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00cc" w14:paraId="7ae00c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078BD" w:rsidRPr="004078BD">
        <w:rPr>
          <w:rFonts w:hAnsi="Times New Roman" w:ascii="Times New Roman"/>
          <w:sz w:val="22"/>
          <w:szCs w:val="22"/>
          <w:lang w:val="hr-HR"/>
        </w:rPr>
        <w:t>KULTURNA UDRUGA "PREPOROD", Komin, Obala Stjepana Radića 103, OIB: 95168963111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01586">
        <w:rPr>
          <w:rFonts w:hAnsi="Times New Roman" w:ascii="Times New Roman"/>
          <w:sz w:val="22"/>
          <w:szCs w:val="22"/>
          <w:lang w:val="hr-HR"/>
        </w:rPr>
        <w:t>07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078B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078BD" w:rsidRPr="004078BD">
        <w:rPr>
          <w:rFonts w:hAnsi="Times New Roman" w:ascii="Times New Roman"/>
          <w:sz w:val="22"/>
          <w:szCs w:val="22"/>
        </w:rPr>
        <w:t>KULTURNA UDRUGA "PREPOROD", Komin, Obala Stjepana Radića 103, OIB: 95168963111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01586">
        <w:rPr>
          <w:rFonts w:hAnsi="Times New Roman" w:ascii="Times New Roman"/>
          <w:sz w:val="22"/>
          <w:szCs w:val="22"/>
        </w:rPr>
        <w:t>07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01586">
        <w:rPr>
          <w:rFonts w:hAnsi="Times New Roman" w:ascii="Times New Roman"/>
          <w:sz w:val="22"/>
          <w:szCs w:val="22"/>
        </w:rPr>
        <w:t>travnja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32D88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4078B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4078BD" w:rsidRPr="004078BD">
        <w:rPr>
          <w:rFonts w:hAnsi="Times New Roman" w:ascii="Times New Roman"/>
          <w:sz w:val="22"/>
          <w:szCs w:val="22"/>
        </w:rPr>
        <w:t>Dinka Trumbić, Split, Lovretska 10, OIB: 43468134790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4078B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078BD" w:rsidRPr="004078BD">
        <w:rPr>
          <w:rFonts w:hAnsi="Times New Roman" w:ascii="Times New Roman"/>
          <w:sz w:val="22"/>
          <w:szCs w:val="22"/>
          <w:lang w:val="hr-HR"/>
        </w:rPr>
        <w:t>KULTURNA UDRUGA "PREPOROD", Komin, Obala Stjepana Radića 103, OIB: 95168963111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registra</w:t>
      </w:r>
      <w:r w:rsidR="004078BD">
        <w:rPr>
          <w:rFonts w:hAnsi="Times New Roman" w:ascii="Times New Roman"/>
          <w:sz w:val="22"/>
          <w:szCs w:val="22"/>
          <w:lang w:val="hr-HR"/>
        </w:rPr>
        <w:t xml:space="preserve"> udruga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4078BD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363E0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363E0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07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4078BD" w:rsidRPr="004078BD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 odmah i po pravomoćnosti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4078BD" w:rsidP="0002593A" w:rsidR="004078B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Zagrebačka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4078BD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2D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</w:t>
    </w:r>
    <w:r w:rsidR="004078BD">
      <w:rPr>
        <w:rFonts w:hAnsi="Times New Roman" w:ascii="Times New Roman"/>
        <w:b/>
        <w:sz w:val="22"/>
        <w:szCs w:val="22"/>
        <w:lang w:val="hr-HR"/>
      </w:rPr>
      <w:t>982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</w:t>
    </w:r>
    <w:r w:rsidR="004078BD">
      <w:rPr>
        <w:rFonts w:hAnsi="Times New Roman" w:ascii="Times New Roman"/>
        <w:b/>
        <w:sz w:val="22"/>
        <w:szCs w:val="22"/>
        <w:lang w:val="hr-HR"/>
      </w:rPr>
      <w:t>982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8BD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D0A1B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2D88"/>
    <w:rsid w:val="00837BBB"/>
    <w:rsid w:val="00840E3D"/>
    <w:rsid w:val="008426E8"/>
    <w:rsid w:val="00850955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2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D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D8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D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D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2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D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D8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D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D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2982</izvorni_sadrzaj>
    <derivirana_varijabla naziv="DomainObject.Predmet.Broj_1">2982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St-2982/2015</izvorni_sadrzaj>
    <derivirana_varijabla naziv="DomainObject.Predmet.OznakaBroj_1">St-2982/2015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Kulturna udruga "Preporod", udruga za zaštitu spomenika kulture, sakralne, etnografske, kulturne i književne baštine mjesta Komina i donjeg Neretvanskog kraja</izvorni_sadrzaj>
    <derivirana_varijabla naziv="DomainObject.Predmet.ProtustrankaFormated_1">  Kulturna udruga "Preporod", udruga za zaštitu spomenika kulture, sakralne, etnografske, kulturne i književne baštine mjesta Komina i donjeg Neretvanskog kraja</derivirana_varijabla>
  </DomainObject.Predmet.ProtustrankaFormated>
  <DomainObject.Predmet.ProtustrankaFormatedOIB>
    <izvorni_sadrzaj>  Kulturna udruga "Preporod", udruga za zaštitu spomenika kulture, sakralne, etnografske, kulturne i književne baštine mjesta Komina i donjeg Neretvanskog kraja, OIB 95168963111</izvorni_sadrzaj>
    <derivirana_varijabla naziv="DomainObject.Predmet.ProtustrankaFormatedOIB_1">  Kulturna udruga "Preporod", udruga za zaštitu spomenika kulture, sakralne, etnografske, kulturne i književne baštine mjesta Komina i donjeg Neretvanskog kraja, OIB 95168963111</derivirana_varijabla>
  </DomainObject.Predmet.ProtustrankaFormatedOIB>
  <DomainObject.Predmet.ProtustrankaFormatedWithAdress>
    <izvorni_sadrzaj> Kulturna udruga "Preporod", udruga za zaštitu spomenika kulture, sakralne, etnografske, kulturne i književne baštine mjesta Komina i donjeg Neretvanskog kraja, Obala Stjepana Radića 103, 20340 Komin</izvorni_sadrzaj>
    <derivirana_varijabla naziv="DomainObject.Predmet.ProtustrankaFormatedWithAdress_1"> Kulturna udruga "Preporod", udruga za zaštitu spomenika kulture, sakralne, etnografske, kulturne i književne baštine mjesta Komina i donjeg Neretvanskog kraja, Obala Stjepana Radića 103, 20340 Komin</derivirana_varijabla>
  </DomainObject.Predmet.ProtustrankaFormatedWithAdress>
  <DomainObject.Predmet.ProtustrankaFormatedWithAdressOIB>
    <izvorni_sadrzaj> Kulturna udruga "Preporod", udruga za zaštitu spomenika kulture, sakralne, etnografske, kulturne i književne baštine mjesta Komina i donjeg Neretvanskog kraja, OIB 95168963111, Obala Stjepana Radića 103, 20340 Komin</izvorni_sadrzaj>
    <derivirana_varijabla naziv="DomainObject.Predmet.ProtustrankaFormatedWithAdressOIB_1"> Kulturna udruga "Preporod", udruga za zaštitu spomenika kulture, sakralne, etnografske, kulturne i književne baštine mjesta Komina i donjeg Neretvanskog kraja, OIB 95168963111, Obala Stjepana Radića 103, 20340 Komin</derivirana_varijabla>
  </DomainObject.Predmet.ProtustrankaFormatedWithAdressOIB>
  <DomainObject.Predmet.ProtustrankaWithAdress>
    <izvorni_sadrzaj>Kulturna udruga "Preporod", udruga za zaštitu spomenika kulture, sakralne, etnografske, kulturne i književne baštine mjesta Komina i donjeg Neretvanskog kraja Obala Stjepana Radića 103, 20340 Komin</izvorni_sadrzaj>
    <derivirana_varijabla naziv="DomainObject.Predmet.ProtustrankaWithAdress_1">Kulturna udruga "Preporod", udruga za zaštitu spomenika kulture, sakralne, etnografske, kulturne i književne baštine mjesta Komina i donjeg Neretvanskog kraja Obala Stjepana Radića 103, 20340 Komin</derivirana_varijabla>
  </DomainObject.Predmet.ProtustrankaWithAdress>
  <DomainObject.Predmet.ProtustrankaWithAdressOIB>
    <izvorni_sadrzaj>Kulturna udruga "Preporod", udruga za zaštitu spomenika kulture, sakralne, etnografske, kulturne i književne baštine mjesta Komina i donjeg Neretvanskog kraja, OIB 95168963111, Obala Stjepana Radića 103, 20340 Komin</izvorni_sadrzaj>
    <derivirana_varijabla naziv="DomainObject.Predmet.ProtustrankaWithAdressOIB_1">Kulturna udruga "Preporod", udruga za zaštitu spomenika kulture, sakralne, etnografske, kulturne i književne baštine mjesta Komina i donjeg Neretvanskog kraja, OIB 95168963111, Obala Stjepana Radića 103, 20340 Komin</derivirana_varijabla>
  </DomainObject.Predmet.ProtustrankaWithAdressOIB>
  <DomainObject.Predmet.ProtustrankaNazivFormated>
    <izvorni_sadrzaj>Kulturna udruga "Preporod", udruga za zaštitu spomenika kulture, sakralne, etnografske, kulturne i književne baštine mjesta Komina i donjeg Neretvanskog kraja</izvorni_sadrzaj>
    <derivirana_varijabla naziv="DomainObject.Predmet.ProtustrankaNazivFormated_1">Kulturna udruga "Preporod", udruga za zaštitu spomenika kulture, sakralne, etnografske, kulturne i književne baštine mjesta Komina i donjeg Neretvanskog kraja</derivirana_varijabla>
  </DomainObject.Predmet.ProtustrankaNazivFormated>
  <DomainObject.Predmet.ProtustrankaNazivFormatedOIB>
    <izvorni_sadrzaj>Kulturna udruga "Preporod", udruga za zaštitu spomenika kulture, sakralne, etnografske, kulturne i književne baštine mjesta Komina i donjeg Neretvanskog kraja, OIB 95168963111</izvorni_sadrzaj>
    <derivirana_varijabla naziv="DomainObject.Predmet.ProtustrankaNazivFormatedOIB_1">Kulturna udruga "Preporod", udruga za zaštitu spomenika kulture, sakralne, etnografske, kulturne i književne baštine mjesta Komina i donjeg Neretvanskog kraja, OIB 95168963111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4507.64</izvorni_sadrzaj>
    <derivirana_varijabla naziv="DomainObject.Predmet.TrenutnaVrijednost_1">4507.64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Kulturna udruga "Preporod", udruga za zaštitu spomenika kulture, sakralne, etnografske, kulturne i književne baštine mjesta Komina i donjeg Neretvanskog kraja</item>
    </izvorni_sadrzaj>
    <derivirana_varijabla naziv="DomainObject.Predmet.ProtuStrankaListFormated_1">
      <item>Kulturna udruga "Preporod", udruga za zaštitu spomenika kulture, sakralne, etnografske, kulturne i književne baštine mjesta Komina i donjeg Neretvanskog kraja</item>
    </derivirana_varijabla>
  </DomainObject.Predmet.ProtuStrankaListFormated>
  <DomainObject.Predmet.ProtuStrankaListFormatedOIB>
    <izvorni_sadrzaj>
      <item>Kulturna udruga "Preporod", udruga za zaštitu spomenika kulture, sakralne, etnografske, kulturne i književne baštine mjesta Komina i donjeg Neretvanskog kraja, OIB 95168963111</item>
    </izvorni_sadrzaj>
    <derivirana_varijabla naziv="DomainObject.Predmet.ProtuStrankaListFormatedOIB_1">
      <item>Kulturna udruga "Preporod", udruga za zaštitu spomenika kulture, sakralne, etnografske, kulturne i književne baštine mjesta Komina i donjeg Neretvanskog kraja, OIB 95168963111</item>
    </derivirana_varijabla>
  </DomainObject.Predmet.ProtuStrankaListFormatedOIB>
  <DomainObject.Predmet.ProtuStrankaListFormatedWithAdress>
    <izvorni_sadrzaj>
      <item>Kulturna udruga "Preporod", udruga za zaštitu spomenika kulture, sakralne, etnografske, kulturne i književne baštine mjesta Komina i donjeg Neretvanskog kraja, Obala Stjepana Radića 103, 20340 Komin</item>
    </izvorni_sadrzaj>
    <derivirana_varijabla naziv="DomainObject.Predmet.ProtuStrankaListFormatedWithAdress_1">
      <item>Kulturna udruga "Preporod", udruga za zaštitu spomenika kulture, sakralne, etnografske, kulturne i književne baštine mjesta Komina i donjeg Neretvanskog kraja, Obala Stjepana Radića 103, 20340 Komin</item>
    </derivirana_varijabla>
  </DomainObject.Predmet.ProtuStrankaListFormatedWithAdress>
  <DomainObject.Predmet.ProtuStrankaListFormatedWithAdressOIB>
    <izvorni_sadrzaj>
      <item>Kulturna udruga "Preporod", udruga za zaštitu spomenika kulture, sakralne, etnografske, kulturne i književne baštine mjesta Komina i donjeg Neretvanskog kraja, OIB 95168963111, Obala Stjepana Radića 103, 20340 Komin</item>
    </izvorni_sadrzaj>
    <derivirana_varijabla naziv="DomainObject.Predmet.ProtuStrankaListFormatedWithAdressOIB_1">
      <item>Kulturna udruga "Preporod", udruga za zaštitu spomenika kulture, sakralne, etnografske, kulturne i književne baštine mjesta Komina i donjeg Neretvanskog kraja, OIB 95168963111, Obala Stjepana Radića 103, 20340 Komin</item>
    </derivirana_varijabla>
  </DomainObject.Predmet.ProtuStrankaListFormatedWithAdressOIB>
  <DomainObject.Predmet.ProtuStrankaListNazivFormated>
    <izvorni_sadrzaj>
      <item>Kulturna udruga "Preporod", udruga za zaštitu spomenika kulture, sakralne, etnografske, kulturne i književne baštine mjesta Komina i donjeg Neretvanskog kraja</item>
    </izvorni_sadrzaj>
    <derivirana_varijabla naziv="DomainObject.Predmet.ProtuStrankaListNazivFormated_1">
      <item>Kulturna udruga "Preporod", udruga za zaštitu spomenika kulture, sakralne, etnografske, kulturne i književne baštine mjesta Komina i donjeg Neretvanskog kraja</item>
    </derivirana_varijabla>
  </DomainObject.Predmet.ProtuStrankaListNazivFormated>
  <DomainObject.Predmet.ProtuStrankaListNazivFormatedOIB>
    <izvorni_sadrzaj>
      <item>Kulturna udruga "Preporod", udruga za zaštitu spomenika kulture, sakralne, etnografske, kulturne i književne baštine mjesta Komina i donjeg Neretvanskog kraja, OIB 95168963111</item>
    </izvorni_sadrzaj>
    <derivirana_varijabla naziv="DomainObject.Predmet.ProtuStrankaListNazivFormatedOIB_1">
      <item>Kulturna udruga "Preporod", udruga za zaštitu spomenika kulture, sakralne, etnografske, kulturne i književne baštine mjesta Komina i donjeg Neretvanskog kraja, OIB 95168963111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Kulturna udruga "Preporod", udruga za zaštitu spomenika kulture, sakralne, etnografske, kulturne i književne baštine mjesta Komina i donjeg Neretvanskog kraja</izvorni_sadrzaj>
    <derivirana_varijabla naziv="DomainObject.Predmet.ProtustrankaIDrugi_1">Kulturna udruga "Preporod", udruga za zaštitu spomenika kulture, sakralne, etnografske, kulturne i književne baštine mjesta Komina i donjeg Neretvanskog kraja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Kulturna udruga "Preporod", udruga za zaštitu spomenika kulture, sakralne, etnografske, kulturne i književne baštine mjesta Komina i donjeg Neretvanskog kraja, OIB 95168963111, Obala Stjepana Radića 103, 20340 Komin</izvorni_sadrzaj>
    <derivirana_varijabla naziv="DomainObject.Predmet.ProtustrankaIDrugiAdressOIB_1">Kulturna udruga "Preporod", udruga za zaštitu spomenika kulture, sakralne, etnografske, kulturne i književne baštine mjesta Komina i donjeg Neretvanskog kraja, OIB 95168963111, Obala Stjepana Radića 103, 20340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Kulturna udruga "Preporod", udruga za zaštitu spomenika kulture, sakralne, etnografske, kulturne i književne baštine mjesta Komina i donjeg Neretvanskog kraja</item>
    </izvorni_sadrzaj>
    <derivirana_varijabla naziv="DomainObject.Predmet.SudioniciListNaziv_1">
      <item>FINA RC SPLIT, PODRUŽNICA DUBROVNIK</item>
      <item>Kulturna udruga "Preporod", udruga za zaštitu spomenika kulture, sakralne, etnografske, kulturne i književne baštine mjesta Komina i donjeg Neretvanskog kraja</item>
    </derivirana_varijabla>
  </DomainObject.Predmet.SudioniciListNaziv>
  <DomainObject.Predmet.SudioniciListAdressOIB>
    <izvorni_sadrzaj>
      <item>FINA RC SPLIT, PODRUŽNICA DUBROVNIK, OIB 85821130368, VUKOVARSKA 2,20000 Dubrovnik</item>
      <item>Kulturna udruga "Preporod", udruga za zaštitu spomenika kulture, sakralne, etnografske, kulturne i književne baštine mjesta Komina i donjeg Neretvanskog kraja, OIB 95168963111, Obala Stjepana Radića 103,20340 Komin</item>
    </izvorni_sadrzaj>
    <derivirana_varijabla naziv="DomainObject.Predmet.SudioniciListAdressOIB_1">
      <item>FINA RC SPLIT, PODRUŽNICA DUBROVNIK, OIB 85821130368, VUKOVARSKA 2,20000 Dubrovnik</item>
      <item>Kulturna udruga "Preporod", udruga za zaštitu spomenika kulture, sakralne, etnografske, kulturne i književne baštine mjesta Komina i donjeg Neretvanskog kraja, OIB 95168963111, Obala Stjepana Radića 103,20340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95168963111</item>
    </izvorni_sadrzaj>
    <derivirana_varijabla naziv="DomainObject.Predmet.SudioniciListNazivOIB_1">
      <item>, OIB 85821130368</item>
      <item>, OIB 95168963111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388CD-1F4A-441D-9210-F55351C94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2786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2016-04-07T12:31:00Z</dcterms:created>
  <dc:creator>Sudsko vijeæe</dc:creator>
  <cp:lastModifiedBy>Katarina Franković</cp:lastModifiedBy>
  <cp:lastPrinted>2016-04-07T12:31:00Z</cp:lastPrinted>
  <dcterms:modified xmlns:xsi="http://www.w3.org/2001/XMLSchema-instance" xsi:type="dcterms:W3CDTF">2016-04-07T12:31:00Z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