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4fe0b" w14:paraId="724fe0b" w:rsidRDefault="00652C5D" w:rsidR="001B2E63">
      <w:pPr>
        <w15:collapsed w:val="false"/>
      </w:pPr>
      <w:bookmarkStart w:name="_GoBack" w:id="0"/>
      <w:bookmarkEnd w:id="0"/>
      <w:r>
        <w:t xml:space="preserve">                    </w:t>
      </w:r>
      <w:r w:rsidR="001B2E63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E63" w:rsidP="002D60CE" w:rsidR="001B2E63">
      <w:pPr>
        <w:jc w:val="both"/>
      </w:pPr>
    </w:p>
    <w:p w:rsidRDefault="00652C5D" w:rsidP="002D60CE" w:rsidR="002D60CE" w:rsidRPr="00B9015B">
      <w:pPr>
        <w:jc w:val="both"/>
      </w:pPr>
      <w:r>
        <w:t xml:space="preserve">      </w:t>
      </w:r>
      <w:r w:rsidR="002D60CE"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652C5D">
        <w:t>89.</w:t>
      </w:r>
      <w:r w:rsidRPr="00B9015B">
        <w:t xml:space="preserve"> St</w:t>
      </w:r>
      <w:r w:rsidR="0062522C">
        <w:t>-</w:t>
      </w:r>
      <w:r w:rsidR="00122DBD">
        <w:t>3160/16-11</w:t>
      </w:r>
    </w:p>
    <w:p w:rsidRDefault="00652C5D" w:rsidP="002D60CE" w:rsidR="002D60CE" w:rsidRPr="00B9015B">
      <w:pPr>
        <w:jc w:val="both"/>
      </w:pPr>
      <w:r>
        <w:t xml:space="preserve">         Zagreb, </w:t>
      </w:r>
      <w:r w:rsidR="002D60CE" w:rsidRPr="00B9015B">
        <w:t>Amruševa 2/II</w:t>
      </w:r>
    </w:p>
    <w:p w:rsidRDefault="001B2E63" w:rsidP="00C40A44" w:rsidR="001B2E63">
      <w:pPr>
        <w:jc w:val="center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652C5D" w:rsidP="00652C5D" w:rsidR="00652C5D" w:rsidRPr="00070D63">
      <w:pPr>
        <w:jc w:val="center"/>
      </w:pPr>
    </w:p>
    <w:p w:rsidRDefault="00652C5D" w:rsidP="00652C5D" w:rsidR="000B22E7" w:rsidRPr="00B9015B">
      <w:pPr>
        <w:ind w:firstLine="708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>Podružnica Zagreb, Trg svibanjskih žrtava 1995. 1, OIB: 85821130368,</w:t>
      </w:r>
      <w:r w:rsidRPr="00070D63">
        <w:rPr>
          <w:lang w:val="pt-BR"/>
        </w:rPr>
        <w:t xml:space="preserve"> za otvaranje stečajnog postupka nad dužnikom </w:t>
      </w:r>
      <w:r w:rsidR="00122DBD">
        <w:t>IWERTEC j.d.o.o. za usluge, OIB 96106500695, Zagreb, Šljivik 13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5016B6">
        <w:rPr>
          <w:lang w:val="pt-BR"/>
        </w:rPr>
        <w:t>30</w:t>
      </w:r>
      <w:r>
        <w:rPr>
          <w:lang w:val="pt-BR"/>
        </w:rPr>
        <w:t>. studenog</w:t>
      </w:r>
      <w:r w:rsidR="00F324F6">
        <w:rPr>
          <w:lang w:val="pt-BR"/>
        </w:rPr>
        <w:t xml:space="preserve"> 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122DBD">
        <w:t>IWERTEC j.d.o.o. za usluge, OIB 96106500695, Zagreb, Šljivik 13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781021">
        <w:t>3</w:t>
      </w:r>
      <w:r w:rsidR="00122DBD">
        <w:t>160</w:t>
      </w:r>
      <w:r w:rsidR="00652C5D">
        <w:t>-16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62522C" w:rsidP="0062522C" w:rsidR="0062522C" w:rsidRPr="0062522C">
      <w:pPr>
        <w:pStyle w:val="Tijeloteksta"/>
        <w:ind w:firstLine="708"/>
        <w:rPr>
          <w:lang w:val="pt-BR"/>
        </w:rPr>
      </w:pPr>
      <w:r w:rsidRPr="0062522C">
        <w:t xml:space="preserve">Financijska agencija, Regionalni centar Zagreb, podnijela je ovom sudu prijedlog za otvaranje stečajnog postupka nad dužnikom </w:t>
      </w:r>
      <w:r w:rsidR="00122DBD">
        <w:t>IWERTEC j.d.o.o. za usluge, OIB 96106500695, Zagreb, Šljivik 13</w:t>
      </w:r>
      <w:r w:rsidRPr="0062522C">
        <w:rPr>
          <w:lang w:val="pt-BR"/>
        </w:rPr>
        <w:t>.</w:t>
      </w:r>
    </w:p>
    <w:p w:rsidRDefault="0062522C" w:rsidP="0062522C" w:rsidR="0062522C" w:rsidRPr="0062522C">
      <w:pPr>
        <w:pStyle w:val="Tijeloteksta"/>
        <w:ind w:firstLine="708"/>
      </w:pPr>
      <w:r w:rsidRPr="0062522C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62522C" w:rsidP="0062522C" w:rsidR="0062522C" w:rsidRPr="0062522C">
      <w:pPr>
        <w:pStyle w:val="Tijeloteksta"/>
        <w:ind w:firstLine="708"/>
        <w:rPr>
          <w:lang w:val="en-GB"/>
        </w:rPr>
      </w:pPr>
      <w:r w:rsidRPr="0062522C">
        <w:t xml:space="preserve">Financijska agencija, kao predlagatelj, navela je u prijedlogu za otvaranje stečajnog postupka kako dužnik na dan </w:t>
      </w:r>
      <w:r w:rsidR="00122DBD">
        <w:t>25. ožujka</w:t>
      </w:r>
      <w:r w:rsidR="00652C5D">
        <w:t xml:space="preserve"> 2016</w:t>
      </w:r>
      <w:r w:rsidRPr="0062522C">
        <w:t xml:space="preserve">. u Očevidniku redoslijeda osnova za plaćanje ima evidentirane neizvršene osnove za plaćanje u neprekinutom razdoblju od 120 dana, u ukupnom iznosu od </w:t>
      </w:r>
      <w:r w:rsidR="00122DBD">
        <w:t>11.584,10</w:t>
      </w:r>
      <w:r w:rsidRPr="0062522C">
        <w:t xml:space="preserve"> kn, kao i da dužnik ima 1 zaposlenog. </w:t>
      </w:r>
      <w:r w:rsidRPr="0062522C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59075B" w:rsidP="005356ED" w:rsidR="00652C5D">
      <w:pPr>
        <w:pStyle w:val="Tijeloteksta"/>
        <w:ind w:firstLine="708"/>
      </w:pPr>
      <w:r>
        <w:lastRenderedPageBreak/>
        <w:t xml:space="preserve">Sud je rješenjem </w:t>
      </w:r>
      <w:r w:rsidR="00901CFD">
        <w:t>pokrenuo prethodni postupak nad dužnikom</w:t>
      </w:r>
      <w:r w:rsidR="005356ED">
        <w:t xml:space="preserve">. </w:t>
      </w:r>
      <w:r w:rsidR="00973C2C">
        <w:t>Zastupnik po zakonu dužnika</w:t>
      </w:r>
      <w:r w:rsidR="005356ED">
        <w:t xml:space="preserve"> uredno je primio navedeno rješenje</w:t>
      </w:r>
      <w:r w:rsidR="00D346E6">
        <w:t xml:space="preserve"> i zaključak od </w:t>
      </w:r>
      <w:r w:rsidR="00122DBD">
        <w:t>5</w:t>
      </w:r>
      <w:r w:rsidR="005016B6">
        <w:t>.</w:t>
      </w:r>
      <w:r w:rsidR="00652C5D">
        <w:t xml:space="preserve"> rujna</w:t>
      </w:r>
      <w:r w:rsidR="005016B6">
        <w:t xml:space="preserve"> 2016. </w:t>
      </w:r>
      <w:r w:rsidR="00D346E6">
        <w:t>ko</w:t>
      </w:r>
      <w:r w:rsidR="00652C5D">
        <w:t>ji</w:t>
      </w:r>
      <w:r w:rsidR="00D346E6">
        <w:t>m je pozvan na ročište</w:t>
      </w:r>
      <w:r w:rsidR="005016B6" w:rsidRPr="005016B6">
        <w:t xml:space="preserve">, </w:t>
      </w:r>
      <w:r w:rsidR="005356ED" w:rsidRPr="005016B6">
        <w:t>u</w:t>
      </w:r>
      <w:r w:rsidR="00D346E6" w:rsidRPr="005016B6">
        <w:t xml:space="preserve"> skladu s čl. 12. st. 1. SZ-a, </w:t>
      </w:r>
      <w:r w:rsidR="00D346E6">
        <w:t>te</w:t>
      </w:r>
      <w:r w:rsidR="005356ED">
        <w:t xml:space="preserve"> nije osporio predlagateljeve tvrdnje o postojanju stečajnog razloga nesposobnosti za plaćanje</w:t>
      </w:r>
      <w:r w:rsidR="004309D2">
        <w:t>, niti je pristupio na navedeno ročište</w:t>
      </w:r>
      <w:r w:rsidR="00652C5D">
        <w:t>. Spisu prileži podnesak Min</w:t>
      </w:r>
      <w:r w:rsidR="00173A9F">
        <w:t>i</w:t>
      </w:r>
      <w:r w:rsidR="00652C5D">
        <w:t>starstva financija,</w:t>
      </w:r>
      <w:r w:rsidR="00173A9F">
        <w:t xml:space="preserve"> Porezna u</w:t>
      </w:r>
      <w:r w:rsidR="00652C5D">
        <w:t>p</w:t>
      </w:r>
      <w:r w:rsidR="00173A9F">
        <w:t>r</w:t>
      </w:r>
      <w:r w:rsidR="00652C5D">
        <w:t>av</w:t>
      </w:r>
      <w:r w:rsidR="004A0C44">
        <w:t>a</w:t>
      </w:r>
      <w:r w:rsidR="00652C5D">
        <w:t xml:space="preserve">, Područni ured </w:t>
      </w:r>
      <w:r w:rsidR="00122DBD">
        <w:t>Zagreb</w:t>
      </w:r>
      <w:r w:rsidR="00652C5D">
        <w:t xml:space="preserve">, Ispostava </w:t>
      </w:r>
      <w:r w:rsidR="00122DBD">
        <w:t>Maksimir</w:t>
      </w:r>
      <w:r w:rsidR="005016B6">
        <w:t xml:space="preserve"> </w:t>
      </w:r>
      <w:r w:rsidR="00D62EBE">
        <w:t xml:space="preserve">od </w:t>
      </w:r>
      <w:r w:rsidR="00122DBD">
        <w:t>23</w:t>
      </w:r>
      <w:r w:rsidR="005016B6">
        <w:t>. studenog</w:t>
      </w:r>
      <w:r w:rsidR="00D62EBE">
        <w:t xml:space="preserve"> 2016. (list </w:t>
      </w:r>
      <w:r w:rsidR="00122DBD">
        <w:t xml:space="preserve">24-30 </w:t>
      </w:r>
      <w:r w:rsidR="00D62EBE">
        <w:t xml:space="preserve">spisa) </w:t>
      </w:r>
      <w:r w:rsidR="00652C5D">
        <w:t>koj</w:t>
      </w:r>
      <w:r w:rsidR="00781021">
        <w:t>im obavještava sud da</w:t>
      </w:r>
      <w:r w:rsidR="004309D2">
        <w:t xml:space="preserve"> je</w:t>
      </w:r>
      <w:r w:rsidR="00781021">
        <w:t xml:space="preserve"> uvidom </w:t>
      </w:r>
      <w:r w:rsidR="004309D2">
        <w:t xml:space="preserve">u </w:t>
      </w:r>
      <w:r w:rsidR="00781021">
        <w:t xml:space="preserve">Informacijski sustav Porezne uprave utvrđeno da navedeni porezni obveznik (dužnik) </w:t>
      </w:r>
      <w:r w:rsidR="00122DBD">
        <w:t xml:space="preserve">nema evidentiranih podataka o prometu nekretnina, vozila i dionica, da je promet po žiro računu broj HR4323400091110693396 koji je otvoren kod Privredne banke Zagreb za razdoblje od 1.1.-31.12.2015. iznosio 14.070,80 kn (dugovni saldo) i 10.848,30 kn (potražni saldo), a u 2016. godini nema evidentiranog prometa po gore navedenom žiro računu te da je isti zatvoren 28. prosinca 2015. </w:t>
      </w:r>
    </w:p>
    <w:p w:rsidRDefault="003D0115" w:rsidP="009B1748" w:rsidR="009B1748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  <w:r w:rsidR="00D346E6">
        <w:t xml:space="preserve"> </w:t>
      </w:r>
    </w:p>
    <w:p w:rsidRDefault="001861A1" w:rsidP="001861A1" w:rsidR="001861A1">
      <w:pPr>
        <w:jc w:val="both"/>
      </w:pPr>
      <w:r w:rsidRPr="00B9015B">
        <w:t xml:space="preserve">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5356ED">
        <w:t>Zbog navedenog, sud je na temelju odredbe čl. 132. st. 1. i 2. SZ-a riješio kao u izreci.</w:t>
      </w:r>
      <w:r w:rsidRPr="00B9015B">
        <w:t xml:space="preserve">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4A0C44">
        <w:t>30</w:t>
      </w:r>
      <w:r w:rsidR="00652C5D">
        <w:t>. studenog</w:t>
      </w:r>
      <w:r w:rsidR="002C3072">
        <w:t xml:space="preserve"> 2016</w:t>
      </w:r>
      <w:r w:rsidR="00065B42" w:rsidRPr="00B9015B">
        <w:t>.</w:t>
      </w:r>
    </w:p>
    <w:p w:rsidRDefault="00065B42" w:rsidP="001B2E63" w:rsidR="00065B42" w:rsidRPr="00B9015B">
      <w:pPr>
        <w:jc w:val="right"/>
      </w:pPr>
      <w:r w:rsidRPr="00B9015B">
        <w:t xml:space="preserve">                     </w:t>
      </w:r>
    </w:p>
    <w:p w:rsidRDefault="001013EE" w:rsidP="001B2E63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652C5D" w:rsidP="001B2E63" w:rsidR="001B2E63">
      <w:pPr>
        <w:jc w:val="right"/>
      </w:pPr>
      <w:r>
        <w:t>Nikolina Dorić Hadžisejdić</w:t>
      </w:r>
      <w:r w:rsidR="007E00F5">
        <w:t>,v.r.</w:t>
      </w:r>
    </w:p>
    <w:p w:rsidRDefault="001B2E63" w:rsidP="001B2E63" w:rsidR="001B2E63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1B2E63" w:rsidP="00065B42" w:rsidR="001B2E63"/>
    <w:p w:rsidRDefault="007E00F5" w:rsidP="00065B42" w:rsidR="007E00F5"/>
    <w:p w:rsidRDefault="007E00F5" w:rsidP="002B3342" w:rsidR="007E00F5" w:rsidRPr="00694D64">
      <w:r w:rsidRPr="00694D64">
        <w:t>Za točnost otpravka-ovlašteni službenik:</w:t>
      </w:r>
    </w:p>
    <w:p w:rsidRDefault="007E00F5" w:rsidP="002B3342" w:rsidR="007E00F5" w:rsidRPr="00694D64">
      <w:r w:rsidRPr="00694D64">
        <w:t>Karmela Dolenc</w:t>
      </w:r>
    </w:p>
    <w:p w:rsidRDefault="007E00F5" w:rsidP="002B3342" w:rsidR="007E00F5">
      <w:pPr>
        <w:pStyle w:val="Bezproreda"/>
      </w:pPr>
    </w:p>
    <w:p w:rsidRDefault="007E00F5" w:rsidP="00065B42" w:rsidR="007E00F5"/>
    <w:sectPr w:rsidSect="001B2E63" w:rsidR="007E00F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7E00F5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050A01">
          <w:rPr>
            <w:sz w:val="24"/>
          </w:rPr>
          <w:t>89</w:t>
        </w:r>
        <w:r w:rsidRPr="001B2E63">
          <w:rPr>
            <w:sz w:val="24"/>
          </w:rPr>
          <w:t>. St-</w:t>
        </w:r>
        <w:r w:rsidR="005016B6">
          <w:rPr>
            <w:sz w:val="24"/>
          </w:rPr>
          <w:t>3</w:t>
        </w:r>
        <w:r w:rsidR="00122DBD">
          <w:rPr>
            <w:sz w:val="24"/>
          </w:rPr>
          <w:t>160/16-11</w:t>
        </w:r>
      </w:p>
    </w:sdtContent>
  </w:sdt>
  <w:p w:rsidRDefault="001B2E63" w:rsidR="001B2E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0A01"/>
    <w:rsid w:val="0005307D"/>
    <w:rsid w:val="00065B42"/>
    <w:rsid w:val="000B22E7"/>
    <w:rsid w:val="000C1F96"/>
    <w:rsid w:val="000E335E"/>
    <w:rsid w:val="001013EE"/>
    <w:rsid w:val="00122DBD"/>
    <w:rsid w:val="00134F3A"/>
    <w:rsid w:val="00173A9F"/>
    <w:rsid w:val="001861A1"/>
    <w:rsid w:val="001A762F"/>
    <w:rsid w:val="001B2E63"/>
    <w:rsid w:val="0021298E"/>
    <w:rsid w:val="00260C00"/>
    <w:rsid w:val="002817DE"/>
    <w:rsid w:val="002C3072"/>
    <w:rsid w:val="002D5087"/>
    <w:rsid w:val="002D60CE"/>
    <w:rsid w:val="003D0115"/>
    <w:rsid w:val="003F3702"/>
    <w:rsid w:val="00412D47"/>
    <w:rsid w:val="004309D2"/>
    <w:rsid w:val="0046518B"/>
    <w:rsid w:val="004A0C44"/>
    <w:rsid w:val="004C428C"/>
    <w:rsid w:val="005016B6"/>
    <w:rsid w:val="00501EBB"/>
    <w:rsid w:val="005248D1"/>
    <w:rsid w:val="005356ED"/>
    <w:rsid w:val="00535D8E"/>
    <w:rsid w:val="005543BD"/>
    <w:rsid w:val="0059075B"/>
    <w:rsid w:val="00591F57"/>
    <w:rsid w:val="0062522C"/>
    <w:rsid w:val="00652C5D"/>
    <w:rsid w:val="00662884"/>
    <w:rsid w:val="006850B7"/>
    <w:rsid w:val="006A0B63"/>
    <w:rsid w:val="00704DD0"/>
    <w:rsid w:val="007150E9"/>
    <w:rsid w:val="00754CF2"/>
    <w:rsid w:val="00781021"/>
    <w:rsid w:val="007B068E"/>
    <w:rsid w:val="007E00F5"/>
    <w:rsid w:val="007E6A6F"/>
    <w:rsid w:val="008204DE"/>
    <w:rsid w:val="008B669A"/>
    <w:rsid w:val="00901CFD"/>
    <w:rsid w:val="00947BCF"/>
    <w:rsid w:val="00973C2C"/>
    <w:rsid w:val="009B1748"/>
    <w:rsid w:val="009B3D51"/>
    <w:rsid w:val="00A0793E"/>
    <w:rsid w:val="00A446AE"/>
    <w:rsid w:val="00A6064D"/>
    <w:rsid w:val="00A75EA1"/>
    <w:rsid w:val="00A75F17"/>
    <w:rsid w:val="00A851A3"/>
    <w:rsid w:val="00B62E90"/>
    <w:rsid w:val="00B64177"/>
    <w:rsid w:val="00B9015B"/>
    <w:rsid w:val="00BC67EF"/>
    <w:rsid w:val="00BE5577"/>
    <w:rsid w:val="00BF01D0"/>
    <w:rsid w:val="00BF0DDB"/>
    <w:rsid w:val="00C23ADD"/>
    <w:rsid w:val="00C40A44"/>
    <w:rsid w:val="00C63030"/>
    <w:rsid w:val="00C90682"/>
    <w:rsid w:val="00D24310"/>
    <w:rsid w:val="00D346E6"/>
    <w:rsid w:val="00D62EBE"/>
    <w:rsid w:val="00D677F7"/>
    <w:rsid w:val="00D803A5"/>
    <w:rsid w:val="00DE0F86"/>
    <w:rsid w:val="00E0682D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00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00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00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00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00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E00F5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00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00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00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00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00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E00F5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3160</izvorni_sadrzaj>
    <derivirana_varijabla naziv="DomainObject.Predmet.Broj_1">3160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St-3160/2016</izvorni_sadrzaj>
    <derivirana_varijabla naziv="DomainObject.Predmet.OznakaBroj_1">St-3160/2016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IWERTEC j.d.o.o. zastupanog po punomoćniku Nenad Dukić</izvorni_sadrzaj>
    <derivirana_varijabla naziv="DomainObject.Predmet.ProtustrankaFormated_1">  IWERTEC j.d.o.o. zastupanog po punomoćniku Nenad Dukić</derivirana_varijabla>
  </DomainObject.Predmet.ProtustrankaFormated>
  <DomainObject.Predmet.ProtustrankaFormatedOIB>
    <izvorni_sadrzaj>  IWERTEC j.d.o.o., OIB 96106500695 zastupanog po punomoćniku Nenad Dukić</izvorni_sadrzaj>
    <derivirana_varijabla naziv="DomainObject.Predmet.ProtustrankaFormatedOIB_1">  IWERTEC j.d.o.o., OIB 96106500695 zastupanog po punomoćniku Nenad Dukić</derivirana_varijabla>
  </DomainObject.Predmet.ProtustrankaFormatedOIB>
  <DomainObject.Predmet.ProtustrankaFormatedWithAdress>
    <izvorni_sadrzaj> IWERTEC j.d.o.o., Šljivik 13, 10000 Zagreb zastupanog po punomoćniku Nenad Dukić</izvorni_sadrzaj>
    <derivirana_varijabla naziv="DomainObject.Predmet.ProtustrankaFormatedWithAdress_1"> IWERTEC j.d.o.o., Šljivik 13, 10000 Zagreb zastupanog po punomoćniku Nenad Dukić</derivirana_varijabla>
  </DomainObject.Predmet.ProtustrankaFormatedWithAdress>
  <DomainObject.Predmet.ProtustrankaFormatedWithAdressOIB>
    <izvorni_sadrzaj> IWERTEC j.d.o.o., OIB 96106500695, Šljivik 13, 10000 Zagreb zastupanog po punomoćniku Nenad Dukić</izvorni_sadrzaj>
    <derivirana_varijabla naziv="DomainObject.Predmet.ProtustrankaFormatedWithAdressOIB_1"> IWERTEC j.d.o.o., OIB 96106500695, Šljivik 13, 10000 Zagreb zastupanog po punomoćniku Nenad Dukić</derivirana_varijabla>
  </DomainObject.Predmet.ProtustrankaFormatedWithAdressOIB>
  <DomainObject.Predmet.ProtustrankaWithAdress>
    <izvorni_sadrzaj>IWERTEC j.d.o.o. Šljivik 13, 10000 Zagreb</izvorni_sadrzaj>
    <derivirana_varijabla naziv="DomainObject.Predmet.ProtustrankaWithAdress_1">IWERTEC j.d.o.o. Šljivik 13, 10000 Zagreb</derivirana_varijabla>
  </DomainObject.Predmet.ProtustrankaWithAdress>
  <DomainObject.Predmet.ProtustrankaWithAdressOIB>
    <izvorni_sadrzaj>IWERTEC j.d.o.o., OIB 96106500695, Šljivik 13, 10000 Zagreb</izvorni_sadrzaj>
    <derivirana_varijabla naziv="DomainObject.Predmet.ProtustrankaWithAdressOIB_1">IWERTEC j.d.o.o., OIB 96106500695, Šljivik 13, 10000 Zagreb</derivirana_varijabla>
  </DomainObject.Predmet.ProtustrankaWithAdressOIB>
  <DomainObject.Predmet.ProtustrankaNazivFormated>
    <izvorni_sadrzaj>IWERTEC j.d.o.o.</izvorni_sadrzaj>
    <derivirana_varijabla naziv="DomainObject.Predmet.ProtustrankaNazivFormated_1">IWERTEC j.d.o.o.</derivirana_varijabla>
  </DomainObject.Predmet.ProtustrankaNazivFormated>
  <DomainObject.Predmet.ProtustrankaNazivFormatedOIB>
    <izvorni_sadrzaj>IWERTEC j.d.o.o., OIB 96106500695</izvorni_sadrzaj>
    <derivirana_varijabla naziv="DomainObject.Predmet.ProtustrankaNazivFormatedOIB_1">IWERTEC j.d.o.o., OIB 96106500695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IWERTEC j.d.o.o. zastupanog po punomoćniku Nenad Dukić</item>
    </izvorni_sadrzaj>
    <derivirana_varijabla naziv="DomainObject.Predmet.ProtuStrankaListFormated_1">
      <item>IWERTEC j.d.o.o. zastupanog po punomoćniku Nenad Dukić</item>
    </derivirana_varijabla>
  </DomainObject.Predmet.ProtuStrankaListFormated>
  <DomainObject.Predmet.ProtuStrankaListFormatedOIB>
    <izvorni_sadrzaj>
      <item>IWERTEC j.d.o.o., OIB 96106500695 zastupanog po punomoćniku Nenad Dukić</item>
    </izvorni_sadrzaj>
    <derivirana_varijabla naziv="DomainObject.Predmet.ProtuStrankaListFormatedOIB_1">
      <item>IWERTEC j.d.o.o., OIB 96106500695 zastupanog po punomoćniku Nenad Dukić</item>
    </derivirana_varijabla>
  </DomainObject.Predmet.ProtuStrankaListFormatedOIB>
  <DomainObject.Predmet.ProtuStrankaListFormatedWithAdress>
    <izvorni_sadrzaj>
      <item>IWERTEC j.d.o.o., Šljivik 13, 10000 Zagreb zastupanog po punomoćniku Nenad Dukić</item>
    </izvorni_sadrzaj>
    <derivirana_varijabla naziv="DomainObject.Predmet.ProtuStrankaListFormatedWithAdress_1">
      <item>IWERTEC j.d.o.o., Šljivik 13, 10000 Zagreb zastupanog po punomoćniku Nenad Dukić</item>
    </derivirana_varijabla>
  </DomainObject.Predmet.ProtuStrankaListFormatedWithAdress>
  <DomainObject.Predmet.ProtuStrankaListFormatedWithAdressOIB>
    <izvorni_sadrzaj>
      <item>IWERTEC j.d.o.o., OIB 96106500695, Šljivik 13, 10000 Zagreb zastupanog po punomoćniku Nenad Dukić</item>
    </izvorni_sadrzaj>
    <derivirana_varijabla naziv="DomainObject.Predmet.ProtuStrankaListFormatedWithAdressOIB_1">
      <item>IWERTEC j.d.o.o., OIB 96106500695, Šljivik 13, 10000 Zagreb zastupanog po punomoćniku Nenad Dukić</item>
    </derivirana_varijabla>
  </DomainObject.Predmet.ProtuStrankaListFormatedWithAdressOIB>
  <DomainObject.Predmet.ProtuStrankaListNazivFormated>
    <izvorni_sadrzaj>
      <item>IWERTEC j.d.o.o.</item>
    </izvorni_sadrzaj>
    <derivirana_varijabla naziv="DomainObject.Predmet.ProtuStrankaListNazivFormated_1">
      <item>IWERTEC j.d.o.o.</item>
    </derivirana_varijabla>
  </DomainObject.Predmet.ProtuStrankaListNazivFormated>
  <DomainObject.Predmet.ProtuStrankaListNazivFormatedOIB>
    <izvorni_sadrzaj>
      <item>IWERTEC j.d.o.o., OIB 96106500695</item>
    </izvorni_sadrzaj>
    <derivirana_varijabla naziv="DomainObject.Predmet.ProtuStrankaListNazivFormatedOIB_1">
      <item>IWERTEC j.d.o.o., OIB 96106500695</item>
    </derivirana_varijabla>
  </DomainObject.Predmet.ProtuStrankaListNazivFormatedOIB>
  <DomainObject.Predmet.OstaliListFormated>
    <izvorni_sadrzaj>
      <item>Nenad Dukić punomoćnik sudionika u postupku IWERTEC j.d.o.o.</item>
    </izvorni_sadrzaj>
    <derivirana_varijabla naziv="DomainObject.Predmet.OstaliListFormated_1">
      <item>Nenad Dukić punomoćnik sudionika u postupku IWERTEC j.d.o.o.</item>
    </derivirana_varijabla>
  </DomainObject.Predmet.OstaliListFormated>
  <DomainObject.Predmet.OstaliListFormatedOIB>
    <izvorni_sadrzaj>
      <item>Nenad Dukić, OIB 03827516949 punomoćnik sudionika u postupku IWERTEC j.d.o.o.</item>
    </izvorni_sadrzaj>
    <derivirana_varijabla naziv="DomainObject.Predmet.OstaliListFormatedOIB_1">
      <item>Nenad Dukić, OIB 03827516949 punomoćnik sudionika u postupku IWERTEC j.d.o.o.</item>
    </derivirana_varijabla>
  </DomainObject.Predmet.OstaliListFormatedOIB>
  <DomainObject.Predmet.OstaliListFormatedWithAdress>
    <izvorni_sadrzaj>
      <item>Nenad Dukić, Ulica Gornji Kraj 45, 40320 Donji Kraljevec punomoćnik sudionika u postupku IWERTEC j.d.o.o.</item>
    </izvorni_sadrzaj>
    <derivirana_varijabla naziv="DomainObject.Predmet.OstaliListFormatedWithAdress_1">
      <item>Nenad Dukić, Ulica Gornji Kraj 45, 40320 Donji Kraljevec punomoćnik sudionika u postupku IWERTEC j.d.o.o.</item>
    </derivirana_varijabla>
  </DomainObject.Predmet.OstaliListFormatedWithAdress>
  <DomainObject.Predmet.OstaliListFormatedWithAdressOIB>
    <izvorni_sadrzaj>
      <item>Nenad Dukić, OIB 03827516949, Ulica Gornji Kraj 45, 40320 Donji Kraljevec punomoćnik sudionika u postupku IWERTEC j.d.o.o.</item>
    </izvorni_sadrzaj>
    <derivirana_varijabla naziv="DomainObject.Predmet.OstaliListFormatedWithAdressOIB_1">
      <item>Nenad Dukić, OIB 03827516949, Ulica Gornji Kraj 45, 40320 Donji Kraljevec punomoćnik sudionika u postupku IWERTEC j.d.o.o.</item>
    </derivirana_varijabla>
  </DomainObject.Predmet.OstaliListFormatedWithAdressOIB>
  <DomainObject.Predmet.OstaliListNazivFormated>
    <izvorni_sadrzaj>
      <item>Nenad Dukić</item>
    </izvorni_sadrzaj>
    <derivirana_varijabla naziv="DomainObject.Predmet.OstaliListNazivFormated_1">
      <item>Nenad Dukić</item>
    </derivirana_varijabla>
  </DomainObject.Predmet.OstaliListNazivFormated>
  <DomainObject.Predmet.OstaliListNazivFormatedOIB>
    <izvorni_sadrzaj>
      <item>Nenad Dukić, OIB 03827516949</item>
    </izvorni_sadrzaj>
    <derivirana_varijabla naziv="DomainObject.Predmet.OstaliListNazivFormatedOIB_1">
      <item>Nenad Dukić, OIB 03827516949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IWERTEC j.d.o.o.</izvorni_sadrzaj>
    <derivirana_varijabla naziv="DomainObject.Predmet.ProtustrankaIDrugi_1">IWERTEC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IWERTEC j.d.o.o., OIB 96106500695, Šljivik 13, 10000 Zagreb</izvorni_sadrzaj>
    <derivirana_varijabla naziv="DomainObject.Predmet.ProtustrankaIDrugiAdressOIB_1">IWERTEC j.d.o.o., OIB 96106500695, Šljivik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IWERTEC j.d.o.o.</item>
      <item>Nenad Dukić</item>
    </izvorni_sadrzaj>
    <derivirana_varijabla naziv="DomainObject.Predmet.SudioniciListNaziv_1">
      <item>FINA Regionalni centar Zagreb</item>
      <item>IWERTEC j.d.o.o.</item>
      <item>Nenad Dukić</item>
    </derivirana_varijabla>
  </DomainObject.Predmet.SudioniciListNaziv>
  <DomainObject.Predmet.SudioniciListAdressOIB>
    <izvorni_sadrzaj>
      <item>FINA Regionalni centar Zagreb, OIB 85821130368, Trg svibanjskih žrtava 1995. 1,10000 Zagreb</item>
      <item>IWERTEC j.d.o.o., OIB 96106500695, Šljivik 13,10000 Zagreb</item>
      <item>Nenad Dukić, OIB 03827516949, Ulica Gornji Kraj 45,40320 Donji Kraljevec</item>
    </izvorni_sadrzaj>
    <derivirana_varijabla naziv="DomainObject.Predmet.SudioniciListAdressOIB_1">
      <item>FINA Regionalni centar Zagreb, OIB 85821130368, Trg svibanjskih žrtava 1995. 1,10000 Zagreb</item>
      <item>IWERTEC j.d.o.o., OIB 96106500695, Šljivik 13,10000 Zagreb</item>
      <item>Nenad Dukić, OIB 03827516949, Ulica Gornji Kraj 45,40320 Donji Kraljevec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96106500695</item>
      <item>, OIB 03827516949</item>
    </izvorni_sadrzaj>
    <derivirana_varijabla naziv="DomainObject.Predmet.SudioniciListNazivOIB_1">
      <item>, OIB 85821130368</item>
      <item>, OIB 96106500695</item>
      <item>, OIB 03827516949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8D8DFD-7151-4372-AB01-542130689E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751</properties:Words>
  <properties:Characters>4193</properties:Characters>
  <properties:Lines>88</properties:Lines>
  <properties:Paragraphs>25</properties:Paragraphs>
  <properties:TotalTime>56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Karmela Dolenc</cp:lastModifiedBy>
  <cp:lastPrinted>2016-12-01T07:01:00Z</cp:lastPrinted>
  <dcterms:modified xmlns:xsi="http://www.w3.org/2001/XMLSchema-instance" xsi:type="dcterms:W3CDTF">2016-12-01T07:01:00Z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