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1349" w14:paraId="fcc1349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CC741D">
        <w:rPr>
          <w:b/>
          <w:sz w:val="22"/>
          <w:szCs w:val="22"/>
        </w:rPr>
        <w:t>471</w:t>
      </w:r>
      <w:r w:rsidR="00F616CF">
        <w:rPr>
          <w:b/>
          <w:sz w:val="22"/>
          <w:szCs w:val="22"/>
        </w:rPr>
        <w:t>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85CE2" w:rsidR="00C135D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C135D6">
        <w:rPr>
          <w:sz w:val="22"/>
          <w:szCs w:val="22"/>
        </w:rPr>
        <w:t xml:space="preserve"> </w:t>
      </w:r>
      <w:r w:rsidR="00C135D6">
        <w:t>FORCEPS d.o.o., Split, Ostravska 3, OIB: 42826515048, dana 16. siječnja 2018.g.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C135D6">
        <w:t>FORCEPS d.o.o., Split, Ostravska 3, OIB: 42826515048</w:t>
      </w:r>
      <w:r w:rsidR="00485CE2">
        <w:t>,</w:t>
      </w:r>
      <w:r w:rsidR="00733997">
        <w:t xml:space="preserve">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C135D6">
        <w:rPr>
          <w:sz w:val="22"/>
          <w:szCs w:val="22"/>
        </w:rPr>
        <w:t>471</w:t>
      </w:r>
      <w:r w:rsidR="00DE5301" w:rsidRPr="005356A3">
        <w:rPr>
          <w:sz w:val="22"/>
          <w:szCs w:val="22"/>
        </w:rPr>
        <w:t>-1</w:t>
      </w:r>
      <w:r w:rsidR="00C135D6">
        <w:rPr>
          <w:sz w:val="22"/>
          <w:szCs w:val="22"/>
        </w:rPr>
        <w:t>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616CF">
        <w:rPr>
          <w:sz w:val="22"/>
          <w:szCs w:val="22"/>
        </w:rPr>
        <w:t>5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2017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C135D6">
        <w:t>FORCEPS d.o.o., Split, Ostravska 3, OIB: 42826515048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CC741D">
        <w:rPr>
          <w:sz w:val="22"/>
          <w:szCs w:val="22"/>
        </w:rPr>
        <w:t>10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CC741D">
        <w:rPr>
          <w:sz w:val="22"/>
          <w:szCs w:val="22"/>
        </w:rPr>
        <w:t xml:space="preserve"> 49</w:t>
      </w:r>
      <w:r w:rsidR="007E6039">
        <w:rPr>
          <w:sz w:val="22"/>
          <w:szCs w:val="22"/>
        </w:rPr>
        <w:t>.</w:t>
      </w:r>
      <w:r w:rsidR="00CC741D">
        <w:rPr>
          <w:sz w:val="22"/>
          <w:szCs w:val="22"/>
        </w:rPr>
        <w:t>623</w:t>
      </w:r>
      <w:r w:rsidR="007E6039">
        <w:rPr>
          <w:sz w:val="22"/>
          <w:szCs w:val="22"/>
        </w:rPr>
        <w:t>,</w:t>
      </w:r>
      <w:r w:rsidR="00CC741D">
        <w:rPr>
          <w:sz w:val="22"/>
          <w:szCs w:val="22"/>
        </w:rPr>
        <w:t>87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CC741D">
        <w:rPr>
          <w:sz w:val="22"/>
          <w:szCs w:val="22"/>
        </w:rPr>
        <w:t>1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616CF">
        <w:rPr>
          <w:sz w:val="22"/>
          <w:szCs w:val="22"/>
        </w:rPr>
        <w:t>378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135D6">
        <w:rPr>
          <w:b/>
          <w:sz w:val="22"/>
          <w:szCs w:val="22"/>
        </w:rPr>
        <w:t>16</w:t>
      </w:r>
      <w:r w:rsidR="002E40A6">
        <w:rPr>
          <w:b/>
          <w:sz w:val="22"/>
          <w:szCs w:val="22"/>
        </w:rPr>
        <w:t xml:space="preserve">. </w:t>
      </w:r>
      <w:r w:rsidR="00C135D6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C135D6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285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C741D">
          <w:t>471/17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C5285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135D6"/>
    <w:rsid w:val="00C346A8"/>
    <w:rsid w:val="00C67953"/>
    <w:rsid w:val="00C77C15"/>
    <w:rsid w:val="00C83C9B"/>
    <w:rsid w:val="00CC5486"/>
    <w:rsid w:val="00CC741D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616C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28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28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28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28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28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28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28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28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FORCEPS, d.o.o. za trgovinu, turizam, ugostiteljstvo i računovodstvene poslove</izvorni_sadrzaj>
    <derivirana_varijabla naziv="DomainObject.Predmet.ProtustrankaFormated_1">  FORCEPS, d.o.o. za trgovinu, turizam, ugostiteljstvo i računovodstvene poslove</derivirana_varijabla>
  </DomainObject.Predmet.ProtustrankaFormated>
  <DomainObject.Predmet.ProtustrankaFormatedOIB>
    <izvorni_sadrzaj>  FORCEPS, d.o.o. za trgovinu, turizam, ugostiteljstvo i računovodstvene poslove, OIB 42826515048</izvorni_sadrzaj>
    <derivirana_varijabla naziv="DomainObject.Predmet.ProtustrankaFormatedOIB_1">  FORCEPS, d.o.o. za trgovinu, turizam, ugostiteljstvo i računovodstvene poslove, OIB 42826515048</derivirana_varijabla>
  </DomainObject.Predmet.ProtustrankaFormatedOIB>
  <DomainObject.Predmet.ProtustrankaFormatedWithAdress>
    <izvorni_sadrzaj> FORCEPS, d.o.o. za trgovinu, turizam, ugostiteljstvo i računovodstvene poslove, Ostravska 3, 21000 Split</izvorni_sadrzaj>
    <derivirana_varijabla naziv="DomainObject.Predmet.ProtustrankaFormatedWithAdress_1"> FORCEPS, d.o.o. za trgovinu, turizam, ugostiteljstvo i računovodstvene poslove, Ostravska 3, 21000 Split</derivirana_varijabla>
  </DomainObject.Predmet.ProtustrankaFormatedWithAdress>
  <DomainObject.Predmet.ProtustrankaFormatedWithAdressOIB>
    <izvorni_sadrzaj> FORCEPS, d.o.o. za trgovinu, turizam, ugostiteljstvo i računovodstvene poslove, OIB 42826515048, Ostravska 3, 21000 Split</izvorni_sadrzaj>
    <derivirana_varijabla naziv="DomainObject.Predmet.ProtustrankaFormatedWithAdressOIB_1"> FORCEPS, d.o.o. za trgovinu, turizam, ugostiteljstvo i računovodstvene poslove, OIB 42826515048, Ostravska 3, 21000 Split</derivirana_varijabla>
  </DomainObject.Predmet.ProtustrankaFormatedWithAdressOIB>
  <DomainObject.Predmet.ProtustrankaWithAdress>
    <izvorni_sadrzaj>FORCEPS, d.o.o. za trgovinu, turizam, ugostiteljstvo i računovodstvene poslove Ostravska 3, 21000 Split</izvorni_sadrzaj>
    <derivirana_varijabla naziv="DomainObject.Predmet.ProtustrankaWithAdress_1">FORCEPS, d.o.o. za trgovinu, turizam, ugostiteljstvo i računovodstvene poslove Ostravska 3, 21000 Split</derivirana_varijabla>
  </DomainObject.Predmet.ProtustrankaWithAdress>
  <DomainObject.Predmet.ProtustrankaWithAdressOIB>
    <izvorni_sadrzaj>FORCEPS, d.o.o. za trgovinu, turizam, ugostiteljstvo i računovodstvene poslove, OIB 42826515048, Ostravska 3, 21000 Split</izvorni_sadrzaj>
    <derivirana_varijabla naziv="DomainObject.Predmet.ProtustrankaWithAdressOIB_1">FORCEPS, d.o.o. za trgovinu, turizam, ugostiteljstvo i računovodstvene poslove, OIB 42826515048, Ostravska 3, 21000 Split</derivirana_varijabla>
  </DomainObject.Predmet.ProtustrankaWithAdressOIB>
  <DomainObject.Predmet.ProtustrankaNazivFormated>
    <izvorni_sadrzaj>FORCEPS, d.o.o. za trgovinu, turizam, ugostiteljstvo i računovodstvene poslove</izvorni_sadrzaj>
    <derivirana_varijabla naziv="DomainObject.Predmet.ProtustrankaNazivFormated_1">FORCEPS, d.o.o. za trgovinu, turizam, ugostiteljstvo i računovodstvene poslove</derivirana_varijabla>
  </DomainObject.Predmet.ProtustrankaNazivFormated>
  <DomainObject.Predmet.ProtustrankaNazivFormatedOIB>
    <izvorni_sadrzaj>FORCEPS, d.o.o. za trgovinu, turizam, ugostiteljstvo i računovodstvene poslove, OIB 42826515048</izvorni_sadrzaj>
    <derivirana_varijabla naziv="DomainObject.Predmet.ProtustrankaNazivFormatedOIB_1">FORCEPS, d.o.o. za trgovinu, turizam, ugostiteljstvo i računovodstvene poslove, OIB 42826515048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39508.53</izvorni_sadrzaj>
    <derivirana_varijabla naziv="DomainObject.Predmet.TrenutnaVrijednost_1">39508.53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FORCEPS, d.o.o. za trgovinu, turizam, ugostiteljstvo i računovodstvene poslove</item>
    </izvorni_sadrzaj>
    <derivirana_varijabla naziv="DomainObject.Predmet.ProtuStrankaListFormated_1">
      <item>FORCEPS, d.o.o. za trgovinu, turizam, ugostiteljstvo i računovodstvene poslove</item>
    </derivirana_varijabla>
  </DomainObject.Predmet.ProtuStrankaListFormated>
  <DomainObject.Predmet.ProtuStrankaListFormatedOIB>
    <izvorni_sadrzaj>
      <item>FORCEPS, d.o.o. za trgovinu, turizam, ugostiteljstvo i računovodstvene poslove, OIB 42826515048</item>
    </izvorni_sadrzaj>
    <derivirana_varijabla naziv="DomainObject.Predmet.ProtuStrankaListFormatedOIB_1">
      <item>FORCEPS, d.o.o. za trgovinu, turizam, ugostiteljstvo i računovodstvene poslove, OIB 42826515048</item>
    </derivirana_varijabla>
  </DomainObject.Predmet.ProtuStrankaListFormatedOIB>
  <DomainObject.Predmet.ProtuStrankaListFormatedWithAdress>
    <izvorni_sadrzaj>
      <item>FORCEPS, d.o.o. za trgovinu, turizam, ugostiteljstvo i računovodstvene poslove, Ostravska 3, 21000 Split</item>
    </izvorni_sadrzaj>
    <derivirana_varijabla naziv="DomainObject.Predmet.ProtuStrankaListFormatedWithAdress_1">
      <item>FORCEPS,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FORCEPS, d.o.o. za trgovinu, turizam, ugostiteljstvo i računovodstvene poslove, OIB 42826515048, Ostravska 3, 21000 Split</item>
    </izvorni_sadrzaj>
    <derivirana_varijabla naziv="DomainObject.Predmet.ProtuStrankaListFormatedWithAdressOIB_1">
      <item>FORCEPS, d.o.o. za trgovinu, turizam, ugostiteljstvo i računovodstvene poslove, OIB 42826515048, Ostravska 3, 21000 Split</item>
    </derivirana_varijabla>
  </DomainObject.Predmet.ProtuStrankaListFormatedWithAdressOIB>
  <DomainObject.Predmet.ProtuStrankaListNazivFormated>
    <izvorni_sadrzaj>
      <item>FORCEPS, d.o.o. za trgovinu, turizam, ugostiteljstvo i računovodstvene poslove</item>
    </izvorni_sadrzaj>
    <derivirana_varijabla naziv="DomainObject.Predmet.ProtuStrankaListNazivFormated_1">
      <item>FORCEPS, d.o.o. za trgovinu, turizam, ugostiteljstvo i računovodstvene poslove</item>
    </derivirana_varijabla>
  </DomainObject.Predmet.ProtuStrankaListNazivFormated>
  <DomainObject.Predmet.ProtuStrankaListNazivFormatedOIB>
    <izvorni_sadrzaj>
      <item>FORCEPS, d.o.o. za trgovinu, turizam, ugostiteljstvo i računovodstvene poslove, OIB 42826515048</item>
    </izvorni_sadrzaj>
    <derivirana_varijabla naziv="DomainObject.Predmet.ProtuStrankaListNazivFormatedOIB_1">
      <item>FORCEPS, d.o.o. za trgovinu, turizam, ugostiteljstvo i računovodstvene poslove, OIB 42826515048</item>
    </derivirana_varijabla>
  </DomainObject.Predmet.ProtuStrankaListNazivFormatedOIB>
  <DomainObject.Predmet.OstaliListFormated>
    <izvorni_sadrzaj>
      <item>Tin Vrsalović</item>
    </izvorni_sadrzaj>
    <derivirana_varijabla naziv="DomainObject.Predmet.OstaliListFormated_1">
      <item>Tin Vrsalović</item>
    </derivirana_varijabla>
  </DomainObject.Predmet.OstaliListFormated>
  <DomainObject.Predmet.OstaliListFormatedOIB>
    <izvorni_sadrzaj>
      <item>Tin Vrsalović, OIB 98636664942</item>
    </izvorni_sadrzaj>
    <derivirana_varijabla naziv="DomainObject.Predmet.OstaliListFormatedOIB_1">
      <item>Tin Vrsalović, OIB 98636664942</item>
    </derivirana_varijabla>
  </DomainObject.Predmet.OstaliListFormatedOIB>
  <DomainObject.Predmet.OstaliListFormatedWithAdress>
    <izvorni_sadrzaj>
      <item>Tin Vrsalović, Blato 26, 21420 Bol</item>
    </izvorni_sadrzaj>
    <derivirana_varijabla naziv="DomainObject.Predmet.OstaliListFormatedWithAdress_1">
      <item>Tin Vrsalović, Blato 26, 21420 Bol</item>
    </derivirana_varijabla>
  </DomainObject.Predmet.OstaliListFormatedWithAdress>
  <DomainObject.Predmet.OstaliListFormatedWithAdressOIB>
    <izvorni_sadrzaj>
      <item>Tin Vrsalović, OIB 98636664942, Blato 26, 21420 Bol</item>
    </izvorni_sadrzaj>
    <derivirana_varijabla naziv="DomainObject.Predmet.OstaliListFormatedWithAdressOIB_1">
      <item>Tin Vrsalović, OIB 98636664942, Blato 26, 21420 Bol</item>
    </derivirana_varijabla>
  </DomainObject.Predmet.OstaliListFormatedWithAdressOIB>
  <DomainObject.Predmet.OstaliListNazivFormated>
    <izvorni_sadrzaj>
      <item>Tin Vrsalović</item>
    </izvorni_sadrzaj>
    <derivirana_varijabla naziv="DomainObject.Predmet.OstaliListNazivFormated_1">
      <item>Tin Vrsalović</item>
    </derivirana_varijabla>
  </DomainObject.Predmet.OstaliListNazivFormated>
  <DomainObject.Predmet.OstaliListNazivFormatedOIB>
    <izvorni_sadrzaj>
      <item>Tin Vrsalović, OIB 98636664942</item>
    </izvorni_sadrzaj>
    <derivirana_varijabla naziv="DomainObject.Predmet.OstaliListNazivFormatedOIB_1">
      <item>Tin Vrsalović, OIB 98636664942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FORCEPS, d.o.o. za trgovinu, turizam, ugostiteljstvo i računovodstvene poslove</izvorni_sadrzaj>
    <derivirana_varijabla naziv="DomainObject.Predmet.ProtustrankaIDrugi_1">FORCEPS,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FORCEPS, d.o.o. za trgovinu, turizam, ugostiteljstvo i računovodstvene poslove, OIB 42826515048, Ostravska 3, 21000 Split</izvorni_sadrzaj>
    <derivirana_varijabla naziv="DomainObject.Predmet.ProtustrankaIDrugiAdressOIB_1">FORCEPS, d.o.o. za trgovinu, turizam, ugostiteljstvo i računovodstvene poslove, OIB 42826515048,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FORCEPS, d.o.o. za trgovinu, turizam, ugostiteljstvo i računovodstvene poslove</item>
      <item>FINANCIJSKA AGENCIJA, RC SPLIT</item>
      <item>Tin Vrsalović</item>
    </izvorni_sadrzaj>
    <derivirana_varijabla naziv="DomainObject.Predmet.SudioniciListNaziv_1">
      <item>FORCEPS, d.o.o. za trgovinu, turizam, ugostiteljstvo i računovodstvene poslove</item>
      <item>FINANCIJSKA AGENCIJA, RC SPLIT</item>
      <item>Tin Vrsalović</item>
    </derivirana_varijabla>
  </DomainObject.Predmet.SudioniciListNaziv>
  <DomainObject.Predmet.SudioniciListAdressOIB>
    <izvorni_sadrzaj>
      <item>FORCEPS, d.o.o. za trgovinu, turizam, ugostiteljstvo i računovodstvene poslove, OIB 42826515048, Ostravska 3,21000 Split</item>
      <item>FINANCIJSKA AGENCIJA, RC SPLIT, OIB 85821130368, Mažuranićevo šetalište 24 b,21000 Split</item>
      <item>Tin Vrsalović, OIB 98636664942, Blato 26,21420 Bol</item>
    </izvorni_sadrzaj>
    <derivirana_varijabla naziv="DomainObject.Predmet.SudioniciListAdressOIB_1">
      <item>FORCEPS, d.o.o. za trgovinu, turizam, ugostiteljstvo i računovodstvene poslove, OIB 42826515048, Ostravska 3,21000 Split</item>
      <item>FINANCIJSKA AGENCIJA, RC SPLIT, OIB 85821130368, Mažuranićevo šetalište 24 b,21000 Split</item>
      <item>Tin Vrsalović, OIB 98636664942, Blato 26,21420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42826515048</item>
      <item>, OIB 85821130368</item>
      <item>, OIB 98636664942</item>
    </izvorni_sadrzaj>
    <derivirana_varijabla naziv="DomainObject.Predmet.SudioniciListNazivOIB_1">
      <item>, OIB 42826515048</item>
      <item>, OIB 85821130368</item>
      <item>, OIB 98636664942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A22C3-5079-430D-BC0C-936910196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3529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2018-01-16T13:21:00Z</dcterms:created>
  <dc:creator>Diana Butigan Granić</dc:creator>
  <cp:lastModifiedBy>Mara Marčinko</cp:lastModifiedBy>
  <cp:lastPrinted>2018-01-16T13:47:00Z</cp:lastPrinted>
  <dcterms:modified xmlns:xsi="http://www.w3.org/2001/XMLSchema-instance" xsi:type="dcterms:W3CDTF">2018-01-16T13:48:00Z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