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19598" w14:paraId="8719598" w:rsidRDefault="00ED282E" w:rsidP="00ED282E" w:rsidR="00ED282E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D282E" w:rsidP="00ED282E" w:rsidR="00ED282E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ED282E" w:rsidP="00ED282E" w:rsidR="00ED28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ED282E" w:rsidP="00ED282E" w:rsidR="00ED282E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ED282E" w:rsidP="00ED282E" w:rsidR="00ED282E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ED282E" w:rsidP="00ED282E" w:rsidR="00ED282E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ED282E" w:rsidP="00ED282E" w:rsidR="00ED282E" w:rsidRPr="005D578C">
      <w:pPr>
        <w:jc w:val="center"/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Ivanu Dujiću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</w:rPr>
        <w:t xml:space="preserve"> LJUŠTINA j. d. o. o. Červar-Porat, Pinot 3, OIB </w:t>
      </w:r>
      <w:r w:rsidRPr="00ED282E">
        <w:rPr>
          <w:rFonts w:cs="Times New Roman" w:eastAsia="Times New Roman"/>
        </w:rPr>
        <w:t>52926952560</w:t>
      </w:r>
      <w:r>
        <w:rPr>
          <w:rFonts w:cs="Times New Roman" w:eastAsia="Times New Roman"/>
        </w:rPr>
        <w:t xml:space="preserve">, MBS </w:t>
      </w:r>
      <w:r w:rsidRPr="00ED282E">
        <w:rPr>
          <w:rFonts w:cs="Times New Roman" w:eastAsia="Times New Roman"/>
        </w:rPr>
        <w:t>040334154</w:t>
      </w:r>
      <w:r>
        <w:rPr>
          <w:rFonts w:cs="Times New Roman" w:eastAsia="Times New Roman"/>
          <w:szCs w:val="24"/>
        </w:rPr>
        <w:t>, 17. studenog 2017.</w:t>
      </w: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</w:t>
      </w:r>
      <w:r>
        <w:rPr>
          <w:rFonts w:cs="Times New Roman" w:eastAsia="Times New Roman"/>
        </w:rPr>
        <w:t xml:space="preserve">LJUŠTINA j. d. o. o. Červar-Porat, Pinot 3, OIB </w:t>
      </w:r>
      <w:r w:rsidRPr="00ED282E">
        <w:rPr>
          <w:rFonts w:cs="Times New Roman" w:eastAsia="Times New Roman"/>
        </w:rPr>
        <w:t>52926952560</w:t>
      </w:r>
      <w:r>
        <w:rPr>
          <w:rFonts w:cs="Times New Roman" w:eastAsia="Times New Roman"/>
        </w:rPr>
        <w:t xml:space="preserve">, MBS </w:t>
      </w:r>
      <w:r w:rsidRPr="00ED282E">
        <w:rPr>
          <w:rFonts w:cs="Times New Roman" w:eastAsia="Times New Roman"/>
        </w:rPr>
        <w:t>040334154</w:t>
      </w:r>
      <w:r>
        <w:rPr>
          <w:rFonts w:cs="Times New Roman" w:eastAsia="Times New Roman"/>
          <w:szCs w:val="24"/>
        </w:rPr>
        <w:t>.</w:t>
      </w: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 w:rsidRPr="000500C0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t>Mladen Novaković iz Pule, Štinjan, Baližerka 44, OIB 28857584241</w:t>
      </w:r>
      <w:r>
        <w:rPr>
          <w:rFonts w:cs="Times New Roman" w:eastAsia="Times New Roman"/>
          <w:szCs w:val="20"/>
        </w:rPr>
        <w:t>.</w:t>
      </w:r>
    </w:p>
    <w:p w:rsidRDefault="00ED282E" w:rsidP="00ED282E" w:rsidR="00ED282E">
      <w:pPr>
        <w:rPr>
          <w:rFonts w:cs="Times New Roman" w:eastAsia="Times New Roman"/>
          <w:szCs w:val="20"/>
        </w:rPr>
      </w:pPr>
    </w:p>
    <w:p w:rsidRDefault="00ED282E" w:rsidP="00ED282E" w:rsidR="00ED28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</w:rPr>
        <w:t xml:space="preserve">LJUŠTINA j. d. o. o. Červar-Porat, Pinot 3, OIB </w:t>
      </w:r>
      <w:r w:rsidRPr="00ED282E">
        <w:rPr>
          <w:rFonts w:cs="Times New Roman" w:eastAsia="Times New Roman"/>
        </w:rPr>
        <w:t>52926952560</w:t>
      </w:r>
      <w:r>
        <w:rPr>
          <w:rFonts w:cs="Times New Roman" w:eastAsia="Times New Roman"/>
        </w:rPr>
        <w:t xml:space="preserve">, MBS </w:t>
      </w:r>
      <w:r w:rsidRPr="00ED282E">
        <w:rPr>
          <w:rFonts w:cs="Times New Roman" w:eastAsia="Times New Roman"/>
        </w:rPr>
        <w:t>040334154</w:t>
      </w:r>
      <w:r>
        <w:rPr>
          <w:rFonts w:cs="Times New Roman" w:eastAsia="Times New Roman"/>
          <w:szCs w:val="24"/>
        </w:rPr>
        <w:t>.</w:t>
      </w:r>
    </w:p>
    <w:p w:rsidRDefault="00ED282E" w:rsidP="00ED282E" w:rsidR="00ED282E">
      <w:pPr>
        <w:ind w:firstLine="709"/>
        <w:rPr>
          <w:rFonts w:cs="Times New Roman" w:eastAsia="Times New Roman"/>
          <w:szCs w:val="24"/>
        </w:rPr>
      </w:pPr>
    </w:p>
    <w:p w:rsidRDefault="00ED282E" w:rsidP="00ED282E" w:rsidR="00ED282E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</w:t>
      </w:r>
      <w:r>
        <w:rPr>
          <w:rFonts w:cs="Times New Roman" w:eastAsia="Times New Roman"/>
        </w:rPr>
        <w:t xml:space="preserve">LJUŠTINA j. d. o. o. Červar-Porat, Pinot 3, OIB </w:t>
      </w:r>
      <w:r w:rsidRPr="00ED282E">
        <w:rPr>
          <w:rFonts w:cs="Times New Roman" w:eastAsia="Times New Roman"/>
        </w:rPr>
        <w:t>52926952560</w:t>
      </w:r>
      <w:r>
        <w:rPr>
          <w:rFonts w:cs="Times New Roman" w:eastAsia="Times New Roman"/>
        </w:rPr>
        <w:t xml:space="preserve">, MBS </w:t>
      </w:r>
      <w:r w:rsidRPr="00ED282E">
        <w:rPr>
          <w:rFonts w:cs="Times New Roman" w:eastAsia="Times New Roman"/>
        </w:rPr>
        <w:t>040334154</w:t>
      </w:r>
      <w:r>
        <w:rPr>
          <w:rFonts w:cs="Times New Roman" w:eastAsia="Times New Roman"/>
          <w:szCs w:val="24"/>
        </w:rPr>
        <w:t>.</w:t>
      </w:r>
    </w:p>
    <w:p w:rsidRDefault="00ED282E" w:rsidP="00ED282E" w:rsidR="00ED282E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ED282E" w:rsidP="00ED282E" w:rsidR="00ED282E">
      <w:pPr>
        <w:ind w:firstLine="708"/>
        <w:rPr>
          <w:rFonts w:cs="Times New Roman" w:eastAsia="Times New Roman"/>
          <w:szCs w:val="24"/>
        </w:rPr>
      </w:pPr>
    </w:p>
    <w:p w:rsidRDefault="00ED282E" w:rsidP="00ED282E" w:rsidR="00ED28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12. rujna 2017.,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29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71/15, nadalje SZ), </w:t>
      </w:r>
      <w:r w:rsidRPr="005F5E36">
        <w:rPr>
          <w:rFonts w:cs="Times New Roman" w:eastAsia="Times New Roman"/>
          <w:szCs w:val="24"/>
        </w:rPr>
        <w:t>ovome sudu zahtjev za provedbu skraćenog stečajnog postupka nad pravnom osobom (dužnikom</w:t>
      </w:r>
      <w:r>
        <w:rPr>
          <w:rFonts w:cs="Times New Roman" w:eastAsia="Times New Roman"/>
          <w:szCs w:val="24"/>
        </w:rPr>
        <w:t>)</w:t>
      </w:r>
      <w:r w:rsidRPr="00661144">
        <w:rPr>
          <w:rFonts w:cs="Times New Roman" w:eastAsia="Times New Roman"/>
        </w:rPr>
        <w:t xml:space="preserve"> </w:t>
      </w:r>
      <w:r>
        <w:rPr>
          <w:rFonts w:cs="Times New Roman" w:eastAsia="Times New Roman"/>
        </w:rPr>
        <w:t>LJUŠTINA j. d. o. o. Červar-Porat</w:t>
      </w:r>
      <w:r>
        <w:rPr>
          <w:rFonts w:cs="Times New Roman" w:eastAsia="Times New Roman"/>
          <w:szCs w:val="24"/>
        </w:rPr>
        <w:t>.</w:t>
      </w:r>
    </w:p>
    <w:p w:rsidRDefault="00ED282E" w:rsidP="00ED282E" w:rsidR="00ED282E" w:rsidRPr="0004167E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 w:rsidRPr="00FB2CA9">
        <w:t xml:space="preserve">nema zaposlenih, </w:t>
      </w:r>
      <w:r>
        <w:t>da u</w:t>
      </w:r>
      <w:r w:rsidRPr="00FB2CA9">
        <w:t xml:space="preserve"> Očevidniku redoslijeda osnova za plaćanje ima evidentirane neizvršene osnove za pl</w:t>
      </w:r>
      <w:r>
        <w:t xml:space="preserve">aćanje u neprekinutom razdoblju od 120 dana (dužnik je na dan 7. rujna 2017. imao neizvršene osnove za plaćanje u neprekinutom razdoblju od 120 dana u ukupnom iznosu 6.663,64 kn) i da za dužnika </w:t>
      </w:r>
      <w:r w:rsidRPr="00FB2CA9">
        <w:t xml:space="preserve">nisu ispunjene pretpostavke za pokretanje drugog postupka radi brisanja iz </w:t>
      </w:r>
      <w:r>
        <w:t xml:space="preserve">sudskog </w:t>
      </w:r>
      <w:r w:rsidRPr="00FB2CA9">
        <w:t>registra</w:t>
      </w:r>
      <w:r>
        <w:t>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15. rujna 2017.</w:t>
      </w:r>
      <w:r>
        <w:rPr>
          <w:rFonts w:cs="Times New Roman" w:eastAsia="Times New Roman"/>
          <w:szCs w:val="24"/>
        </w:rPr>
        <w:t xml:space="preserve"> na mrežnoj stranici e-Oglasna ploča sudova objavio oglas posl. br. 10 St-509/2017-3 </w:t>
      </w:r>
      <w:r w:rsidRPr="00354134">
        <w:rPr>
          <w:rFonts w:cs="Times New Roman" w:eastAsia="Times New Roman"/>
          <w:szCs w:val="24"/>
        </w:rPr>
        <w:t xml:space="preserve">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da najkasnije u roku od 45 dana od objave oglasa predlože otvaranje </w:t>
      </w:r>
      <w:r w:rsidRPr="00354134">
        <w:rPr>
          <w:rFonts w:cs="Times New Roman" w:eastAsia="Times New Roman"/>
          <w:szCs w:val="24"/>
        </w:rPr>
        <w:lastRenderedPageBreak/>
        <w:t>stečajnog postupka nad dužnikom, sve uz upozorenje o pravnim posljedicama nepodnošenja prijedloga za otvaranje steča</w:t>
      </w:r>
      <w:r>
        <w:rPr>
          <w:rFonts w:cs="Times New Roman" w:eastAsia="Times New Roman"/>
          <w:szCs w:val="24"/>
        </w:rPr>
        <w:t>jnog postupka iz čl. 431. SZ-a.</w:t>
      </w:r>
    </w:p>
    <w:p w:rsidRDefault="00ED282E" w:rsidP="00ED282E" w:rsidR="00ED28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 u roku od 15</w:t>
      </w:r>
      <w:r w:rsidRPr="00D649EA">
        <w:rPr>
          <w:rFonts w:cs="Times New Roman" w:eastAsia="Times New Roman"/>
          <w:szCs w:val="24"/>
        </w:rPr>
        <w:t xml:space="preserve"> dana nije podnijela javnobilježnički ovjerovljeni </w:t>
      </w:r>
      <w:r>
        <w:rPr>
          <w:rFonts w:cs="Times New Roman" w:eastAsia="Times New Roman"/>
          <w:szCs w:val="24"/>
        </w:rPr>
        <w:t>popis imovine</w:t>
      </w:r>
      <w:r w:rsidRPr="00D649EA">
        <w:rPr>
          <w:rFonts w:cs="Times New Roman" w:eastAsia="Times New Roman"/>
          <w:szCs w:val="24"/>
        </w:rPr>
        <w:t xml:space="preserve">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>
        <w:rPr>
          <w:rFonts w:cs="Times New Roman" w:eastAsia="Times New Roman"/>
          <w:szCs w:val="24"/>
        </w:rPr>
        <w:t>45</w:t>
      </w:r>
      <w:r w:rsidRPr="00D649EA">
        <w:rPr>
          <w:rFonts w:cs="Times New Roman" w:eastAsia="Times New Roman"/>
          <w:szCs w:val="24"/>
        </w:rPr>
        <w:t xml:space="preserve"> dana </w:t>
      </w:r>
      <w:r>
        <w:rPr>
          <w:rFonts w:cs="Times New Roman" w:eastAsia="Times New Roman"/>
          <w:szCs w:val="24"/>
        </w:rPr>
        <w:t>nijedan</w:t>
      </w:r>
      <w:r w:rsidRPr="00D649EA">
        <w:rPr>
          <w:rFonts w:cs="Times New Roman" w:eastAsia="Times New Roman"/>
          <w:szCs w:val="24"/>
        </w:rPr>
        <w:t xml:space="preserve">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SZ-a smatra da je dužnik nesposoban za plaćanje. </w:t>
      </w:r>
    </w:p>
    <w:p w:rsidRDefault="00ED282E" w:rsidP="00ED282E" w:rsidR="00ED282E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</w:t>
      </w:r>
      <w:r w:rsidRPr="00D649EA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je </w:t>
      </w:r>
      <w:r w:rsidRPr="00D649EA">
        <w:rPr>
          <w:rFonts w:cs="Times New Roman" w:eastAsia="Times New Roman"/>
          <w:szCs w:val="24"/>
        </w:rPr>
        <w:t>kao u izreci rješenja.</w:t>
      </w: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17. studenog 2017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ED282E" w:rsidP="00ED282E" w:rsidR="00ED282E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ED282E" w:rsidP="00ED282E" w:rsidR="00ED282E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Ivan Dujić</w:t>
      </w:r>
      <w:r w:rsidR="001E0876">
        <w:rPr>
          <w:rFonts w:cs="Times New Roman" w:eastAsia="Times New Roman"/>
          <w:szCs w:val="24"/>
        </w:rPr>
        <w:t>, v.r.</w:t>
      </w:r>
    </w:p>
    <w:p w:rsidRDefault="00ED282E" w:rsidP="00ED282E" w:rsidR="00ED282E">
      <w:pPr>
        <w:jc w:val="left"/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left"/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ED282E" w:rsidP="00ED282E" w:rsidR="00ED282E">
      <w:pPr>
        <w:ind w:firstLine="708"/>
      </w:pPr>
      <w:r w:rsidRPr="00F54B8A"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ED282E" w:rsidP="00ED282E" w:rsidR="00ED282E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ED282E" w:rsidP="00ED282E" w:rsidR="00ED282E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rPr>
          <w:rFonts w:cs="Times New Roman" w:eastAsia="Times New Roman"/>
          <w:szCs w:val="24"/>
        </w:rPr>
      </w:pPr>
    </w:p>
    <w:p w:rsidRDefault="00ED282E" w:rsidP="00ED282E" w:rsidR="00ED282E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ED282E" w:rsidP="00ED282E" w:rsidR="00ED28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ED282E" w:rsidP="00ED282E" w:rsidR="00ED28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LJUŠTINA j. d. o. o. Červar-Porat, Pinot 3, </w:t>
      </w:r>
    </w:p>
    <w:p w:rsidRDefault="00ED282E" w:rsidP="00ED282E" w:rsidR="00ED282E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Pazin, Pazin, M. B. Rašana 2/4, </w:t>
      </w:r>
    </w:p>
    <w:p w:rsidRDefault="00ED282E" w:rsidP="00ED282E" w:rsidR="00ED28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Rovinjska 2,</w:t>
      </w:r>
    </w:p>
    <w:p w:rsidRDefault="00ED282E" w:rsidP="00ED282E" w:rsidR="00ED282E" w:rsidRPr="000500C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5. stečajni</w:t>
      </w:r>
      <w:r w:rsidRPr="000500C0">
        <w:rPr>
          <w:rFonts w:cs="Times New Roman" w:eastAsia="Times New Roman"/>
          <w:szCs w:val="24"/>
        </w:rPr>
        <w:t xml:space="preserve"> upravitelj </w:t>
      </w:r>
      <w:r>
        <w:t>Mladen Novaković, Pula, Štinjan, Baližerka 44</w:t>
      </w:r>
      <w:r>
        <w:rPr>
          <w:rFonts w:cs="Times New Roman" w:eastAsia="Times New Roman"/>
          <w:szCs w:val="20"/>
        </w:rPr>
        <w:t xml:space="preserve">, </w:t>
      </w:r>
    </w:p>
    <w:p w:rsidRDefault="00ED282E" w:rsidP="00ED282E" w:rsidR="00ED282E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ED282E" w:rsidP="00ED282E" w:rsidR="00ED28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ED282E" w:rsidP="00ED282E" w:rsidR="00ED282E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ED282E" w:rsidP="00ED282E" w:rsidR="00ED282E"/>
    <w:p w:rsidRDefault="00ED282E" w:rsidP="00ED282E" w:rsidR="00ED282E"/>
    <w:p w:rsidRDefault="00ED282E" w:rsidP="00ED282E" w:rsidR="00ED282E"/>
    <w:sectPr w:rsidSect="00330B1C" w:rsidR="00ED282E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282E" w:rsidP="00ED282E" w:rsidR="00ED282E">
      <w:r>
        <w:separator/>
      </w:r>
    </w:p>
  </w:endnote>
  <w:endnote w:id="0" w:type="continuationSeparator">
    <w:p w:rsidRDefault="00ED282E" w:rsidP="00ED282E" w:rsidR="00ED28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282E" w:rsidP="00ED282E" w:rsidR="00ED282E">
      <w:r>
        <w:separator/>
      </w:r>
    </w:p>
  </w:footnote>
  <w:footnote w:id="0" w:type="continuationSeparator">
    <w:p w:rsidRDefault="00ED282E" w:rsidP="00ED282E" w:rsidR="00ED28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82E" w:rsidP="009E7839" w:rsidR="009E7839" w:rsidRPr="00970AE0">
    <w:pPr>
      <w:pStyle w:val="Zaglavlje"/>
      <w:jc w:val="right"/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1E087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10 St-509/2017-4</w:t>
    </w:r>
  </w:p>
  <w:p w:rsidRDefault="001E0876" w:rsidP="00330B1C" w:rsidR="00330B1C" w:rsidRPr="00970AE0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282E" w:rsidP="00330B1C" w:rsidR="00330B1C" w:rsidRPr="00970AE0">
    <w:pPr>
      <w:pStyle w:val="Zaglavlje"/>
      <w:jc w:val="right"/>
    </w:pPr>
    <w:r>
      <w:rPr>
        <w:szCs w:val="24"/>
      </w:rPr>
      <w:t>10 St-509/2017-4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019B"/>
    <w:rsid w:val="001E0876"/>
    <w:rsid w:val="00213E41"/>
    <w:rsid w:val="007A019B"/>
    <w:rsid w:val="00ED28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D282E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28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ED282E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28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D282E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28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D282E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87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087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E087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E08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E087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D282E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ED282E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ED282E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D28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D282E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D28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D282E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087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087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E087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E08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E087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2017.</izvorni_sadrzaj>
    <derivirana_varijabla naziv="DomainObject.DatumDonosenjaOdluke_1">17.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509</izvorni_sadrzaj>
    <derivirana_varijabla naziv="DomainObject.Predmet.Broj_1">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St-509/2017</izvorni_sadrzaj>
    <derivirana_varijabla naziv="DomainObject.Predmet.OznakaBroj_1">St-509/2017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LJUŠTINA j.d.o.o. ČERVAR-PORAT</izvorni_sadrzaj>
    <derivirana_varijabla naziv="DomainObject.Predmet.ProtustrankaFormated_1">  LJUŠTINA j.d.o.o. ČERVAR-PORAT</derivirana_varijabla>
  </DomainObject.Predmet.ProtustrankaFormated>
  <DomainObject.Predmet.ProtustrankaFormatedOIB>
    <izvorni_sadrzaj>  LJUŠTINA j.d.o.o. ČERVAR-PORAT, OIB 52926952560</izvorni_sadrzaj>
    <derivirana_varijabla naziv="DomainObject.Predmet.ProtustrankaFormatedOIB_1">  LJUŠTINA j.d.o.o. ČERVAR-PORAT, OIB 52926952560</derivirana_varijabla>
  </DomainObject.Predmet.ProtustrankaFormatedOIB>
  <DomainObject.Predmet.ProtustrankaFormatedWithAdress>
    <izvorni_sadrzaj> LJUŠTINA j.d.o.o. ČERVAR-PORAT, Pinot 3, 52440 Červar-Porat</izvorni_sadrzaj>
    <derivirana_varijabla naziv="DomainObject.Predmet.ProtustrankaFormatedWithAdress_1"> LJUŠTINA j.d.o.o. ČERVAR-PORAT, Pinot 3, 52440 Červar-Porat</derivirana_varijabla>
  </DomainObject.Predmet.ProtustrankaFormatedWithAdress>
  <DomainObject.Predmet.ProtustrankaFormatedWithAdressOIB>
    <izvorni_sadrzaj> LJUŠTINA j.d.o.o. ČERVAR-PORAT, OIB 52926952560, Pinot 3, 52440 Červar-Porat</izvorni_sadrzaj>
    <derivirana_varijabla naziv="DomainObject.Predmet.ProtustrankaFormatedWithAdressOIB_1"> LJUŠTINA j.d.o.o. ČERVAR-PORAT, OIB 52926952560, Pinot 3, 52440 Červar-Porat</derivirana_varijabla>
  </DomainObject.Predmet.ProtustrankaFormatedWithAdressOIB>
  <DomainObject.Predmet.ProtustrankaWithAdress>
    <izvorni_sadrzaj>LJUŠTINA j.d.o.o. ČERVAR-PORAT Pinot 3, 52440 Červar-Porat</izvorni_sadrzaj>
    <derivirana_varijabla naziv="DomainObject.Predmet.ProtustrankaWithAdress_1">LJUŠTINA j.d.o.o. ČERVAR-PORAT Pinot 3, 52440 Červar-Porat</derivirana_varijabla>
  </DomainObject.Predmet.ProtustrankaWithAdress>
  <DomainObject.Predmet.ProtustrankaWithAdressOIB>
    <izvorni_sadrzaj>LJUŠTINA j.d.o.o. ČERVAR-PORAT, OIB 52926952560, Pinot 3, 52440 Červar-Porat</izvorni_sadrzaj>
    <derivirana_varijabla naziv="DomainObject.Predmet.ProtustrankaWithAdressOIB_1">LJUŠTINA j.d.o.o. ČERVAR-PORAT, OIB 52926952560, Pinot 3, 52440 Červar-Porat</derivirana_varijabla>
  </DomainObject.Predmet.ProtustrankaWithAdressOIB>
  <DomainObject.Predmet.ProtustrankaNazivFormated>
    <izvorni_sadrzaj>LJUŠTINA j.d.o.o. ČERVAR-PORAT</izvorni_sadrzaj>
    <derivirana_varijabla naziv="DomainObject.Predmet.ProtustrankaNazivFormated_1">LJUŠTINA j.d.o.o. ČERVAR-PORAT</derivirana_varijabla>
  </DomainObject.Predmet.ProtustrankaNazivFormated>
  <DomainObject.Predmet.ProtustrankaNazivFormatedOIB>
    <izvorni_sadrzaj>LJUŠTINA j.d.o.o. ČERVAR-PORAT, OIB 52926952560</izvorni_sadrzaj>
    <derivirana_varijabla naziv="DomainObject.Predmet.ProtustrankaNazivFormatedOIB_1">LJUŠTINA j.d.o.o. ČERVAR-PORAT, OIB 52926952560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6663.64</izvorni_sadrzaj>
    <derivirana_varijabla naziv="DomainObject.Predmet.TrenutnaVrijednost_1">6663.64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LJUŠTINA j.d.o.o. ČERVAR-PORAT</item>
    </izvorni_sadrzaj>
    <derivirana_varijabla naziv="DomainObject.Predmet.ProtuStrankaListFormated_1">
      <item>LJUŠTINA j.d.o.o. ČERVAR-PORAT</item>
    </derivirana_varijabla>
  </DomainObject.Predmet.ProtuStrankaListFormated>
  <DomainObject.Predmet.ProtuStrankaListFormatedOIB>
    <izvorni_sadrzaj>
      <item>LJUŠTINA j.d.o.o. ČERVAR-PORAT, OIB 52926952560</item>
    </izvorni_sadrzaj>
    <derivirana_varijabla naziv="DomainObject.Predmet.ProtuStrankaListFormatedOIB_1">
      <item>LJUŠTINA j.d.o.o. ČERVAR-PORAT, OIB 52926952560</item>
    </derivirana_varijabla>
  </DomainObject.Predmet.ProtuStrankaListFormatedOIB>
  <DomainObject.Predmet.ProtuStrankaListFormatedWithAdress>
    <izvorni_sadrzaj>
      <item>LJUŠTINA j.d.o.o. ČERVAR-PORAT, Pinot 3, 52440 Červar-Porat</item>
    </izvorni_sadrzaj>
    <derivirana_varijabla naziv="DomainObject.Predmet.ProtuStrankaListFormatedWithAdress_1">
      <item>LJUŠTINA j.d.o.o. ČERVAR-PORAT, Pinot 3, 52440 Červar-Porat</item>
    </derivirana_varijabla>
  </DomainObject.Predmet.ProtuStrankaListFormatedWithAdress>
  <DomainObject.Predmet.ProtuStrankaListFormatedWithAdressOIB>
    <izvorni_sadrzaj>
      <item>LJUŠTINA j.d.o.o. ČERVAR-PORAT, OIB 52926952560, Pinot 3, 52440 Červar-Porat</item>
    </izvorni_sadrzaj>
    <derivirana_varijabla naziv="DomainObject.Predmet.ProtuStrankaListFormatedWithAdressOIB_1">
      <item>LJUŠTINA j.d.o.o. ČERVAR-PORAT, OIB 52926952560, Pinot 3, 52440 Červar-Porat</item>
    </derivirana_varijabla>
  </DomainObject.Predmet.ProtuStrankaListFormatedWithAdressOIB>
  <DomainObject.Predmet.ProtuStrankaListNazivFormated>
    <izvorni_sadrzaj>
      <item>LJUŠTINA j.d.o.o. ČERVAR-PORAT</item>
    </izvorni_sadrzaj>
    <derivirana_varijabla naziv="DomainObject.Predmet.ProtuStrankaListNazivFormated_1">
      <item>LJUŠTINA j.d.o.o. ČERVAR-PORAT</item>
    </derivirana_varijabla>
  </DomainObject.Predmet.ProtuStrankaListNazivFormated>
  <DomainObject.Predmet.ProtuStrankaListNazivFormatedOIB>
    <izvorni_sadrzaj>
      <item>LJUŠTINA j.d.o.o. ČERVAR-PORAT, OIB 52926952560</item>
    </izvorni_sadrzaj>
    <derivirana_varijabla naziv="DomainObject.Predmet.ProtuStrankaListNazivFormatedOIB_1">
      <item>LJUŠTINA j.d.o.o. ČERVAR-PORAT, OIB 52926952560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2017.</izvorni_sadrzaj>
    <derivirana_varijabla naziv="DomainObject.Datum_1">17.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LJUŠTINA j.d.o.o. ČERVAR-PORAT</izvorni_sadrzaj>
    <derivirana_varijabla naziv="DomainObject.Predmet.ProtustrankaIDrugi_1">LJUŠTINA j.d.o.o. ČERVAR-PORAT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LJUŠTINA j.d.o.o. ČERVAR-PORAT, OIB 52926952560, Pinot 3, 52440 Červar-Porat</izvorni_sadrzaj>
    <derivirana_varijabla naziv="DomainObject.Predmet.ProtustrankaIDrugiAdressOIB_1">LJUŠTINA j.d.o.o. ČERVAR-PORAT, OIB 52926952560, Pinot 3, 52440 Červar-Porat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LJUŠTINA j.d.o.o. ČERVAR-PORAT</item>
    </izvorni_sadrzaj>
    <derivirana_varijabla naziv="DomainObject.Predmet.SudioniciListNaziv_1">
      <item>FINANCIJSKA AGENCIJA, RC RIJEKA, PODRUŽNICA PULA, PULA</item>
      <item>LJUŠTINA j.d.o.o. ČERVAR-PORAT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LJUŠTINA j.d.o.o. ČERVAR-PORAT, OIB 52926952560, Pinot 3,52440 Červar-Porat</item>
    </izvorni_sadrzaj>
    <derivirana_varijabla naziv="DomainObject.Predmet.SudioniciListAdressOIB_1">
      <item>FINANCIJSKA AGENCIJA, RC RIJEKA, PODRUŽNICA PULA, PULA, OIB 85821130368, F. Kurelca 8,51000 Rijeka</item>
      <item>LJUŠTINA j.d.o.o. ČERVAR-PORAT, OIB 52926952560, Pinot 3,52440 Červar-Porat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52926952560</item>
    </izvorni_sadrzaj>
    <derivirana_varijabla naziv="DomainObject.Predmet.SudioniciListNazivOIB_1">
      <item>, OIB 85821130368</item>
      <item>, OIB 52926952560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Mladen Novaković, OIB 28857584241, Štinjan, Baližerka 44, 52212 Pula</item>
    </izvorni_sadrzaj>
    <derivirana_varijabla naziv="DomainObject.Predmet.StecajniUpraviteljiListAddressOIB_1">
      <item>Mladen Novaković, OIB 28857584241, Štinjan, Baližerka 44, 52212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682</properties:Words>
  <properties:Characters>3588</properties:Characters>
  <properties:Lines>87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2017-11-15T09:55:00Z</dcterms:created>
  <dc:creator>Morena Brajuha</dc:creator>
  <dc:description/>
  <cp:keywords/>
  <cp:lastModifiedBy>Sanja Lakošeljac</cp:lastModifiedBy>
  <cp:lastPrinted>2017-11-17T08:08:00Z</cp:lastPrinted>
  <dcterms:modified xmlns:xsi="http://www.w3.org/2001/XMLSchema-instance" xsi:type="dcterms:W3CDTF">2017-11-17T08:08:00Z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