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5eab" w14:paraId="1745eab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</w:t>
      </w:r>
      <w:r w:rsidR="007B27D4">
        <w:t>1</w:t>
      </w:r>
      <w:r w:rsidR="00233E44">
        <w:t>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716632">
        <w:t xml:space="preserve"> </w:t>
      </w:r>
      <w:r w:rsidR="00233E44">
        <w:t>LONG TRADE</w:t>
      </w:r>
      <w:r w:rsidR="007B27D4">
        <w:t xml:space="preserve"> </w:t>
      </w:r>
      <w:r w:rsidR="00716632">
        <w:t xml:space="preserve">jednostavno društvo s ograničenom odgovornošću </w:t>
      </w:r>
      <w:r w:rsidR="00E51095">
        <w:t xml:space="preserve"> </w:t>
      </w:r>
      <w:r w:rsidR="00716632">
        <w:t xml:space="preserve">za usluge Zagreb, </w:t>
      </w:r>
      <w:r w:rsidR="00233E44">
        <w:t>Avenija Dubrovnik 15, OIB 20803473365</w:t>
      </w:r>
      <w:r w:rsidR="00716632">
        <w:t>, MBS 080</w:t>
      </w:r>
      <w:r w:rsidR="007B27D4">
        <w:t>9</w:t>
      </w:r>
      <w:r w:rsidR="00233E44">
        <w:t>46245</w:t>
      </w:r>
      <w:r w:rsidR="00716632">
        <w:t xml:space="preserve">, </w:t>
      </w:r>
      <w:r w:rsidR="00AE5115">
        <w:t xml:space="preserve">dana </w:t>
      </w:r>
      <w:r w:rsidR="00716632">
        <w:t>10.</w:t>
      </w:r>
      <w:r w:rsidR="00AE5115">
        <w:t xml:space="preserve">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33E44">
        <w:t>LONG TRADE jednostavno društvo s ograničenom odgovornošću  za usluge Zagreb, Avenija Dubrovnik 15, OIB 20803473365, MBS 080946245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233E44">
        <w:t xml:space="preserve">Ivan </w:t>
      </w:r>
      <w:proofErr w:type="spellStart"/>
      <w:r w:rsidR="00233E44">
        <w:t>Gjurašić</w:t>
      </w:r>
      <w:proofErr w:type="spellEnd"/>
      <w:r w:rsidR="00233E44">
        <w:t xml:space="preserve"> iz Zagreba, Petrinjska 28, OIB 66025260916.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233E44">
        <w:t>LONG TRADE jednostavno društvo s ograničenom odgovornošću  za usluge Zagreb, Avenija Dubrovnik 15, OIB 20803473365, MBS 080946245</w:t>
      </w:r>
      <w:r w:rsidR="00AE5115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4A468D">
        <w:t xml:space="preserve">1. rujna </w:t>
      </w:r>
      <w:r w:rsidR="00E63356">
        <w:t xml:space="preserve">2016. zahtjev za provedbu skraćenog stečajnog postupka nad dužnikom </w:t>
      </w:r>
      <w:r w:rsidR="00233E44">
        <w:t xml:space="preserve">LONG TRADE jednostavno društvo s ograničenom odgovornošću  za usluge OIB 20803473365 sa sjedištem u Avenija Dubrovnik 15, Zagreb. 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</w:t>
      </w:r>
      <w:r w:rsidR="004A468D">
        <w:t>1</w:t>
      </w:r>
      <w:r w:rsidR="00E0015C">
        <w:t>4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D6FCE">
        <w:t>10.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01F" w:rsidP="00C02BFE" w:rsidR="0081001F">
      <w:r>
        <w:separator/>
      </w:r>
    </w:p>
  </w:endnote>
  <w:endnote w:id="0" w:type="continuationSeparator">
    <w:p w:rsidRDefault="0081001F" w:rsidP="00C02BFE" w:rsidR="0081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01F" w:rsidP="00C02BFE" w:rsidR="0081001F">
      <w:r>
        <w:separator/>
      </w:r>
    </w:p>
  </w:footnote>
  <w:footnote w:id="0" w:type="continuationSeparator">
    <w:p w:rsidRDefault="0081001F" w:rsidP="00C02BFE" w:rsidR="0081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4A468D">
      <w:t>1</w:t>
    </w:r>
    <w:r w:rsidR="00E0015C">
      <w:t>4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D2F7D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91113"/>
    <w:rsid w:val="006C28D7"/>
    <w:rsid w:val="006D018E"/>
    <w:rsid w:val="006E0C7A"/>
    <w:rsid w:val="0071496C"/>
    <w:rsid w:val="00716632"/>
    <w:rsid w:val="00741E59"/>
    <w:rsid w:val="007843B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E3F93"/>
    <w:rsid w:val="00BF5CB0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34A8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F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2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F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2414</izvorni_sadrzaj>
    <derivirana_varijabla naziv="DomainObject.Predmet.Broj_1">2414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St-2414/2016</izvorni_sadrzaj>
    <derivirana_varijabla naziv="DomainObject.Predmet.OznakaBroj_1">St-2414/2016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 TRADE jednostavno društvo s ograničenom odgovornošću za usluge</izvorni_sadrzaj>
    <derivirana_varijabla naziv="DomainObject.Predmet.ProtustrankaFormated_1">  LONG TRADE jednostavno društvo s ograničenom odgovornošću za usluge</derivirana_varijabla>
  </DomainObject.Predmet.ProtustrankaFormated>
  <DomainObject.Predmet.ProtustrankaFormatedOIB>
    <izvorni_sadrzaj>  LONG TRADE jednostavno društvo s ograničenom odgovornošću za usluge, OIB 20803473365</izvorni_sadrzaj>
    <derivirana_varijabla naziv="DomainObject.Predmet.ProtustrankaFormatedOIB_1">  LONG TRADE jednostavno društvo s ograničenom odgovornošću za usluge, OIB 20803473365</derivirana_varijabla>
  </DomainObject.Predmet.ProtustrankaFormatedOIB>
  <DomainObject.Predmet.ProtustrankaFormatedWithAdress>
    <izvorni_sadrzaj> LONG TRADE jednostavno društvo s ograničenom odgovornošću za usluge, Avenija Dubrovnik 15, 10000 Zagreb</izvorni_sadrzaj>
    <derivirana_varijabla naziv="DomainObject.Predmet.ProtustrankaFormatedWithAdress_1"> LONG TRADE jednostavno društvo s ograničenom odgovornošću za usluge, Avenija Dubrovnik 15, 10000 Zagreb</derivirana_varijabla>
  </DomainObject.Predmet.ProtustrankaFormatedWithAdress>
  <DomainObject.Predmet.ProtustrankaFormatedWithAdressOIB>
    <izvorni_sadrzaj> LONG TRADE jednostavno društvo s ograničenom odgovornošću za usluge, OIB 20803473365, Avenija Dubrovnik 15, 10000 Zagreb</izvorni_sadrzaj>
    <derivirana_varijabla naziv="DomainObject.Predmet.ProtustrankaFormatedWithAdressOIB_1"> LONG TRADE jednostavno društvo s ograničenom odgovornošću za usluge, OIB 20803473365, Avenija Dubrovnik 15, 10000 Zagreb</derivirana_varijabla>
  </DomainObject.Predmet.ProtustrankaFormatedWithAdressOIB>
  <DomainObject.Predmet.ProtustrankaWithAdress>
    <izvorni_sadrzaj>LONG TRADE jednostavno društvo s ograničenom odgovornošću za usluge Avenija Dubrovnik 15, 10000 Zagreb</izvorni_sadrzaj>
    <derivirana_varijabla naziv="DomainObject.Predmet.ProtustrankaWithAdress_1">LONG TRADE jednostavno društvo s ograničenom odgovornošću za usluge Avenija Dubrovnik 15, 10000 Zagreb</derivirana_varijabla>
  </DomainObject.Predmet.ProtustrankaWithAdress>
  <DomainObject.Predmet.ProtustrankaWithAdressOIB>
    <izvorni_sadrzaj>LONG TRADE jednostavno društvo s ograničenom odgovornošću za usluge, OIB 20803473365, Avenija Dubrovnik 15, 10000 Zagreb</izvorni_sadrzaj>
    <derivirana_varijabla naziv="DomainObject.Predmet.ProtustrankaWithAdressOIB_1">LONG TRADE jednostavno društvo s ograničenom odgovornošću za usluge, OIB 20803473365, Avenija Dubrovnik 15, 10000 Zagreb</derivirana_varijabla>
  </DomainObject.Predmet.ProtustrankaWithAdressOIB>
  <DomainObject.Predmet.ProtustrankaNazivFormated>
    <izvorni_sadrzaj>LONG TRADE jednostavno društvo s ograničenom odgovornošću za usluge</izvorni_sadrzaj>
    <derivirana_varijabla naziv="DomainObject.Predmet.ProtustrankaNazivFormated_1">LONG TRADE jednostavno društvo s ograničenom odgovornošću za usluge</derivirana_varijabla>
  </DomainObject.Predmet.ProtustrankaNazivFormated>
  <DomainObject.Predmet.ProtustrankaNazivFormatedOIB>
    <izvorni_sadrzaj>LONG TRADE jednostavno društvo s ograničenom odgovornošću za usluge, OIB 20803473365</izvorni_sadrzaj>
    <derivirana_varijabla naziv="DomainObject.Predmet.ProtustrankaNazivFormatedOIB_1">LONG TRADE jednostavno društvo s ograničenom odgovornošću za usluge, OIB 20803473365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LONG TRADE jednostavno društvo s ograničenom odgovornošću za usluge</item>
    </izvorni_sadrzaj>
    <derivirana_varijabla naziv="DomainObject.Predmet.ProtuStrankaListFormated_1">
      <item>LONG TRADE jednostavno društvo s ograničenom odgovornošću za usluge</item>
    </derivirana_varijabla>
  </DomainObject.Predmet.ProtuStrankaListFormated>
  <DomainObject.Predmet.ProtuStrankaListFormatedOIB>
    <izvorni_sadrzaj>
      <item>LONG TRADE jednostavno društvo s ograničenom odgovornošću za usluge, OIB 20803473365</item>
    </izvorni_sadrzaj>
    <derivirana_varijabla naziv="DomainObject.Predmet.ProtuStrankaListFormatedOIB_1">
      <item>LONG TRADE jednostavno društvo s ograničenom odgovornošću za usluge, OIB 20803473365</item>
    </derivirana_varijabla>
  </DomainObject.Predmet.ProtuStrankaListFormatedOIB>
  <DomainObject.Predmet.ProtuStrankaListFormatedWithAdress>
    <izvorni_sadrzaj>
      <item>LONG TRADE jednostavno društvo s ograničenom odgovornošću za usluge, Avenija Dubrovnik 15, 10000 Zagreb</item>
    </izvorni_sadrzaj>
    <derivirana_varijabla naziv="DomainObject.Predmet.ProtuStrankaListFormatedWithAdress_1">
      <item>LONG TRADE jednostavno društvo s ograničenom odgovornošću za usluge, Avenija Dubrovnik 15, 10000 Zagreb</item>
    </derivirana_varijabla>
  </DomainObject.Predmet.ProtuStrankaListFormatedWithAdress>
  <DomainObject.Predmet.ProtuStrankaListFormatedWithAdressOIB>
    <izvorni_sadrzaj>
      <item>LONG TRADE jednostavno društvo s ograničenom odgovornošću za usluge, OIB 20803473365, Avenija Dubrovnik 15, 10000 Zagreb</item>
    </izvorni_sadrzaj>
    <derivirana_varijabla naziv="DomainObject.Predmet.ProtuStrankaListFormatedWithAdressOIB_1">
      <item>LONG TRADE jednostavno društvo s ograničenom odgovornošću za usluge, OIB 20803473365, Avenija Dubrovnik 15, 10000 Zagreb</item>
    </derivirana_varijabla>
  </DomainObject.Predmet.ProtuStrankaListFormatedWithAdressOIB>
  <DomainObject.Predmet.ProtuStrankaListNazivFormated>
    <izvorni_sadrzaj>
      <item>LONG TRADE jednostavno društvo s ograničenom odgovornošću za usluge</item>
    </izvorni_sadrzaj>
    <derivirana_varijabla naziv="DomainObject.Predmet.ProtuStrankaListNazivFormated_1">
      <item>LONG TRADE jednostavno društvo s ograničenom odgovornošću za usluge</item>
    </derivirana_varijabla>
  </DomainObject.Predmet.ProtuStrankaListNazivFormated>
  <DomainObject.Predmet.ProtuStrankaListNazivFormatedOIB>
    <izvorni_sadrzaj>
      <item>LONG TRADE jednostavno društvo s ograničenom odgovornošću za usluge, OIB 20803473365</item>
    </izvorni_sadrzaj>
    <derivirana_varijabla naziv="DomainObject.Predmet.ProtuStrankaListNazivFormatedOIB_1">
      <item>LONG TRADE jednostavno društvo s ograničenom odgovornošću za usluge, OIB 20803473365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LONG TRADE jednostavno društvo s ograničenom odgovornošću za usluge</izvorni_sadrzaj>
    <derivirana_varijabla naziv="DomainObject.Predmet.ProtustrankaIDrugi_1">LONG TRADE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LONG TRADE jednostavno društvo s ograničenom odgovornošću za usluge, OIB 20803473365, Avenija Dubrovnik 15, 10000 Zagreb</izvorni_sadrzaj>
    <derivirana_varijabla naziv="DomainObject.Predmet.ProtustrankaIDrugiAdressOIB_1">LONG TRADE jednostavno društvo s ograničenom odgovornošću za usluge, OIB 20803473365,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LONG TRADE jednostavno društvo s ograničenom odgovornošću za usluge</item>
      <item>FINA Regionalni centar Zagreb</item>
    </izvorni_sadrzaj>
    <derivirana_varijabla naziv="DomainObject.Predmet.SudioniciListNaziv_1">
      <item>LONG TRADE jednostavno društvo s ograničenom odgovornošću za usluge</item>
      <item>FINA Regionalni centar Zagreb</item>
    </derivirana_varijabla>
  </DomainObject.Predmet.SudioniciListNaziv>
  <DomainObject.Predmet.SudioniciListAdressOIB>
    <izvorni_sadrzaj>
      <item>LONG TRADE jednostavno društvo s ograničenom odgovornošću za usluge, OIB 20803473365, Avenija Dubrovnik 15,10000 Zagreb</item>
      <item>FINA Regionalni centar Zagreb, OIB 85821130368, Trg svibanjskih žrtava 1995. br. 1,10000 Zagreb</item>
    </izvorni_sadrzaj>
    <derivirana_varijabla naziv="DomainObject.Predmet.SudioniciListAdressOIB_1">
      <item>LONG TRADE jednostavno društvo s ograničenom odgovornošću za usluge, OIB 20803473365, Avenija Dubrovnik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20803473365</item>
      <item>, OIB 85821130368</item>
    </izvorni_sadrzaj>
    <derivirana_varijabla naziv="DomainObject.Predmet.SudioniciListNazivOIB_1">
      <item>, OIB 20803473365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5B9C7D-45FD-4D3D-AB53-F9640DDAF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2440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2017-01-10T08:56:00Z</dcterms:created>
  <dc:creator>Darija Miličević</dc:creator>
  <cp:lastModifiedBy>Darija Miličević</cp:lastModifiedBy>
  <cp:lastPrinted>2017-01-10T08:57:00Z</cp:lastPrinted>
  <dcterms:modified xmlns:xsi="http://www.w3.org/2001/XMLSchema-instance" xsi:type="dcterms:W3CDTF">2017-01-10T08:58:00Z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