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8b40" w14:paraId="ef08b4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0177F9">
        <w:rPr>
          <w:b/>
          <w:lang w:val="hr-HR"/>
        </w:rPr>
        <w:t>234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177F9">
        <w:rPr>
          <w:lang w:val="hr-HR"/>
        </w:rPr>
        <w:t>MASTELIĆ KNJIGOVODSTVO d.o.o. Split, Dobrilina 11, OIB: 00208128189, MBS: 060265282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177F9">
        <w:rPr>
          <w:lang w:val="hr-HR"/>
        </w:rPr>
        <w:t>MASTELIĆ KNJIGOVODSTVO d.o.o. Split, Dobrilina 11, OIB: 00208128189, MBS: 060265282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C90F08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532939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177F9">
        <w:rPr>
          <w:lang w:val="hr-HR"/>
        </w:rPr>
        <w:t>MASTELIĆ KNJIGOVODSTVO d.o.o. Split, Dobrilina 11, OIB: 00208128189, MBS: 060265282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</w:t>
      </w:r>
      <w:r w:rsidR="000177F9">
        <w:rPr>
          <w:lang w:val="hr-HR"/>
        </w:rPr>
        <w:t>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0177F9">
        <w:rPr>
          <w:lang w:val="hr-HR"/>
        </w:rPr>
        <w:t>MASTELIĆ KNJIGOVODSTVO d.o.o. Split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177F9">
        <w:rPr>
          <w:lang w:val="hr-HR"/>
        </w:rPr>
        <w:t>1017</w:t>
      </w:r>
      <w:r>
        <w:rPr>
          <w:lang w:val="hr-HR"/>
        </w:rPr>
        <w:t xml:space="preserve"> dan</w:t>
      </w:r>
      <w:r w:rsidR="00C23574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177F9">
        <w:rPr>
          <w:lang w:val="hr-HR"/>
        </w:rPr>
        <w:t>89.878,25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60F0C" w:rsidRPr="00F60F0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0177F9">
      <w:t>234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77F9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32939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23574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60F0C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F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F0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60F0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0F0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0F0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F0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60F0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60F0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60F0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St-1234/2015</izvorni_sadrzaj>
    <derivirana_varijabla naziv="DomainObject.Predmet.OznakaBroj_1">St-1234/2015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MASTELIĆ KNJIGOVODSTVO d.o.o. za računovodstvene poslove</izvorni_sadrzaj>
    <derivirana_varijabla naziv="DomainObject.Predmet.ProtustrankaFormated_1">  MASTELIĆ KNJIGOVODSTVO d.o.o. za računovodstvene poslove</derivirana_varijabla>
  </DomainObject.Predmet.ProtustrankaFormated>
  <DomainObject.Predmet.ProtustrankaFormatedOIB>
    <izvorni_sadrzaj>  MASTELIĆ KNJIGOVODSTVO d.o.o. za računovodstvene poslove, OIB 00208128189</izvorni_sadrzaj>
    <derivirana_varijabla naziv="DomainObject.Predmet.ProtustrankaFormatedOIB_1">  MASTELIĆ KNJIGOVODSTVO d.o.o. za računovodstvene poslove, OIB 00208128189</derivirana_varijabla>
  </DomainObject.Predmet.ProtustrankaFormatedOIB>
  <DomainObject.Predmet.ProtustrankaFormatedWithAdress>
    <izvorni_sadrzaj> MASTELIĆ KNJIGOVODSTVO d.o.o. za računovodstvene poslove, Dobrilina 11, 21000 Split</izvorni_sadrzaj>
    <derivirana_varijabla naziv="DomainObject.Predmet.ProtustrankaFormatedWithAdress_1"> MASTELIĆ KNJIGOVODSTVO d.o.o. za računovodstvene poslove, Dobrilina 11, 21000 Split</derivirana_varijabla>
  </DomainObject.Predmet.ProtustrankaFormatedWithAdress>
  <DomainObject.Predmet.ProtustrankaFormatedWithAdressOIB>
    <izvorni_sadrzaj> MASTELIĆ KNJIGOVODSTVO d.o.o. za računovodstvene poslove, OIB 00208128189, Dobrilina 11, 21000 Split</izvorni_sadrzaj>
    <derivirana_varijabla naziv="DomainObject.Predmet.ProtustrankaFormatedWithAdressOIB_1"> MASTELIĆ KNJIGOVODSTVO d.o.o. za računovodstvene poslove, OIB 00208128189, Dobrilina 11, 21000 Split</derivirana_varijabla>
  </DomainObject.Predmet.ProtustrankaFormatedWithAdressOIB>
  <DomainObject.Predmet.ProtustrankaWithAdress>
    <izvorni_sadrzaj>MASTELIĆ KNJIGOVODSTVO d.o.o. za računovodstvene poslove Dobrilina 11, 21000 Split</izvorni_sadrzaj>
    <derivirana_varijabla naziv="DomainObject.Predmet.ProtustrankaWithAdress_1">MASTELIĆ KNJIGOVODSTVO d.o.o. za računovodstvene poslove Dobrilina 11, 21000 Split</derivirana_varijabla>
  </DomainObject.Predmet.ProtustrankaWithAdress>
  <DomainObject.Predmet.ProtustrankaWithAdressOIB>
    <izvorni_sadrzaj>MASTELIĆ KNJIGOVODSTVO d.o.o. za računovodstvene poslove, OIB 00208128189, Dobrilina 11, 21000 Split</izvorni_sadrzaj>
    <derivirana_varijabla naziv="DomainObject.Predmet.ProtustrankaWithAdressOIB_1">MASTELIĆ KNJIGOVODSTVO d.o.o. za računovodstvene poslove, OIB 00208128189, Dobrilina 11, 21000 Split</derivirana_varijabla>
  </DomainObject.Predmet.ProtustrankaWithAdressOIB>
  <DomainObject.Predmet.ProtustrankaNazivFormated>
    <izvorni_sadrzaj>MASTELIĆ KNJIGOVODSTVO d.o.o. za računovodstvene poslove</izvorni_sadrzaj>
    <derivirana_varijabla naziv="DomainObject.Predmet.ProtustrankaNazivFormated_1">MASTELIĆ KNJIGOVODSTVO d.o.o. za računovodstvene poslove</derivirana_varijabla>
  </DomainObject.Predmet.ProtustrankaNazivFormated>
  <DomainObject.Predmet.ProtustrankaNazivFormatedOIB>
    <izvorni_sadrzaj>MASTELIĆ KNJIGOVODSTVO d.o.o. za računovodstvene poslove, OIB 00208128189</izvorni_sadrzaj>
    <derivirana_varijabla naziv="DomainObject.Predmet.ProtustrankaNazivFormatedOIB_1">MASTELIĆ KNJIGOVODSTVO d.o.o. za računovodstvene poslove, OIB 00208128189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89878.25</izvorni_sadrzaj>
    <derivirana_varijabla naziv="DomainObject.Predmet.TrenutnaVrijednost_1">89878.25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MASTELIĆ KNJIGOVODSTVO d.o.o. za računovodstvene poslove</item>
    </izvorni_sadrzaj>
    <derivirana_varijabla naziv="DomainObject.Predmet.ProtuStrankaListFormated_1">
      <item>MASTELIĆ KNJIGOVODSTVO d.o.o. za računovodstvene poslove</item>
    </derivirana_varijabla>
  </DomainObject.Predmet.ProtuStrankaListFormated>
  <DomainObject.Predmet.ProtuStrankaListFormatedOIB>
    <izvorni_sadrzaj>
      <item>MASTELIĆ KNJIGOVODSTVO d.o.o. za računovodstvene poslove, OIB 00208128189</item>
    </izvorni_sadrzaj>
    <derivirana_varijabla naziv="DomainObject.Predmet.ProtuStrankaListFormatedOIB_1">
      <item>MASTELIĆ KNJIGOVODSTVO d.o.o. za računovodstvene poslove, OIB 00208128189</item>
    </derivirana_varijabla>
  </DomainObject.Predmet.ProtuStrankaListFormatedOIB>
  <DomainObject.Predmet.ProtuStrankaListFormatedWithAdress>
    <izvorni_sadrzaj>
      <item>MASTELIĆ KNJIGOVODSTVO d.o.o. za računovodstvene poslove, Dobrilina 11, 21000 Split</item>
    </izvorni_sadrzaj>
    <derivirana_varijabla naziv="DomainObject.Predmet.ProtuStrankaListFormatedWithAdress_1">
      <item>MASTELIĆ KNJIGOVODSTVO d.o.o. za računovodstvene poslove, Dobrilina 11, 21000 Split</item>
    </derivirana_varijabla>
  </DomainObject.Predmet.ProtuStrankaListFormatedWithAdress>
  <DomainObject.Predmet.ProtuStrankaListFormatedWithAdressOIB>
    <izvorni_sadrzaj>
      <item>MASTELIĆ KNJIGOVODSTVO d.o.o. za računovodstvene poslove, OIB 00208128189, Dobrilina 11, 21000 Split</item>
    </izvorni_sadrzaj>
    <derivirana_varijabla naziv="DomainObject.Predmet.ProtuStrankaListFormatedWithAdressOIB_1">
      <item>MASTELIĆ KNJIGOVODSTVO d.o.o. za računovodstvene poslove, OIB 00208128189, Dobrilina 11, 21000 Split</item>
    </derivirana_varijabla>
  </DomainObject.Predmet.ProtuStrankaListFormatedWithAdressOIB>
  <DomainObject.Predmet.ProtuStrankaListNazivFormated>
    <izvorni_sadrzaj>
      <item>MASTELIĆ KNJIGOVODSTVO d.o.o. za računovodstvene poslove</item>
    </izvorni_sadrzaj>
    <derivirana_varijabla naziv="DomainObject.Predmet.ProtuStrankaListNazivFormated_1">
      <item>MASTELIĆ KNJIGOVODSTVO d.o.o. za računovodstvene poslove</item>
    </derivirana_varijabla>
  </DomainObject.Predmet.ProtuStrankaListNazivFormated>
  <DomainObject.Predmet.ProtuStrankaListNazivFormatedOIB>
    <izvorni_sadrzaj>
      <item>MASTELIĆ KNJIGOVODSTVO d.o.o. za računovodstvene poslove, OIB 00208128189</item>
    </izvorni_sadrzaj>
    <derivirana_varijabla naziv="DomainObject.Predmet.ProtuStrankaListNazivFormatedOIB_1">
      <item>MASTELIĆ KNJIGOVODSTVO d.o.o. za računovodstvene poslove, OIB 00208128189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MASTELIĆ KNJIGOVODSTVO d.o.o. za računovodstvene poslove</izvorni_sadrzaj>
    <derivirana_varijabla naziv="DomainObject.Predmet.ProtustrankaIDrugi_1">MASTELIĆ KNJIGOVODSTVO d.o.o. za računovodstvene poslove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MASTELIĆ KNJIGOVODSTVO d.o.o. za računovodstvene poslove, OIB 00208128189, Dobrilina 11, 21000 Split</izvorni_sadrzaj>
    <derivirana_varijabla naziv="DomainObject.Predmet.ProtustrankaIDrugiAdressOIB_1">MASTELIĆ KNJIGOVODSTVO d.o.o. za računovodstvene poslove, OIB 00208128189, Dobrilina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MASTELIĆ KNJIGOVODSTVO d.o.o. za računovodstvene poslove</item>
      <item>FINANCIJSKA AGENCIJA RC SPLIT</item>
    </izvorni_sadrzaj>
    <derivirana_varijabla naziv="DomainObject.Predmet.SudioniciListNaziv_1">
      <item>MASTELIĆ KNJIGOVODSTVO d.o.o. za računovodstvene poslove</item>
      <item>FINANCIJSKA AGENCIJA RC SPLIT</item>
    </derivirana_varijabla>
  </DomainObject.Predmet.SudioniciListNaziv>
  <DomainObject.Predmet.SudioniciListAdressOIB>
    <izvorni_sadrzaj>
      <item>MASTELIĆ KNJIGOVODSTVO d.o.o. za računovodstvene poslove, OIB 00208128189, Dobrilina 11,21000 Split</item>
      <item>FINANCIJSKA AGENCIJA RC SPLIT, OIB 85821130368, Mažuranićevo šetalište 24b,21000 Split</item>
    </izvorni_sadrzaj>
    <derivirana_varijabla naziv="DomainObject.Predmet.SudioniciListAdressOIB_1">
      <item>MASTELIĆ KNJIGOVODSTVO d.o.o. za računovodstvene poslove, OIB 00208128189, Dobrilina 11,21000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00208128189</item>
      <item>, OIB 85821130368</item>
    </izvorni_sadrzaj>
    <derivirana_varijabla naziv="DomainObject.Predmet.SudioniciListNazivOIB_1">
      <item>, OIB 00208128189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2BEACC-4A1E-4BC7-842A-CB1ADDF613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4054</properties:Characters>
  <properties:Lines>108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2015-12-31T07:55:00Z</cp:lastPrinted>
  <dcterms:modified xmlns:xsi="http://www.w3.org/2001/XMLSchema-instance" xsi:type="dcterms:W3CDTF">2015-12-31T07:55:00Z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