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b06c" w14:paraId="970b06c" w:rsidRDefault="00DC1B6F" w:rsidP="00910611" w:rsidR="00DC1B6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6F" w:rsidP="00910611" w:rsidR="00DC1B6F">
      <w:r>
        <w:rPr>
          <w:rFonts w:eastAsia="MS Mincho"/>
        </w:rPr>
        <w:t xml:space="preserve">   REPUBLIKA HRVATSKA</w:t>
      </w:r>
    </w:p>
    <w:p w:rsidRDefault="00DC1B6F" w:rsidP="00910611" w:rsidR="00DC1B6F">
      <w:r>
        <w:rPr>
          <w:rFonts w:eastAsia="MS Mincho"/>
        </w:rPr>
        <w:t>TRGOVAČKI SUD U RIJECI</w:t>
      </w:r>
    </w:p>
    <w:p w:rsidRDefault="00DC1B6F" w:rsidR="00DC1B6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FC075A" w:rsidRPr="00FC075A">
        <w:t xml:space="preserve">u </w:t>
      </w:r>
      <w:r w:rsidR="00D327C1" w:rsidRPr="00D327C1">
        <w:t>predstečajnom postupku nad dužnikom</w:t>
      </w:r>
      <w:r w:rsidR="00D327C1" w:rsidRPr="00D327C1">
        <w:rPr>
          <w:b/>
        </w:rPr>
        <w:t xml:space="preserve"> MGK – pack d.d. Kukuljanovo, Kukuljanovo 349, OIB 09381762740</w:t>
      </w:r>
      <w:r w:rsidR="00382391">
        <w:t xml:space="preserve">, dana </w:t>
      </w:r>
      <w:r w:rsidR="00B45521">
        <w:t>15. prosinca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D327C1">
        <w:rPr>
          <w:b/>
        </w:rPr>
        <w:t>503/17-60</w:t>
      </w:r>
      <w:r w:rsidR="00FC075A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D327C1">
        <w:t>13. studenoga</w:t>
      </w:r>
      <w:r w:rsidR="00112F3F">
        <w:t xml:space="preserve"> </w:t>
      </w:r>
      <w:r w:rsidR="00FC075A">
        <w:t xml:space="preserve">2017. </w:t>
      </w:r>
      <w:r w:rsidR="00112F3F">
        <w:t xml:space="preserve">godine </w:t>
      </w:r>
      <w:r w:rsidR="004B359E">
        <w:t xml:space="preserve">u </w:t>
      </w:r>
      <w:r w:rsidR="00D327C1">
        <w:t>točki I. izreke, na stranici 1</w:t>
      </w:r>
      <w:r w:rsidR="00B45521">
        <w:t>1</w:t>
      </w:r>
      <w:r w:rsidR="004B359E">
        <w:t xml:space="preserve">, </w:t>
      </w:r>
      <w:r w:rsidR="00D327C1">
        <w:t>reda</w:t>
      </w:r>
      <w:r w:rsidR="0065102C">
        <w:t>k</w:t>
      </w:r>
      <w:r w:rsidR="00D327C1">
        <w:t xml:space="preserve"> </w:t>
      </w:r>
      <w:r w:rsidR="00B45521">
        <w:t>18</w:t>
      </w:r>
      <w:r w:rsidR="00D327C1">
        <w:t xml:space="preserve">, </w:t>
      </w:r>
      <w:r w:rsidR="00281AA0">
        <w:t>tako</w:t>
      </w:r>
      <w:r w:rsidR="00112F3F">
        <w:t xml:space="preserve"> da umjesto </w:t>
      </w:r>
      <w:r w:rsidR="00B45521">
        <w:t>iznos od</w:t>
      </w:r>
      <w:r w:rsidR="00382391">
        <w:t>"</w:t>
      </w:r>
      <w:r w:rsidR="00B45521">
        <w:t>1.745,00 kn</w:t>
      </w:r>
      <w:r w:rsidR="00D327C1">
        <w:t>"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B45521">
        <w:rPr>
          <w:b/>
        </w:rPr>
        <w:t>1.700,45 kn".</w:t>
      </w:r>
      <w:r w:rsidR="004700A4">
        <w:rPr>
          <w:b/>
        </w:rPr>
        <w:t xml:space="preserve">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D327C1">
        <w:t>rješenje</w:t>
      </w:r>
      <w:r w:rsidR="00FC075A">
        <w:t xml:space="preserve"> </w:t>
      </w:r>
      <w:r w:rsidRPr="00E31274">
        <w:t>ostaj</w:t>
      </w:r>
      <w:r w:rsidR="00BB52A2">
        <w:t>e</w:t>
      </w:r>
      <w:r w:rsidRPr="00E31274">
        <w:t xml:space="preserve"> neizmijenjen</w:t>
      </w:r>
      <w:r w:rsidR="00D327C1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B45521">
      <w:pPr>
        <w:pStyle w:val="Naslov2"/>
        <w:jc w:val="center"/>
        <w:rPr>
          <w:b w:val="false"/>
          <w:bCs w:val="false"/>
          <w:szCs w:val="24"/>
        </w:rPr>
      </w:pPr>
      <w:r w:rsidRPr="00B45521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D327C1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D327C1">
        <w:t>503/17-60</w:t>
      </w:r>
      <w:r w:rsidR="00917320">
        <w:t xml:space="preserve"> od </w:t>
      </w:r>
      <w:r w:rsidR="00D327C1">
        <w:t>13. studenoga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B45521">
        <w:t>brojeva.</w:t>
      </w:r>
      <w:r w:rsidR="00EF4DB3">
        <w:t xml:space="preserve">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B45521">
        <w:t>15. prosinca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DC1B6F" w:rsidR="00DC1B6F" w:rsidRPr="00815CD8">
      <w:pPr>
        <w:ind w:firstLine="708" w:left="1416"/>
        <w:jc w:val="right"/>
        <w:rPr>
          <w:sz w:val="32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815CD8">
        <w:t xml:space="preserve"> </w:t>
      </w:r>
    </w:p>
    <w:p w:rsidRDefault="00D67EDC" w:rsidP="007D25DD" w:rsidR="00D67EDC" w:rsidRPr="00815CD8">
      <w:pPr>
        <w:ind w:firstLine="708" w:left="1416"/>
        <w:jc w:val="right"/>
        <w:rPr>
          <w:sz w:val="32"/>
        </w:rPr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D327C1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</w:p>
    <w:p w:rsidRDefault="00B45521" w:rsidP="00EF4DB3" w:rsidR="007D25DD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opun. vjerovnika Matea Posavec</w:t>
      </w:r>
    </w:p>
    <w:p w:rsidRDefault="00D327C1" w:rsidP="00EF4DB3" w:rsidR="00EF4DB3" w:rsidRPr="007D25DD">
      <w:pPr>
        <w:pStyle w:val="Odlomakpopisa"/>
        <w:numPr>
          <w:ilvl w:val="0"/>
          <w:numId w:val="4"/>
        </w:numPr>
        <w:jc w:val="both"/>
        <w:rPr>
          <w:sz w:val="20"/>
        </w:rPr>
      </w:pPr>
      <w:r w:rsidRPr="007D25DD">
        <w:rPr>
          <w:sz w:val="20"/>
        </w:rPr>
        <w:t>povjereniku Loris Rak</w:t>
      </w:r>
      <w:r w:rsidR="00EF4DB3" w:rsidRPr="007D25DD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B45521">
        <w:rPr>
          <w:sz w:val="20"/>
          <w:szCs w:val="20"/>
        </w:rPr>
        <w:t>15.12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B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D327C1">
      <w:t>503/17-</w:t>
    </w:r>
    <w:r w:rsidR="00B45521"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023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15CD8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521"/>
    <w:rsid w:val="00B45B54"/>
    <w:rsid w:val="00BB1564"/>
    <w:rsid w:val="00BB52A2"/>
    <w:rsid w:val="00BF763A"/>
    <w:rsid w:val="00C0541C"/>
    <w:rsid w:val="00C70229"/>
    <w:rsid w:val="00D02005"/>
    <w:rsid w:val="00D03A40"/>
    <w:rsid w:val="00D327C1"/>
    <w:rsid w:val="00D442D0"/>
    <w:rsid w:val="00D5144B"/>
    <w:rsid w:val="00D67EDC"/>
    <w:rsid w:val="00DC1B6F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B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B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B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B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C1B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1B6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B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B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B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B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C1B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1B6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MGK-pack dioničko društvo za proizvodnju ambalaže</izvorni_sadrzaj>
    <derivirana_varijabla naziv="DomainObject.Predmet.StrankaFormated_1">  MGK-pack dioničko društvo za proizvodnju ambalaže</derivirana_varijabla>
  </DomainObject.Predmet.StrankaFormated>
  <DomainObject.Predmet.StrankaFormatedOIB>
    <izvorni_sadrzaj>  MGK-pack dioničko društvo za proizvodnju ambalaže, OIB 09381762740</izvorni_sadrzaj>
    <derivirana_varijabla naziv="DomainObject.Predmet.StrankaFormatedOIB_1">  MGK-pack dioničko društvo za proizvodnju ambalaže, OIB 09381762740</derivirana_varijabla>
  </DomainObject.Predmet.StrankaFormatedOIB>
  <DomainObject.Predmet.StrankaFormatedWithAdress>
    <izvorni_sadrzaj> MGK-pack dioničko društvo za proizvodnju ambalaže, Kukuljanovo 349, 51227 Kukuljanovo</izvorni_sadrzaj>
    <derivirana_varijabla naziv="DomainObject.Predmet.StrankaFormatedWithAdress_1"> MGK-pack dioničko društvo za proizvodnju ambalaže, Kukuljanovo 349, 51227 Kukuljanovo</derivirana_varijabla>
  </DomainObject.Predmet.StrankaFormatedWithAdress>
  <DomainObject.Predmet.StrankaFormatedWithAdressOIB>
    <izvorni_sadrzaj> MGK-pack dioničko društvo za proizvodnju ambalaže, OIB 09381762740, Kukuljanovo 349, 51227 Kukuljanovo</izvorni_sadrzaj>
    <derivirana_varijabla naziv="DomainObject.Predmet.StrankaFormatedWithAdressOIB_1"> MGK-pack dioničko društvo za proizvodnju ambalaže, OIB 09381762740, Kukuljanovo 349, 51227 Kukuljanovo</derivirana_varijabla>
  </DomainObject.Predmet.StrankaFormatedWithAdressOIB>
  <DomainObject.Predmet.StrankaWithAdress>
    <izvorni_sadrzaj>MGK-pack dioničko društvo za proizvodnju ambalaže Kukuljanovo 349,51227 Kukuljanovo</izvorni_sadrzaj>
    <derivirana_varijabla naziv="DomainObject.Predmet.StrankaWithAdress_1">MGK-pack dioničko društvo za proizvodnju ambalaže Kukuljanovo 349,51227 Kukuljanovo</derivirana_varijabla>
  </DomainObject.Predmet.StrankaWithAdress>
  <DomainObject.Predmet.StrankaWithAdressOIB>
    <izvorni_sadrzaj>MGK-pack dioničko društvo za proizvodnju ambalaže, OIB 09381762740, Kukuljanovo 349,51227 Kukuljanovo</izvorni_sadrzaj>
    <derivirana_varijabla naziv="DomainObject.Predmet.StrankaWithAdressOIB_1">MGK-pack dioničko društvo za proizvodnju ambalaže, OIB 09381762740, Kukuljanovo 349,51227 Kukuljanovo</derivirana_varijabla>
  </DomainObject.Predmet.StrankaWithAdressOIB>
  <DomainObject.Predmet.StrankaNazivFormated>
    <izvorni_sadrzaj>MGK-pack dioničko društvo za proizvodnju ambalaže</izvorni_sadrzaj>
    <derivirana_varijabla naziv="DomainObject.Predmet.StrankaNazivFormated_1">MGK-pack dioničko društvo za proizvodnju ambalaže</derivirana_varijabla>
  </DomainObject.Predmet.StrankaNazivFormated>
  <DomainObject.Predmet.StrankaNazivFormatedOIB>
    <izvorni_sadrzaj>MGK-pack dioničko društvo za proizvodnju ambalaže, OIB 09381762740</izvorni_sadrzaj>
    <derivirana_varijabla naziv="DomainObject.Predmet.StrankaNazivFormatedOIB_1">MGK-pack dioničko društvo za proizvodnju ambalaže,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MGK-pack dioničko društvo za proizvodnju ambalaže</item>
    </izvorni_sadrzaj>
    <derivirana_varijabla naziv="DomainObject.Predmet.StrankaListFormated_1">
      <item>MGK-pack dioničko društvo za proizvodnju ambalaže</item>
    </derivirana_varijabla>
  </DomainObject.Predmet.StrankaListFormated>
  <DomainObject.Predmet.StrankaListFormatedOIB>
    <izvorni_sadrzaj>
      <item>MGK-pack dioničko društvo za proizvodnju ambalaže, OIB 09381762740</item>
    </izvorni_sadrzaj>
    <derivirana_varijabla naziv="DomainObject.Predmet.StrankaListFormatedOIB_1">
      <item>MGK-pack dioničko društvo za proizvodnju ambalaže, OIB 09381762740</item>
    </derivirana_varijabla>
  </DomainObject.Predmet.StrankaListFormatedOIB>
  <DomainObject.Predmet.StrankaListFormatedWithAdress>
    <izvorni_sadrzaj>
      <item>MGK-pack dioničko društvo za proizvodnju ambalaže, Kukuljanovo 349, 51227 Kukuljanovo</item>
    </izvorni_sadrzaj>
    <derivirana_varijabla naziv="DomainObject.Predmet.StrankaListFormatedWithAdress_1">
      <item>MGK-pack dioničko društvo za proizvodnju ambalaže, Kukuljanovo 349, 51227 Kukuljanovo</item>
    </derivirana_varijabla>
  </DomainObject.Predmet.StrankaListFormatedWithAdress>
  <DomainObject.Predmet.StrankaListFormatedWithAdressOIB>
    <izvorni_sadrzaj>
      <item>MGK-pack dioničko društvo za proizvodnju ambalaže, OIB 09381762740, Kukuljanovo 349, 51227 Kukuljanovo</item>
    </izvorni_sadrzaj>
    <derivirana_varijabla naziv="DomainObject.Predmet.StrankaListFormatedWithAdressOIB_1">
      <item>MGK-pack dioničko društvo za proizvodnju ambalaže, OIB 09381762740, Kukuljanovo 349, 51227 Kukuljanovo</item>
    </derivirana_varijabla>
  </DomainObject.Predmet.StrankaListFormatedWithAdressOIB>
  <DomainObject.Predmet.StrankaListNazivFormated>
    <izvorni_sadrzaj>
      <item>MGK-pack dioničko društvo za proizvodnju ambalaže</item>
    </izvorni_sadrzaj>
    <derivirana_varijabla naziv="DomainObject.Predmet.StrankaListNazivFormated_1">
      <item>MGK-pack dioničko društvo za proizvodnju ambalaže</item>
    </derivirana_varijabla>
  </DomainObject.Predmet.StrankaListNazivFormated>
  <DomainObject.Predmet.StrankaListNazivFormatedOIB>
    <izvorni_sadrzaj>
      <item>MGK-pack dioničko društvo za proizvodnju ambalaže, OIB 09381762740</item>
    </izvorni_sadrzaj>
    <derivirana_varijabla naziv="DomainObject.Predmet.StrankaListNazivFormatedOIB_1">
      <item>MGK-pack dioničko društvo za proizvodnju ambalaže,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MGK-pack dioničko društvo za proizvodnju ambalaže</izvorni_sadrzaj>
    <derivirana_varijabla naziv="DomainObject.Predmet.StrankaIDrugi_1">MGK-pack dioničko društvo za proizvodnju ambalaže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MGK-pack dioničko društvo za proizvodnju ambalaže, OIB 09381762740, Kukuljanovo 349, 51227 Kukuljanovo</izvorni_sadrzaj>
    <derivirana_varijabla naziv="DomainObject.Predmet.StrankaIDrugiAdressOIB_1">MGK-pack dioničko društvo za proizvodnju ambalaže,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MGK-pack dioničko društvo za proizvodnju ambalaže</item>
      <item>Matea Posavec</item>
    </izvorni_sadrzaj>
    <derivirana_varijabla naziv="DomainObject.Predmet.SudioniciListNaziv_1">
      <item>MGK-pack dioničko društvo za proizvodnju ambalaže</item>
      <item>Matea Posavec</item>
    </derivirana_varijabla>
  </DomainObject.Predmet.SudioniciListNaziv>
  <DomainObject.Predmet.SudioniciListAdressOIB>
    <izvorni_sadrzaj>
      <item>MGK-pack dioničko društvo za proizvodnju ambalaže, OIB 09381762740, Kukuljanovo 349,51227 Kukuljanovo</item>
      <item>Matea Posavec, Zrinjevac 17,10000 Zagreb</item>
    </izvorni_sadrzaj>
    <derivirana_varijabla naziv="DomainObject.Predmet.SudioniciListAdressOIB_1">
      <item>MGK-pack dioničko društvo za proizvodnju ambalaže,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1270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2017-12-15T12:29:00Z</dcterms:created>
  <dc:creator>dcmelik</dc:creator>
  <cp:lastModifiedBy>Jasna Radulović</cp:lastModifiedBy>
  <cp:lastPrinted>2017-12-15T12:29:00Z</cp:lastPrinted>
  <dcterms:modified xmlns:xsi="http://www.w3.org/2001/XMLSchema-instance" xsi:type="dcterms:W3CDTF">2017-12-15T12:31:00Z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