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f5b5" w14:paraId="a55f5b5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365C2D">
        <w:rPr>
          <w:lang w:val="hr-HR"/>
        </w:rPr>
        <w:t>St-</w:t>
      </w:r>
      <w:r w:rsidR="00C319B8">
        <w:rPr>
          <w:lang w:val="hr-HR"/>
        </w:rPr>
        <w:t>1216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E2637" w:rsidRPr="001E2637">
        <w:rPr>
          <w:lang w:val="hr-HR"/>
        </w:rPr>
        <w:t xml:space="preserve"> </w:t>
      </w:r>
      <w:r w:rsidR="00C319B8" w:rsidRPr="00C319B8">
        <w:rPr>
          <w:lang w:val="hr-HR"/>
        </w:rPr>
        <w:t xml:space="preserve"> HRVATSKA UDRUGA NAKLADNIKA I KOLEKCIONARA ANTIKVITETA</w:t>
      </w:r>
      <w:r w:rsidR="00DD36CA">
        <w:rPr>
          <w:lang w:val="hr-HR"/>
        </w:rPr>
        <w:t xml:space="preserve">, </w:t>
      </w:r>
      <w:r w:rsidR="00C319B8">
        <w:rPr>
          <w:lang w:val="hr-HR"/>
        </w:rPr>
        <w:t>Zagreb</w:t>
      </w:r>
      <w:r w:rsidR="00DD36CA">
        <w:rPr>
          <w:lang w:val="hr-HR"/>
        </w:rPr>
        <w:t xml:space="preserve">, </w:t>
      </w:r>
      <w:r w:rsidR="00C319B8">
        <w:rPr>
          <w:lang w:val="hr-HR"/>
        </w:rPr>
        <w:t>Ulica Grada Vukovara</w:t>
      </w:r>
      <w:r w:rsidR="001E3054">
        <w:rPr>
          <w:lang w:val="hr-HR"/>
        </w:rPr>
        <w:t>,</w:t>
      </w:r>
      <w:r w:rsidR="00B03B51">
        <w:rPr>
          <w:lang w:val="hr-HR"/>
        </w:rPr>
        <w:t xml:space="preserve"> </w:t>
      </w:r>
      <w:r w:rsidR="00A80B65">
        <w:rPr>
          <w:lang w:val="hr-HR"/>
        </w:rPr>
        <w:t>registarski broj:</w:t>
      </w:r>
      <w:r w:rsidR="00C319B8">
        <w:rPr>
          <w:lang w:val="hr-HR"/>
        </w:rPr>
        <w:t>21010399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C319B8">
        <w:rPr>
          <w:lang w:val="hr-HR"/>
        </w:rPr>
        <w:t>39215746281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C319B8">
        <w:rPr>
          <w:lang w:val="hr-HR"/>
        </w:rPr>
        <w:t>1216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9C424A">
        <w:rPr>
          <w:lang w:val="hr-HR"/>
        </w:rPr>
        <w:t>25</w:t>
      </w:r>
      <w:r w:rsidR="00365C2D">
        <w:rPr>
          <w:lang w:val="hr-HR"/>
        </w:rPr>
        <w:t xml:space="preserve">. </w:t>
      </w:r>
      <w:r w:rsidR="001E2637">
        <w:rPr>
          <w:lang w:val="hr-HR"/>
        </w:rPr>
        <w:t xml:space="preserve">ožujka </w:t>
      </w:r>
      <w:r>
        <w:rPr>
          <w:lang w:val="hr-HR"/>
        </w:rPr>
        <w:t>201</w:t>
      </w:r>
      <w:r w:rsidR="001E3054">
        <w:rPr>
          <w:lang w:val="hr-HR"/>
        </w:rPr>
        <w:t>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9C424A">
        <w:rPr>
          <w:lang w:val="hr-HR"/>
        </w:rPr>
        <w:t>9</w:t>
      </w:r>
      <w:r w:rsidR="00365C2D">
        <w:rPr>
          <w:lang w:val="hr-HR"/>
        </w:rPr>
        <w:t>.</w:t>
      </w:r>
      <w:r w:rsidR="009C424A">
        <w:rPr>
          <w:lang w:val="hr-HR"/>
        </w:rPr>
        <w:t>773</w:t>
      </w:r>
      <w:r w:rsidR="00365C2D">
        <w:rPr>
          <w:lang w:val="hr-HR"/>
        </w:rPr>
        <w:t>,</w:t>
      </w:r>
      <w:r w:rsidR="009C424A">
        <w:rPr>
          <w:lang w:val="hr-HR"/>
        </w:rPr>
        <w:t>16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="00C319B8">
        <w:rPr>
          <w:lang w:val="hr-HR"/>
        </w:rPr>
        <w:t xml:space="preserve"> Miroslav </w:t>
      </w:r>
      <w:proofErr w:type="spellStart"/>
      <w:r w:rsidR="00C319B8">
        <w:rPr>
          <w:lang w:val="hr-HR"/>
        </w:rPr>
        <w:t>Radnić</w:t>
      </w:r>
      <w:proofErr w:type="spellEnd"/>
      <w:r w:rsidR="00C319B8">
        <w:rPr>
          <w:lang w:val="hr-HR"/>
        </w:rPr>
        <w:t>,</w:t>
      </w:r>
      <w:r w:rsidR="001E2637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1E3054">
        <w:rPr>
          <w:lang w:val="hr-HR"/>
        </w:rPr>
        <w:t>08</w:t>
      </w:r>
      <w:r w:rsidR="00627B3E">
        <w:rPr>
          <w:lang w:val="hr-HR"/>
        </w:rPr>
        <w:t xml:space="preserve">. </w:t>
      </w:r>
      <w:r w:rsidR="001E3054">
        <w:rPr>
          <w:lang w:val="hr-HR"/>
        </w:rPr>
        <w:t>srpnja</w:t>
      </w:r>
      <w:r w:rsidR="00627B3E">
        <w:rPr>
          <w:lang w:val="hr-HR"/>
        </w:rPr>
        <w:t xml:space="preserve">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7A6910" w:rsidP="007A6910" w:rsidR="007A6910" w:rsidRPr="007A6910">
      <w:pPr>
        <w:rPr>
          <w:lang w:val="hr-HR"/>
        </w:rPr>
      </w:pPr>
      <w:r w:rsidRPr="007A6910">
        <w:rPr>
          <w:lang w:val="hr-HR"/>
        </w:rPr>
        <w:t>I.</w:t>
      </w:r>
      <w:r>
        <w:rPr>
          <w:lang w:val="hr-HR"/>
        </w:rPr>
        <w:t xml:space="preserve"> </w:t>
      </w:r>
      <w:r w:rsidR="00ED652A" w:rsidRPr="007A6910">
        <w:rPr>
          <w:lang w:val="hr-HR"/>
        </w:rPr>
        <w:t>DNA:</w:t>
      </w:r>
      <w:r w:rsidR="00870494" w:rsidRPr="007A6910">
        <w:rPr>
          <w:lang w:val="hr-HR"/>
        </w:rPr>
        <w:t xml:space="preserve"> dužniku putem </w:t>
      </w:r>
      <w:r w:rsidR="00381FA9" w:rsidRPr="007A6910">
        <w:rPr>
          <w:lang w:val="hr-HR"/>
        </w:rPr>
        <w:t>e-oglasne</w:t>
      </w:r>
      <w:r w:rsidR="00ED652A" w:rsidRPr="007A6910">
        <w:rPr>
          <w:lang w:val="hr-HR"/>
        </w:rPr>
        <w:t xml:space="preserve"> ploč</w:t>
      </w:r>
      <w:r w:rsidR="002264AE" w:rsidRPr="007A6910">
        <w:rPr>
          <w:lang w:val="hr-HR"/>
        </w:rPr>
        <w:t>e</w:t>
      </w:r>
      <w:r w:rsidR="00ED652A" w:rsidRPr="007A6910">
        <w:rPr>
          <w:lang w:val="hr-HR"/>
        </w:rPr>
        <w:t xml:space="preserve"> suda</w:t>
      </w:r>
    </w:p>
    <w:p w:rsidRDefault="00C319B8" w:rsidP="00C319B8" w:rsidR="00C319B8">
      <w:pPr>
        <w:tabs>
          <w:tab w:pos="910" w:val="left"/>
        </w:tabs>
        <w:rPr>
          <w:lang w:val="hr-HR"/>
        </w:rPr>
      </w:pPr>
      <w:r>
        <w:rPr>
          <w:lang w:val="hr-HR"/>
        </w:rPr>
        <w:tab/>
        <w:t>zakonskom zastupniku putem pošte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1E3054">
        <w:rPr>
          <w:lang w:val="hr-HR"/>
        </w:rPr>
        <w:t>08</w:t>
      </w:r>
      <w:r w:rsidR="00627B3E">
        <w:rPr>
          <w:lang w:val="hr-HR"/>
        </w:rPr>
        <w:t>.</w:t>
      </w:r>
      <w:r w:rsidR="00293791">
        <w:rPr>
          <w:lang w:val="hr-HR"/>
        </w:rPr>
        <w:t>0</w:t>
      </w:r>
      <w:r w:rsidR="001E3054">
        <w:rPr>
          <w:lang w:val="hr-HR"/>
        </w:rPr>
        <w:t>7</w:t>
      </w:r>
      <w:r w:rsidR="00DD36CA">
        <w:rPr>
          <w:lang w:val="hr-HR"/>
        </w:rPr>
        <w:t>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8EE" w:rsidR="006328EE">
      <w:r>
        <w:separator/>
      </w:r>
    </w:p>
  </w:endnote>
  <w:endnote w:id="0" w:type="continuationSeparator">
    <w:p w:rsidRDefault="006328EE" w:rsidR="00632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8EE" w:rsidR="006328EE">
      <w:r>
        <w:separator/>
      </w:r>
    </w:p>
  </w:footnote>
  <w:footnote w:id="0" w:type="continuationSeparator">
    <w:p w:rsidRDefault="006328EE" w:rsidR="006328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F566DD"/>
    <w:multiLevelType w:val="hybridMultilevel"/>
    <w:tmpl w:val="4E940E14"/>
    <w:lvl w:tplc="C15EEA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77622"/>
    <w:rsid w:val="00080DAD"/>
    <w:rsid w:val="00082D6A"/>
    <w:rsid w:val="000A68CC"/>
    <w:rsid w:val="000A7529"/>
    <w:rsid w:val="000B0158"/>
    <w:rsid w:val="000B6602"/>
    <w:rsid w:val="000B71E4"/>
    <w:rsid w:val="000C6B0C"/>
    <w:rsid w:val="000D20C5"/>
    <w:rsid w:val="000E0705"/>
    <w:rsid w:val="000E2229"/>
    <w:rsid w:val="000F3343"/>
    <w:rsid w:val="0010516D"/>
    <w:rsid w:val="001138CA"/>
    <w:rsid w:val="00184DF0"/>
    <w:rsid w:val="001A3782"/>
    <w:rsid w:val="001A73A0"/>
    <w:rsid w:val="001A7B04"/>
    <w:rsid w:val="001E2637"/>
    <w:rsid w:val="001E3054"/>
    <w:rsid w:val="00216EB8"/>
    <w:rsid w:val="00220FE9"/>
    <w:rsid w:val="002264AE"/>
    <w:rsid w:val="002265DC"/>
    <w:rsid w:val="00226910"/>
    <w:rsid w:val="00226C09"/>
    <w:rsid w:val="0024112C"/>
    <w:rsid w:val="002412A2"/>
    <w:rsid w:val="002613A0"/>
    <w:rsid w:val="00264395"/>
    <w:rsid w:val="002936CD"/>
    <w:rsid w:val="00293791"/>
    <w:rsid w:val="002C0132"/>
    <w:rsid w:val="003207CE"/>
    <w:rsid w:val="00330371"/>
    <w:rsid w:val="00344123"/>
    <w:rsid w:val="00364EED"/>
    <w:rsid w:val="00365C2D"/>
    <w:rsid w:val="00381FA9"/>
    <w:rsid w:val="003822A7"/>
    <w:rsid w:val="003965DC"/>
    <w:rsid w:val="003B3B62"/>
    <w:rsid w:val="003B7FAE"/>
    <w:rsid w:val="003C63A5"/>
    <w:rsid w:val="003D5001"/>
    <w:rsid w:val="00402DA2"/>
    <w:rsid w:val="00411754"/>
    <w:rsid w:val="00422974"/>
    <w:rsid w:val="00446B11"/>
    <w:rsid w:val="00447682"/>
    <w:rsid w:val="00462C08"/>
    <w:rsid w:val="00491E6B"/>
    <w:rsid w:val="004D5239"/>
    <w:rsid w:val="005073F7"/>
    <w:rsid w:val="005318A1"/>
    <w:rsid w:val="00597475"/>
    <w:rsid w:val="005D11B6"/>
    <w:rsid w:val="005F0313"/>
    <w:rsid w:val="005F7D9A"/>
    <w:rsid w:val="00613E58"/>
    <w:rsid w:val="00617995"/>
    <w:rsid w:val="00627B3E"/>
    <w:rsid w:val="00627C97"/>
    <w:rsid w:val="006328EE"/>
    <w:rsid w:val="0066780A"/>
    <w:rsid w:val="00667F45"/>
    <w:rsid w:val="00674F9D"/>
    <w:rsid w:val="006767EE"/>
    <w:rsid w:val="00691E1A"/>
    <w:rsid w:val="006A4487"/>
    <w:rsid w:val="006B32F7"/>
    <w:rsid w:val="006E7D8A"/>
    <w:rsid w:val="00707E77"/>
    <w:rsid w:val="00742EC0"/>
    <w:rsid w:val="0076168D"/>
    <w:rsid w:val="00764A73"/>
    <w:rsid w:val="00792D6D"/>
    <w:rsid w:val="007932EF"/>
    <w:rsid w:val="007A6910"/>
    <w:rsid w:val="007B03DD"/>
    <w:rsid w:val="007B6AD8"/>
    <w:rsid w:val="007D0DF8"/>
    <w:rsid w:val="007D7D09"/>
    <w:rsid w:val="007E055A"/>
    <w:rsid w:val="007E27E0"/>
    <w:rsid w:val="008259B1"/>
    <w:rsid w:val="00831DA7"/>
    <w:rsid w:val="00836682"/>
    <w:rsid w:val="00837C34"/>
    <w:rsid w:val="0085038B"/>
    <w:rsid w:val="008631A0"/>
    <w:rsid w:val="00865525"/>
    <w:rsid w:val="00870494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C424A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B03B51"/>
    <w:rsid w:val="00B14F5E"/>
    <w:rsid w:val="00B322D7"/>
    <w:rsid w:val="00B53C1D"/>
    <w:rsid w:val="00B63960"/>
    <w:rsid w:val="00B7583B"/>
    <w:rsid w:val="00B96F18"/>
    <w:rsid w:val="00B97712"/>
    <w:rsid w:val="00BB4535"/>
    <w:rsid w:val="00BE3486"/>
    <w:rsid w:val="00BF13A0"/>
    <w:rsid w:val="00C25B0A"/>
    <w:rsid w:val="00C319B8"/>
    <w:rsid w:val="00C53AE7"/>
    <w:rsid w:val="00C57D5F"/>
    <w:rsid w:val="00C619A7"/>
    <w:rsid w:val="00C925E8"/>
    <w:rsid w:val="00CB1DAF"/>
    <w:rsid w:val="00CC7765"/>
    <w:rsid w:val="00CD6B0C"/>
    <w:rsid w:val="00CF14FC"/>
    <w:rsid w:val="00CF7FBD"/>
    <w:rsid w:val="00D1330C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26A0C"/>
    <w:rsid w:val="00E461A5"/>
    <w:rsid w:val="00E70897"/>
    <w:rsid w:val="00E97333"/>
    <w:rsid w:val="00EB7B36"/>
    <w:rsid w:val="00EC721B"/>
    <w:rsid w:val="00ED2CF8"/>
    <w:rsid w:val="00ED652A"/>
    <w:rsid w:val="00ED6F65"/>
    <w:rsid w:val="00F02118"/>
    <w:rsid w:val="00F0421F"/>
    <w:rsid w:val="00F30358"/>
    <w:rsid w:val="00F40684"/>
    <w:rsid w:val="00F57165"/>
    <w:rsid w:val="00F67182"/>
    <w:rsid w:val="00F7033E"/>
    <w:rsid w:val="00F9044B"/>
    <w:rsid w:val="00FA45DB"/>
    <w:rsid w:val="00FB0B41"/>
    <w:rsid w:val="00FB4020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A69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A69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St-1216/2016-2</izvorni_sadrzaj>
    <derivirana_varijabla naziv="DomainObject.Oznaka_1">St-1216/2016-2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nakladnika i kolekcionara antikviteta zastupanog po punomoćniku Miroslav Radnić</izvorni_sadrzaj>
    <derivirana_varijabla naziv="DomainObject.Predmet.ProtustrankaFormated_1">  Hrvatska udruga nakladnika i kolekcionara antikviteta zastupanog po punomoćniku Miroslav Radnić</derivirana_varijabla>
  </DomainObject.Predmet.ProtustrankaFormated>
  <DomainObject.Predmet.ProtustrankaFormatedOIB>
    <izvorni_sadrzaj>  Hrvatska udruga nakladnika i kolekcionara antikviteta, OIB 39215746281 zastupanog po punomoćniku Miroslav Radnić</izvorni_sadrzaj>
    <derivirana_varijabla naziv="DomainObject.Predmet.ProtustrankaFormatedOIB_1">  Hrvatska udruga nakladnika i kolekcionara antikviteta, OIB 39215746281 zastupanog po punomoćniku Miroslav Radnić</derivirana_varijabla>
  </DomainObject.Predmet.ProtustrankaFormatedOIB>
  <DomainObject.Predmet.ProtustrankaFormatedWithAdress>
    <izvorni_sadrzaj> Hrvatska udruga nakladnika i kolekcionara antikviteta, Ulica grada Vukovara 228d, 10000 Zagreb zastupanog po punomoćniku Miroslav Radnić</izvorni_sadrzaj>
    <derivirana_varijabla naziv="DomainObject.Predmet.ProtustrankaFormatedWithAdress_1"> Hrvatska udruga nakladnika i kolekcionara antikviteta, Ulica grada Vukovara 228d, 10000 Zagreb zastupanog po punomoćniku Miroslav Radnić</derivirana_varijabla>
  </DomainObject.Predmet.ProtustrankaFormatedWithAdress>
  <DomainObject.Predmet.ProtustrankaFormatedWithAdressOIB>
    <izvorni_sadrzaj> Hrvatska udruga nakladnika i kolekcionara antikviteta, OIB 39215746281, Ulica grada Vukovara 228d, 10000 Zagreb zastupanog po punomoćniku Miroslav Radnić</izvorni_sadrzaj>
    <derivirana_varijabla naziv="DomainObject.Predmet.ProtustrankaFormatedWithAdressOIB_1"> Hrvatska udruga nakladnika i kolekcionara antikviteta, OIB 39215746281, Ulica grada Vukovara 228d, 10000 Zagreb zastupanog po punomoćniku Miroslav Radnić</derivirana_varijabla>
  </DomainObject.Predmet.ProtustrankaFormatedWithAdressOIB>
  <DomainObject.Predmet.ProtustrankaWithAdress>
    <izvorni_sadrzaj>Hrvatska udruga nakladnika i kolekcionara antikviteta Ulica grada Vukovara 228d, 10000 Zagreb</izvorni_sadrzaj>
    <derivirana_varijabla naziv="DomainObject.Predmet.ProtustrankaWithAdress_1">Hrvatska udruga nakladnika i kolekcionara antikviteta Ulica grada Vukovara 228d, 10000 Zagreb</derivirana_varijabla>
  </DomainObject.Predmet.ProtustrankaWithAdress>
  <DomainObject.Predmet.ProtustrankaWithAdressOIB>
    <izvorni_sadrzaj>Hrvatska udruga nakladnika i kolekcionara antikviteta, OIB 39215746281, Ulica grada Vukovara 228d, 10000 Zagreb</izvorni_sadrzaj>
    <derivirana_varijabla naziv="DomainObject.Predmet.ProtustrankaWithAdressOIB_1">Hrvatska udruga nakladnika i kolekcionara antikviteta, OIB 39215746281, Ulica grada Vukovara 228d, 10000 Zagreb</derivirana_varijabla>
  </DomainObject.Predmet.ProtustrankaWithAdressOIB>
  <DomainObject.Predmet.ProtustrankaNazivFormated>
    <izvorni_sadrzaj>Hrvatska udruga nakladnika i kolekcionara antikviteta</izvorni_sadrzaj>
    <derivirana_varijabla naziv="DomainObject.Predmet.ProtustrankaNazivFormated_1">Hrvatska udruga nakladnika i kolekcionara antikviteta</derivirana_varijabla>
  </DomainObject.Predmet.ProtustrankaNazivFormated>
  <DomainObject.Predmet.ProtustrankaNazivFormatedOIB>
    <izvorni_sadrzaj>Hrvatska udruga nakladnika i kolekcionara antikviteta, OIB 39215746281</izvorni_sadrzaj>
    <derivirana_varijabla naziv="DomainObject.Predmet.ProtustrankaNazivFormatedOIB_1">Hrvatska udruga nakladnika i kolekcionara antikviteta, OIB 39215746281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nakladnika i kolekcionara antikviteta zastupanog po punomoćniku Miroslav Radnić</item>
    </izvorni_sadrzaj>
    <derivirana_varijabla naziv="DomainObject.Predmet.ProtuStrankaListFormated_1">
      <item>Hrvatska udruga nakladnika i kolekcionara antikviteta zastupanog po punomoćniku Miroslav Radnić</item>
    </derivirana_varijabla>
  </DomainObject.Predmet.ProtuStrankaListFormated>
  <DomainObject.Predmet.ProtuStrankaListFormatedOIB>
    <izvorni_sadrzaj>
      <item>Hrvatska udruga nakladnika i kolekcionara antikviteta, OIB 39215746281 zastupanog po punomoćniku Miroslav Radnić</item>
    </izvorni_sadrzaj>
    <derivirana_varijabla naziv="DomainObject.Predmet.ProtuStrankaListFormatedOIB_1">
      <item>Hrvatska udruga nakladnika i kolekcionara antikviteta, OIB 39215746281 zastupanog po punomoćniku Miroslav Radnić</item>
    </derivirana_varijabla>
  </DomainObject.Predmet.ProtuStrankaListFormatedOIB>
  <DomainObject.Predmet.ProtuStrankaListFormatedWithAdress>
    <izvorni_sadrzaj>
      <item>Hrvatska udruga nakladnika i kolekcionara antikviteta, Ulica grada Vukovara 228d, 10000 Zagreb zastupanog po punomoćniku Miroslav Radnić</item>
    </izvorni_sadrzaj>
    <derivirana_varijabla naziv="DomainObject.Predmet.ProtuStrankaListFormatedWithAdress_1">
      <item>Hrvatska udruga nakladnika i kolekcionara antikviteta, Ulica grada Vukovara 228d, 10000 Zagreb zastupanog po punomoćniku Miroslav Radnić</item>
    </derivirana_varijabla>
  </DomainObject.Predmet.ProtuStrankaListFormatedWithAdress>
  <DomainObject.Predmet.ProtuStrankaListFormatedWithAdressOIB>
    <izvorni_sadrzaj>
      <item>Hrvatska udruga nakladnika i kolekcionara antikviteta, OIB 39215746281, Ulica grada Vukovara 228d, 10000 Zagreb zastupanog po punomoćniku Miroslav Radnić</item>
    </izvorni_sadrzaj>
    <derivirana_varijabla naziv="DomainObject.Predmet.ProtuStrankaListFormatedWithAdressOIB_1">
      <item>Hrvatska udruga nakladnika i kolekcionara antikviteta, OIB 39215746281, Ulica grada Vukovara 228d, 10000 Zagreb zastupanog po punomoćniku Miroslav Radnić</item>
    </derivirana_varijabla>
  </DomainObject.Predmet.ProtuStrankaListFormatedWithAdressOIB>
  <DomainObject.Predmet.ProtuStrankaListNazivFormated>
    <izvorni_sadrzaj>
      <item>Hrvatska udruga nakladnika i kolekcionara antikviteta</item>
    </izvorni_sadrzaj>
    <derivirana_varijabla naziv="DomainObject.Predmet.ProtuStrankaListNazivFormated_1">
      <item>Hrvatska udruga nakladnika i kolekcionara antikviteta</item>
    </derivirana_varijabla>
  </DomainObject.Predmet.ProtuStrankaListNazivFormated>
  <DomainObject.Predmet.ProtuStrankaListNazivFormatedOIB>
    <izvorni_sadrzaj>
      <item>Hrvatska udruga nakladnika i kolekcionara antikviteta, OIB 39215746281</item>
    </izvorni_sadrzaj>
    <derivirana_varijabla naziv="DomainObject.Predmet.ProtuStrankaListNazivFormatedOIB_1">
      <item>Hrvatska udruga nakladnika i kolekcionara antikviteta, OIB 39215746281</item>
    </derivirana_varijabla>
  </DomainObject.Predmet.ProtuStrankaListNazivFormatedOIB>
  <DomainObject.Predmet.OstaliListFormated>
    <izvorni_sadrzaj>
      <item>Miroslav Radnić punomoćnik sudionika u postupku Hrvatska udruga nakladnika i kolekcionara antikviteta</item>
    </izvorni_sadrzaj>
    <derivirana_varijabla naziv="DomainObject.Predmet.OstaliListFormated_1">
      <item>Miroslav Radnić punomoćnik sudionika u postupku Hrvatska udruga nakladnika i kolekcionara antikviteta</item>
    </derivirana_varijabla>
  </DomainObject.Predmet.OstaliListFormated>
  <DomainObject.Predmet.OstaliListFormatedOIB>
    <izvorni_sadrzaj>
      <item>Miroslav Radnić punomoćnik sudionika u postupku Hrvatska udruga nakladnika i kolekcionara antikviteta</item>
    </izvorni_sadrzaj>
    <derivirana_varijabla naziv="DomainObject.Predmet.OstaliListFormatedOIB_1">
      <item>Miroslav Radnić punomoćnik sudionika u postupku Hrvatska udruga nakladnika i kolekcionara antikviteta</item>
    </derivirana_varijabla>
  </DomainObject.Predmet.OstaliListFormatedOIB>
  <DomainObject.Predmet.OstaliListFormatedWithAdress>
    <izvorni_sadrzaj>
      <item>Miroslav Radnić punomoćnik sudionika u postupku Hrvatska udruga nakladnika i kolekcionara antikviteta</item>
    </izvorni_sadrzaj>
    <derivirana_varijabla naziv="DomainObject.Predmet.OstaliListFormatedWithAdress_1">
      <item>Miroslav Radnić punomoćnik sudionika u postupku Hrvatska udruga nakladnika i kolekcionara antikviteta</item>
    </derivirana_varijabla>
  </DomainObject.Predmet.OstaliListFormatedWithAdress>
  <DomainObject.Predmet.OstaliListFormatedWithAdressOIB>
    <izvorni_sadrzaj>
      <item>Miroslav Radnić punomoćnik sudionika u postupku Hrvatska udruga nakladnika i kolekcionara antikviteta</item>
    </izvorni_sadrzaj>
    <derivirana_varijabla naziv="DomainObject.Predmet.OstaliListFormatedWithAdressOIB_1">
      <item>Miroslav Radnić punomoćnik sudionika u postupku Hrvatska udruga nakladnika i kolekcionara antikviteta</item>
    </derivirana_varijabla>
  </DomainObject.Predmet.OstaliListFormatedWithAdressOIB>
  <DomainObject.Predmet.OstaliListNazivFormated>
    <izvorni_sadrzaj>
      <item>Miroslav Radnić</item>
    </izvorni_sadrzaj>
    <derivirana_varijabla naziv="DomainObject.Predmet.OstaliListNazivFormated_1">
      <item>Miroslav Radnić</item>
    </derivirana_varijabla>
  </DomainObject.Predmet.OstaliListNazivFormated>
  <DomainObject.Predmet.OstaliListNazivFormatedOIB>
    <izvorni_sadrzaj>
      <item>Miroslav Radnić</item>
    </izvorni_sadrzaj>
    <derivirana_varijabla naziv="DomainObject.Predmet.OstaliListNazivFormatedOIB_1">
      <item>Miroslav Radnić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St-1216/2016-2</izvorni_sadrzaj>
    <derivirana_varijabla naziv="DomainObject.PoslovniBrojDokumenta_1">St-1216/2016-2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nakladnika i kolekcionara antikviteta</izvorni_sadrzaj>
    <derivirana_varijabla naziv="DomainObject.Predmet.ProtustrankaIDrugi_1">Hrvatska udruga nakladnika i kolekcionara antikviteta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nakladnika i kolekcionara antikviteta, OIB 39215746281, Ulica grada Vukovara 228d, 10000 Zagreb</izvorni_sadrzaj>
    <derivirana_varijabla naziv="DomainObject.Predmet.ProtustrankaIDrugiAdressOIB_1">Hrvatska udruga nakladnika i kolekcionara antikviteta, OIB 39215746281, Ulica grada Vukovara 228d,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nakladnika i kolekcionara antikviteta</item>
      <item>FINA Regionalni centar Zagreb</item>
      <item>Miroslav Radnić</item>
    </izvorni_sadrzaj>
    <derivirana_varijabla naziv="DomainObject.Predmet.SudioniciListNaziv_1">
      <item>Hrvatska udruga nakladnika i kolekcionara antikviteta</item>
      <item>FINA Regionalni centar Zagreb</item>
      <item>Miroslav Radnić</item>
    </derivirana_varijabla>
  </DomainObject.Predmet.SudioniciListNaziv>
  <DomainObject.Predmet.SudioniciListAdressOIB>
    <izvorni_sadrzaj>
      <item>Hrvatska udruga nakladnika i kolekcionara antikviteta, OIB 39215746281, Ulica grada Vukovara 228d,10000 Zagreb</item>
      <item>FINA Regionalni centar Zagreb, OIB 85821130368, Trg svibanjskih žrtava 1995. 1,10000 Zagreb</item>
      <item>Miroslav Radnić</item>
    </izvorni_sadrzaj>
    <derivirana_varijabla naziv="DomainObject.Predmet.SudioniciListAdressOIB_1">
      <item>Hrvatska udruga nakladnika i kolekcionara antikviteta, OIB 39215746281, Ulica grada Vukovara 228d,10000 Zagreb</item>
      <item>FINA Regionalni centar Zagreb, OIB 85821130368, Trg svibanjskih žrtava 1995. 1,10000 Zagreb</item>
      <item>Miroslav Radnić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39215746281</item>
      <item>, OIB 85821130368</item>
      <item>, OIB null</item>
    </izvorni_sadrzaj>
    <derivirana_varijabla naziv="DomainObject.Predmet.SudioniciListNazivOIB_1">
      <item>, OIB 39215746281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51D36-02ED-42E5-AACD-FD1011A83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1699</properties:Characters>
  <properties:Lines>49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2016-07-08T07:24:00Z</dcterms:created>
  <dc:creator>ssabljic</dc:creator>
  <cp:lastModifiedBy>Miroslav Lovreković</cp:lastModifiedBy>
  <cp:lastPrinted>2016-06-13T10:58:00Z</cp:lastPrinted>
  <dcterms:modified xmlns:xsi="http://www.w3.org/2001/XMLSchema-instance" xsi:type="dcterms:W3CDTF">2016-07-08T10:58:00Z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