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97cbe" w14:paraId="d597cbe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9B3971">
        <w:t>4445</w:t>
      </w:r>
      <w:r>
        <w:t>/2015</w:t>
      </w:r>
      <w:r w:rsidR="009D6AA9">
        <w:t>-8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9B3971" w:rsidRPr="009B3971">
        <w:t>NOSTRUM LUCES d.o.o., Odranski vijenac 45, Zagreb, OIB: 15388404835</w:t>
      </w:r>
      <w:r>
        <w:t xml:space="preserve">, dana   </w:t>
      </w:r>
      <w:r w:rsidR="009B3971">
        <w:t>17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9B3971" w:rsidRPr="009B3971">
        <w:t>NOSTRUM LUCES d.o.o., Odranski vijenac 45, Zagreb, OIB: 15388404835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</w:t>
      </w:r>
      <w:r w:rsidR="009B3971">
        <w:t>17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 xml:space="preserve">Za stečajnog upravitelja imenuje </w:t>
      </w:r>
      <w:r w:rsidR="009B3971">
        <w:t xml:space="preserve">se </w:t>
      </w:r>
      <w:r w:rsidR="009B3971" w:rsidRPr="009B3971">
        <w:t>MIRJANA DUJMOVIĆ iz Zagreba, Božidara Magovca 48, OIB: 30711927799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9B3971" w:rsidRPr="009B3971">
        <w:t>NOSTRUM LUCES d.o.o., Odranski vijenac 45, Zagreb, OIB: 15388404835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9B3971" w:rsidP="00047C0E" w:rsidR="00047C0E">
      <w:pPr>
        <w:pStyle w:val="Bezproreda"/>
        <w:jc w:val="center"/>
      </w:pPr>
      <w:r>
        <w:t>U Zagrebu, 17</w:t>
      </w:r>
      <w:r w:rsidR="00047C0E">
        <w:t xml:space="preserve">. </w:t>
      </w:r>
      <w:r w:rsidR="00BA2A5A">
        <w:t>svibnja</w:t>
      </w:r>
      <w:r w:rsidR="00047C0E"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9D6AA9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9D6AA9" w:rsidP="009D6AA9" w:rsidR="009D6AA9">
      <w:pPr>
        <w:pStyle w:val="Bezproreda"/>
        <w:jc w:val="right"/>
      </w:pPr>
      <w:r>
        <w:t>Za točnost otpravka-ovlašteni službenik:</w:t>
      </w:r>
    </w:p>
    <w:p w:rsidRDefault="009D6AA9" w:rsidP="009D6AA9" w:rsidR="009D6AA9">
      <w:pPr>
        <w:pStyle w:val="Bezproreda"/>
        <w:jc w:val="right"/>
      </w:pPr>
      <w:r>
        <w:t xml:space="preserve">Tanja Štraubert </w:t>
      </w:r>
    </w:p>
    <w:sectPr w:rsidSect="00EF1FD3" w:rsidR="009D6AA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2A4C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9B3971" w:rsidRPr="009B3971">
          <w:t>4445/2015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3A3366"/>
    <w:rsid w:val="004E266D"/>
    <w:rsid w:val="00677951"/>
    <w:rsid w:val="009B3971"/>
    <w:rsid w:val="009D6AA9"/>
    <w:rsid w:val="00A05B87"/>
    <w:rsid w:val="00AA7B27"/>
    <w:rsid w:val="00AE11D4"/>
    <w:rsid w:val="00BA2A5A"/>
    <w:rsid w:val="00BC1874"/>
    <w:rsid w:val="00C136F3"/>
    <w:rsid w:val="00C32A4C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D6A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A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A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A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A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D6A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A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A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A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A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4445</izvorni_sadrzaj>
    <derivirana_varijabla naziv="DomainObject.Predmet.Broj_1">4445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St-4445/2015</izvorni_sadrzaj>
    <derivirana_varijabla naziv="DomainObject.Predmet.OznakaBroj_1">St-4445/2015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NOSTRUM LUCES d.o.o. zastupanog po punomoćniku Jasna Mihalinčić</izvorni_sadrzaj>
    <derivirana_varijabla naziv="DomainObject.Predmet.ProtustrankaFormated_1">  NOSTRUM LUCES d.o.o. zastupanog po punomoćniku Jasna Mihalinčić</derivirana_varijabla>
  </DomainObject.Predmet.ProtustrankaFormated>
  <DomainObject.Predmet.ProtustrankaFormatedOIB>
    <izvorni_sadrzaj>  NOSTRUM LUCES d.o.o., OIB 15388404835 zastupanog po punomoćniku Jasna Mihalinčić</izvorni_sadrzaj>
    <derivirana_varijabla naziv="DomainObject.Predmet.ProtustrankaFormatedOIB_1">  NOSTRUM LUCES d.o.o., OIB 15388404835 zastupanog po punomoćniku Jasna Mihalinčić</derivirana_varijabla>
  </DomainObject.Predmet.ProtustrankaFormatedOIB>
  <DomainObject.Predmet.ProtustrankaFormatedWithAdress>
    <izvorni_sadrzaj> NOSTRUM LUCES d.o.o., Odranski vijenac 45, 10000 Zagreb zastupanog po punomoćniku Jasna Mihalinčić</izvorni_sadrzaj>
    <derivirana_varijabla naziv="DomainObject.Predmet.ProtustrankaFormatedWithAdress_1"> NOSTRUM LUCES d.o.o., Odranski vijenac 45, 10000 Zagreb zastupanog po punomoćniku Jasna Mihalinčić</derivirana_varijabla>
  </DomainObject.Predmet.ProtustrankaFormatedWithAdress>
  <DomainObject.Predmet.ProtustrankaFormatedWithAdressOIB>
    <izvorni_sadrzaj> NOSTRUM LUCES d.o.o., OIB 15388404835, Odranski vijenac 45, 10000 Zagreb zastupanog po punomoćniku Jasna Mihalinčić</izvorni_sadrzaj>
    <derivirana_varijabla naziv="DomainObject.Predmet.ProtustrankaFormatedWithAdressOIB_1"> NOSTRUM LUCES d.o.o., OIB 15388404835, Odranski vijenac 45, 10000 Zagreb zastupanog po punomoćniku Jasna Mihalinčić</derivirana_varijabla>
  </DomainObject.Predmet.ProtustrankaFormatedWithAdressOIB>
  <DomainObject.Predmet.ProtustrankaWithAdress>
    <izvorni_sadrzaj>NOSTRUM LUCES d.o.o. Odranski vijenac 45, 10000 Zagreb</izvorni_sadrzaj>
    <derivirana_varijabla naziv="DomainObject.Predmet.ProtustrankaWithAdress_1">NOSTRUM LUCES d.o.o. Odranski vijenac 45, 10000 Zagreb</derivirana_varijabla>
  </DomainObject.Predmet.ProtustrankaWithAdress>
  <DomainObject.Predmet.ProtustrankaWithAdressOIB>
    <izvorni_sadrzaj>NOSTRUM LUCES d.o.o., OIB 15388404835, Odranski vijenac 45, 10000 Zagreb</izvorni_sadrzaj>
    <derivirana_varijabla naziv="DomainObject.Predmet.ProtustrankaWithAdressOIB_1">NOSTRUM LUCES d.o.o., OIB 15388404835, Odranski vijenac 45, 10000 Zagreb</derivirana_varijabla>
  </DomainObject.Predmet.ProtustrankaWithAdressOIB>
  <DomainObject.Predmet.ProtustrankaNazivFormated>
    <izvorni_sadrzaj>NOSTRUM LUCES d.o.o.</izvorni_sadrzaj>
    <derivirana_varijabla naziv="DomainObject.Predmet.ProtustrankaNazivFormated_1">NOSTRUM LUCES d.o.o.</derivirana_varijabla>
  </DomainObject.Predmet.ProtustrankaNazivFormated>
  <DomainObject.Predmet.ProtustrankaNazivFormatedOIB>
    <izvorni_sadrzaj>NOSTRUM LUCES d.o.o., OIB 15388404835</izvorni_sadrzaj>
    <derivirana_varijabla naziv="DomainObject.Predmet.ProtustrankaNazivFormatedOIB_1">NOSTRUM LUCES d.o.o., OIB 15388404835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NOSTRUM LUCES d.o.o. zastupanog po punomoćniku Jasna Mihalinčić</item>
    </izvorni_sadrzaj>
    <derivirana_varijabla naziv="DomainObject.Predmet.ProtuStrankaListFormated_1">
      <item>NOSTRUM LUCES d.o.o. zastupanog po punomoćniku Jasna Mihalinčić</item>
    </derivirana_varijabla>
  </DomainObject.Predmet.ProtuStrankaListFormated>
  <DomainObject.Predmet.ProtuStrankaListFormatedOIB>
    <izvorni_sadrzaj>
      <item>NOSTRUM LUCES d.o.o., OIB 15388404835 zastupanog po punomoćniku Jasna Mihalinčić</item>
    </izvorni_sadrzaj>
    <derivirana_varijabla naziv="DomainObject.Predmet.ProtuStrankaListFormatedOIB_1">
      <item>NOSTRUM LUCES d.o.o., OIB 15388404835 zastupanog po punomoćniku Jasna Mihalinčić</item>
    </derivirana_varijabla>
  </DomainObject.Predmet.ProtuStrankaListFormatedOIB>
  <DomainObject.Predmet.ProtuStrankaListFormatedWithAdress>
    <izvorni_sadrzaj>
      <item>NOSTRUM LUCES d.o.o., Odranski vijenac 45, 10000 Zagreb zastupanog po punomoćniku Jasna Mihalinčić</item>
    </izvorni_sadrzaj>
    <derivirana_varijabla naziv="DomainObject.Predmet.ProtuStrankaListFormatedWithAdress_1">
      <item>NOSTRUM LUCES d.o.o., Odranski vijenac 45, 10000 Zagreb zastupanog po punomoćniku Jasna Mihalinčić</item>
    </derivirana_varijabla>
  </DomainObject.Predmet.ProtuStrankaListFormatedWithAdress>
  <DomainObject.Predmet.ProtuStrankaListFormatedWithAdressOIB>
    <izvorni_sadrzaj>
      <item>NOSTRUM LUCES d.o.o., OIB 15388404835, Odranski vijenac 45, 10000 Zagreb zastupanog po punomoćniku Jasna Mihalinčić</item>
    </izvorni_sadrzaj>
    <derivirana_varijabla naziv="DomainObject.Predmet.ProtuStrankaListFormatedWithAdressOIB_1">
      <item>NOSTRUM LUCES d.o.o., OIB 15388404835, Odranski vijenac 45, 10000 Zagreb zastupanog po punomoćniku Jasna Mihalinčić</item>
    </derivirana_varijabla>
  </DomainObject.Predmet.ProtuStrankaListFormatedWithAdressOIB>
  <DomainObject.Predmet.ProtuStrankaListNazivFormated>
    <izvorni_sadrzaj>
      <item>NOSTRUM LUCES d.o.o.</item>
    </izvorni_sadrzaj>
    <derivirana_varijabla naziv="DomainObject.Predmet.ProtuStrankaListNazivFormated_1">
      <item>NOSTRUM LUCES d.o.o.</item>
    </derivirana_varijabla>
  </DomainObject.Predmet.ProtuStrankaListNazivFormated>
  <DomainObject.Predmet.ProtuStrankaListNazivFormatedOIB>
    <izvorni_sadrzaj>
      <item>NOSTRUM LUCES d.o.o., OIB 15388404835</item>
    </izvorni_sadrzaj>
    <derivirana_varijabla naziv="DomainObject.Predmet.ProtuStrankaListNazivFormatedOIB_1">
      <item>NOSTRUM LUCES d.o.o., OIB 15388404835</item>
    </derivirana_varijabla>
  </DomainObject.Predmet.ProtuStrankaListNazivFormatedOIB>
  <DomainObject.Predmet.OstaliListFormated>
    <izvorni_sadrzaj>
      <item>Mirjana Dujmović</item>
      <item>Jasna Mihalinčić punomoćnik sudionika u postupku NOSTRUM LUCES d.o.o.</item>
    </izvorni_sadrzaj>
    <derivirana_varijabla naziv="DomainObject.Predmet.OstaliListFormated_1">
      <item>Mirjana Dujmović</item>
      <item>Jasna Mihalinčić punomoćnik sudionika u postupku NOSTRUM LUCES d.o.o.</item>
    </derivirana_varijabla>
  </DomainObject.Predmet.OstaliListFormated>
  <DomainObject.Predmet.OstaliListFormatedOIB>
    <izvorni_sadrzaj>
      <item>Mirjana Dujmović, OIB 30711927799</item>
      <item>Jasna Mihalinčić, OIB 52600241950 punomoćnik sudionika u postupku NOSTRUM LUCES d.o.o.</item>
    </izvorni_sadrzaj>
    <derivirana_varijabla naziv="DomainObject.Predmet.OstaliListFormatedOIB_1">
      <item>Mirjana Dujmović, OIB 30711927799</item>
      <item>Jasna Mihalinčić, OIB 52600241950 punomoćnik sudionika u postupku NOSTRUM LUCES d.o.o.</item>
    </derivirana_varijabla>
  </DomainObject.Predmet.OstaliListFormatedOIB>
  <DomainObject.Predmet.OstaliListFormatedWithAdress>
    <izvorni_sadrzaj>
      <item>Mirjana Dujmović, Božidara Magovca 48, 10000 Zagreb</item>
      <item>Jasna Mihalinčić, Odranski Vijenac 45, 10020 Odra punomoćnik sudionika u postupku NOSTRUM LUCES d.o.o.</item>
    </izvorni_sadrzaj>
    <derivirana_varijabla naziv="DomainObject.Predmet.OstaliListFormatedWithAdress_1">
      <item>Mirjana Dujmović, Božidara Magovca 48, 10000 Zagreb</item>
      <item>Jasna Mihalinčić, Odranski Vijenac 45, 10020 Odra punomoćnik sudionika u postupku NOSTRUM LUCES d.o.o.</item>
    </derivirana_varijabla>
  </DomainObject.Predmet.OstaliListFormatedWithAdress>
  <DomainObject.Predmet.OstaliListFormatedWithAdressOIB>
    <izvorni_sadrzaj>
      <item>Mirjana Dujmović, OIB 30711927799, Božidara Magovca 48, 10000 Zagreb</item>
      <item>Jasna Mihalinčić, OIB 52600241950, Odranski Vijenac 45, 10020 Odra punomoćnik sudionika u postupku NOSTRUM LUCES d.o.o.</item>
    </izvorni_sadrzaj>
    <derivirana_varijabla naziv="DomainObject.Predmet.OstaliListFormatedWithAdressOIB_1">
      <item>Mirjana Dujmović, OIB 30711927799, Božidara Magovca 48, 10000 Zagreb</item>
      <item>Jasna Mihalinčić, OIB 52600241950, Odranski Vijenac 45, 10020 Odra punomoćnik sudionika u postupku NOSTRUM LUCES d.o.o.</item>
    </derivirana_varijabla>
  </DomainObject.Predmet.OstaliListFormatedWithAdressOIB>
  <DomainObject.Predmet.OstaliListNazivFormated>
    <izvorni_sadrzaj>
      <item>Mirjana Dujmović</item>
      <item>Jasna Mihalinčić</item>
    </izvorni_sadrzaj>
    <derivirana_varijabla naziv="DomainObject.Predmet.OstaliListNazivFormated_1">
      <item>Mirjana Dujmović</item>
      <item>Jasna Mihalinčić</item>
    </derivirana_varijabla>
  </DomainObject.Predmet.OstaliListNazivFormated>
  <DomainObject.Predmet.OstaliListNazivFormatedOIB>
    <izvorni_sadrzaj>
      <item>Mirjana Dujmović, OIB 30711927799</item>
      <item>Jasna Mihalinčić, OIB 52600241950</item>
    </izvorni_sadrzaj>
    <derivirana_varijabla naziv="DomainObject.Predmet.OstaliListNazivFormatedOIB_1">
      <item>Mirjana Dujmović, OIB 30711927799</item>
      <item>Jasna Mihalinčić, OIB 52600241950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NOSTRUM LUCES d.o.o.</izvorni_sadrzaj>
    <derivirana_varijabla naziv="DomainObject.Predmet.ProtustrankaIDrugi_1">NOSTRUM LUCES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NOSTRUM LUCES d.o.o., OIB 15388404835, Odranski vijenac 45, 10000 Zagreb</izvorni_sadrzaj>
    <derivirana_varijabla naziv="DomainObject.Predmet.ProtustrankaIDrugiAdressOIB_1">NOSTRUM LUCES d.o.o., OIB 15388404835, Odranski vijenac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NOSTRUM LUCES d.o.o.</item>
      <item>Mirjana Dujmović</item>
      <item>Jasna Mihalinčić</item>
    </izvorni_sadrzaj>
    <derivirana_varijabla naziv="DomainObject.Predmet.SudioniciListNaziv_1">
      <item>FINA Regionalni centar Zagreb</item>
      <item>NOSTRUM LUCES d.o.o.</item>
      <item>Mirjana Dujmović</item>
      <item>Jasna Mihalinčić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NOSTRUM LUCES d.o.o., OIB 15388404835, Odranski vijenac 45,10000 Zagreb</item>
      <item>Mirjana Dujmović, OIB 30711927799, Božidara Magovca 48,10000 Zagreb</item>
      <item>Jasna Mihalinčić, OIB 52600241950, Odranski Vijenac 45,10020 Odra</item>
    </izvorni_sadrzaj>
    <derivirana_varijabla naziv="DomainObject.Predmet.SudioniciListAdressOIB_1">
      <item>FINA Regionalni centar Zagreb, OIB 85821130368, Trg svibanjskih žrtava 1995. br.1,10000 Zagreb</item>
      <item>NOSTRUM LUCES d.o.o., OIB 15388404835, Odranski vijenac 45,10000 Zagreb</item>
      <item>Mirjana Dujmović, OIB 30711927799, Božidara Magovca 48,10000 Zagreb</item>
      <item>Jasna Mihalinčić, OIB 52600241950, Odranski Vijenac 45,10020 Odra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15388404835</item>
      <item>, OIB 30711927799</item>
      <item>, OIB 52600241950</item>
    </izvorni_sadrzaj>
    <derivirana_varijabla naziv="DomainObject.Predmet.SudioniciListNazivOIB_1">
      <item>, OIB 85821130368</item>
      <item>, OIB 15388404835</item>
      <item>, OIB 30711927799</item>
      <item>, OIB 52600241950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2006</properties:Characters>
  <properties:Lines>71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2016-05-02T09:11:00Z</dcterms:created>
  <dc:creator>Sandra Rotar Vogrin</dc:creator>
  <cp:lastModifiedBy>Tanja Štraubert</cp:lastModifiedBy>
  <cp:lastPrinted>2016-05-17T11:18:00Z</cp:lastPrinted>
  <dcterms:modified xmlns:xsi="http://www.w3.org/2001/XMLSchema-instance" xsi:type="dcterms:W3CDTF">2016-05-17T11:18:00Z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