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3880" w14:paraId="1ea3880" w:rsidRDefault="003D0E53" w:rsidP="003D0E53" w:rsidR="003D0E5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S. S. GRADNJA d. o. o. </w:t>
      </w:r>
      <w:proofErr w:type="spellStart"/>
      <w:r>
        <w:rPr>
          <w:rFonts w:cs="Times New Roman" w:eastAsia="Times New Roman"/>
          <w:szCs w:val="24"/>
          <w:lang w:eastAsia="hr-HR"/>
        </w:rPr>
        <w:t>Nedešćina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Nedešćina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148 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3D0E53">
        <w:rPr>
          <w:rFonts w:cs="Times New Roman" w:eastAsia="Times New Roman"/>
          <w:szCs w:val="24"/>
          <w:lang w:eastAsia="hr-HR"/>
        </w:rPr>
        <w:t>94298953015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3D0E53">
        <w:rPr>
          <w:rFonts w:cs="Times New Roman" w:eastAsia="Times New Roman"/>
          <w:szCs w:val="24"/>
          <w:lang w:eastAsia="hr-HR"/>
        </w:rPr>
        <w:t>040333004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3D0E53" w:rsidP="003D0E53" w:rsidR="003D0E5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D0E53" w:rsidP="003D0E53" w:rsidR="003D0E53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3D0E53" w:rsidP="003D0E53" w:rsidR="003D0E53" w:rsidRPr="001C2B01">
      <w:pPr>
        <w:ind w:firstLine="708"/>
        <w:rPr>
          <w:szCs w:val="24"/>
        </w:rPr>
      </w:pPr>
    </w:p>
    <w:p w:rsidRDefault="003D0E53" w:rsidP="003D0E53" w:rsidR="003D0E53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S. S. GRADNJA d. o. o. </w:t>
      </w:r>
      <w:proofErr w:type="spellStart"/>
      <w:r>
        <w:rPr>
          <w:rFonts w:cs="Times New Roman" w:eastAsia="Times New Roman"/>
          <w:szCs w:val="24"/>
          <w:lang w:eastAsia="hr-HR"/>
        </w:rPr>
        <w:t>Nedešćina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Nedešćina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148 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3D0E53">
        <w:rPr>
          <w:rFonts w:cs="Times New Roman" w:eastAsia="Times New Roman"/>
          <w:szCs w:val="24"/>
          <w:lang w:eastAsia="hr-HR"/>
        </w:rPr>
        <w:t>94298953015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3D0E53">
        <w:rPr>
          <w:rFonts w:cs="Times New Roman" w:eastAsia="Times New Roman"/>
          <w:szCs w:val="24"/>
          <w:lang w:eastAsia="hr-HR"/>
        </w:rPr>
        <w:t>040333004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D0E53" w:rsidP="003D0E53" w:rsidR="003D0E53" w:rsidRPr="001C2B01">
      <w:pPr>
        <w:ind w:firstLine="708"/>
        <w:rPr>
          <w:szCs w:val="24"/>
        </w:rPr>
      </w:pPr>
    </w:p>
    <w:p w:rsidRDefault="003D0E53" w:rsidP="003D0E53" w:rsidR="003D0E53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5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27</w:t>
      </w:r>
      <w:r w:rsidRPr="001C2B01">
        <w:rPr>
          <w:szCs w:val="24"/>
        </w:rPr>
        <w:t>.</w:t>
      </w:r>
      <w:r>
        <w:rPr>
          <w:szCs w:val="24"/>
        </w:rPr>
        <w:t>408</w:t>
      </w:r>
      <w:r w:rsidRPr="001C2B01">
        <w:rPr>
          <w:szCs w:val="24"/>
        </w:rPr>
        <w:t>,</w:t>
      </w:r>
      <w:r>
        <w:rPr>
          <w:szCs w:val="24"/>
        </w:rPr>
        <w:t>39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3D0E53" w:rsidP="003D0E53" w:rsidR="003D0E53" w:rsidRPr="001C2B01">
      <w:pPr>
        <w:rPr>
          <w:szCs w:val="24"/>
        </w:rPr>
      </w:pPr>
    </w:p>
    <w:p w:rsidRDefault="003D0E53" w:rsidP="003D0E53" w:rsidR="003D0E5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3D0E53" w:rsidP="003D0E53" w:rsidR="003D0E53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D0E53" w:rsidP="003D0E53" w:rsidR="003D0E5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214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214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3D0E53" w:rsidP="003D0E53" w:rsidR="003D0E53" w:rsidRPr="001C2B01">
      <w:pPr>
        <w:ind w:firstLine="708"/>
        <w:rPr>
          <w:szCs w:val="24"/>
        </w:rPr>
      </w:pPr>
    </w:p>
    <w:p w:rsidRDefault="003D0E53" w:rsidP="003D0E53" w:rsidR="003D0E53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D0E53" w:rsidP="003D0E53" w:rsidR="003D0E53" w:rsidRPr="001C2B01">
      <w:pPr>
        <w:ind w:firstLine="708"/>
        <w:rPr>
          <w:szCs w:val="24"/>
        </w:rPr>
      </w:pPr>
    </w:p>
    <w:p w:rsidRDefault="003D0E53" w:rsidP="003D0E53" w:rsidR="003D0E53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3D0E53" w:rsidP="003D0E53" w:rsidR="003D0E53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D0E53" w:rsidP="003D0E53" w:rsidR="003D0E53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3D0E53" w:rsidP="003D0E53" w:rsidR="003D0E53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3D0E53" w:rsidP="003D0E53" w:rsidR="00BC0263" w:rsidRPr="003D0E53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BC0263" w:rsidRPr="003D0E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E53" w:rsidP="003D0E53" w:rsidR="003D0E53">
      <w:r>
        <w:separator/>
      </w:r>
    </w:p>
  </w:endnote>
  <w:endnote w:id="0" w:type="continuationSeparator">
    <w:p w:rsidRDefault="003D0E53" w:rsidP="003D0E53" w:rsidR="003D0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E53" w:rsidP="003D0E53" w:rsidR="003D0E53">
      <w:r>
        <w:separator/>
      </w:r>
    </w:p>
  </w:footnote>
  <w:footnote w:id="0" w:type="continuationSeparator">
    <w:p w:rsidRDefault="003D0E53" w:rsidP="003D0E53" w:rsidR="003D0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E53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E53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214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83E"/>
    <w:rsid w:val="001E783E"/>
    <w:rsid w:val="003B19EB"/>
    <w:rsid w:val="003D0E53"/>
    <w:rsid w:val="00BC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E5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0E5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0E5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E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E5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1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9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9E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9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9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E5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0E5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0E5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E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E5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B1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9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9E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9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9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 GRADNJA d.o.o. NEDEŠĆINA</izvorni_sadrzaj>
    <derivirana_varijabla naziv="DomainObject.Predmet.ProtustrankaFormated_1">  S.S. GRADNJA d.o.o. NEDEŠĆINA</derivirana_varijabla>
  </DomainObject.Predmet.ProtustrankaFormated>
  <DomainObject.Predmet.ProtustrankaFormatedOIB>
    <izvorni_sadrzaj>  S.S. GRADNJA d.o.o. NEDEŠĆINA, OIB 94298953015</izvorni_sadrzaj>
    <derivirana_varijabla naziv="DomainObject.Predmet.ProtustrankaFormatedOIB_1">  S.S. GRADNJA d.o.o. NEDEŠĆINA, OIB 94298953015</derivirana_varijabla>
  </DomainObject.Predmet.ProtustrankaFormatedOIB>
  <DomainObject.Predmet.ProtustrankaFormatedWithAdress>
    <izvorni_sadrzaj> S.S. GRADNJA d.o.o. NEDEŠĆINA, Nedešćina 148 B, 52220 Nedešćina</izvorni_sadrzaj>
    <derivirana_varijabla naziv="DomainObject.Predmet.ProtustrankaFormatedWithAdress_1"> S.S. GRADNJA d.o.o. NEDEŠĆINA, Nedešćina 148 B, 52220 Nedešćina</derivirana_varijabla>
  </DomainObject.Predmet.ProtustrankaFormatedWithAdress>
  <DomainObject.Predmet.ProtustrankaFormatedWithAdressOIB>
    <izvorni_sadrzaj> S.S. GRADNJA d.o.o. NEDEŠĆINA, OIB 94298953015, Nedešćina 148 B, 52220 Nedešćina</izvorni_sadrzaj>
    <derivirana_varijabla naziv="DomainObject.Predmet.ProtustrankaFormatedWithAdressOIB_1"> S.S. GRADNJA d.o.o. NEDEŠĆINA, OIB 94298953015, Nedešćina 148 B, 52220 Nedešćina</derivirana_varijabla>
  </DomainObject.Predmet.ProtustrankaFormatedWithAdressOIB>
  <DomainObject.Predmet.ProtustrankaWithAdress>
    <izvorni_sadrzaj>S.S. GRADNJA d.o.o. NEDEŠĆINA Nedešćina 148 B, 52220 Nedešćina</izvorni_sadrzaj>
    <derivirana_varijabla naziv="DomainObject.Predmet.ProtustrankaWithAdress_1">S.S. GRADNJA d.o.o. NEDEŠĆINA Nedešćina 148 B, 52220 Nedešćina</derivirana_varijabla>
  </DomainObject.Predmet.ProtustrankaWithAdress>
  <DomainObject.Predmet.ProtustrankaWithAdressOIB>
    <izvorni_sadrzaj>S.S. GRADNJA d.o.o. NEDEŠĆINA, OIB 94298953015, Nedešćina 148 B, 52220 Nedešćina</izvorni_sadrzaj>
    <derivirana_varijabla naziv="DomainObject.Predmet.ProtustrankaWithAdressOIB_1">S.S. GRADNJA d.o.o. NEDEŠĆINA, OIB 94298953015, Nedešćina 148 B, 52220 Nedešćina</derivirana_varijabla>
  </DomainObject.Predmet.ProtustrankaWithAdressOIB>
  <DomainObject.Predmet.ProtustrankaNazivFormated>
    <izvorni_sadrzaj>S.S. GRADNJA d.o.o. NEDEŠĆINA</izvorni_sadrzaj>
    <derivirana_varijabla naziv="DomainObject.Predmet.ProtustrankaNazivFormated_1">S.S. GRADNJA d.o.o. NEDEŠĆINA</derivirana_varijabla>
  </DomainObject.Predmet.ProtustrankaNazivFormated>
  <DomainObject.Predmet.ProtustrankaNazivFormatedOIB>
    <izvorni_sadrzaj>S.S. GRADNJA d.o.o. NEDEŠĆINA, OIB 94298953015</izvorni_sadrzaj>
    <derivirana_varijabla naziv="DomainObject.Predmet.ProtustrankaNazivFormatedOIB_1">S.S. GRADNJA d.o.o. NEDEŠĆINA, OIB 94298953015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27408.39</izvorni_sadrzaj>
    <derivirana_varijabla naziv="DomainObject.Predmet.TrenutnaVrijednost_1">27408.39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S.S. GRADNJA d.o.o. NEDEŠĆINA</item>
    </izvorni_sadrzaj>
    <derivirana_varijabla naziv="DomainObject.Predmet.ProtuStrankaListFormated_1">
      <item>S.S. GRADNJA d.o.o. NEDEŠĆINA</item>
    </derivirana_varijabla>
  </DomainObject.Predmet.ProtuStrankaListFormated>
  <DomainObject.Predmet.ProtuStrankaListFormatedOIB>
    <izvorni_sadrzaj>
      <item>S.S. GRADNJA d.o.o. NEDEŠĆINA, OIB 94298953015</item>
    </izvorni_sadrzaj>
    <derivirana_varijabla naziv="DomainObject.Predmet.ProtuStrankaListFormatedOIB_1">
      <item>S.S. GRADNJA d.o.o. NEDEŠĆINA, OIB 94298953015</item>
    </derivirana_varijabla>
  </DomainObject.Predmet.ProtuStrankaListFormatedOIB>
  <DomainObject.Predmet.ProtuStrankaListFormatedWithAdress>
    <izvorni_sadrzaj>
      <item>S.S. GRADNJA d.o.o. NEDEŠĆINA, Nedešćina 148 B, 52220 Nedešćina</item>
    </izvorni_sadrzaj>
    <derivirana_varijabla naziv="DomainObject.Predmet.ProtuStrankaListFormatedWithAdress_1">
      <item>S.S. GRADNJA d.o.o. NEDEŠĆINA, Nedešćina 148 B, 52220 Nedešćina</item>
    </derivirana_varijabla>
  </DomainObject.Predmet.ProtuStrankaListFormatedWithAdress>
  <DomainObject.Predmet.ProtuStrankaListFormatedWithAdressOIB>
    <izvorni_sadrzaj>
      <item>S.S. GRADNJA d.o.o. NEDEŠĆINA, OIB 94298953015, Nedešćina 148 B, 52220 Nedešćina</item>
    </izvorni_sadrzaj>
    <derivirana_varijabla naziv="DomainObject.Predmet.ProtuStrankaListFormatedWithAdressOIB_1">
      <item>S.S. GRADNJA d.o.o. NEDEŠĆINA, OIB 94298953015, Nedešćina 148 B, 52220 Nedešćina</item>
    </derivirana_varijabla>
  </DomainObject.Predmet.ProtuStrankaListFormatedWithAdressOIB>
  <DomainObject.Predmet.ProtuStrankaListNazivFormated>
    <izvorni_sadrzaj>
      <item>S.S. GRADNJA d.o.o. NEDEŠĆINA</item>
    </izvorni_sadrzaj>
    <derivirana_varijabla naziv="DomainObject.Predmet.ProtuStrankaListNazivFormated_1">
      <item>S.S. GRADNJA d.o.o. NEDEŠĆINA</item>
    </derivirana_varijabla>
  </DomainObject.Predmet.ProtuStrankaListNazivFormated>
  <DomainObject.Predmet.ProtuStrankaListNazivFormatedOIB>
    <izvorni_sadrzaj>
      <item>S.S. GRADNJA d.o.o. NEDEŠĆINA, OIB 94298953015</item>
    </izvorni_sadrzaj>
    <derivirana_varijabla naziv="DomainObject.Predmet.ProtuStrankaListNazivFormatedOIB_1">
      <item>S.S. GRADNJA d.o.o. NEDEŠĆINA, OIB 94298953015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S.S. GRADNJA d.o.o. NEDEŠĆINA</izvorni_sadrzaj>
    <derivirana_varijabla naziv="DomainObject.Predmet.ProtustrankaIDrugi_1">S.S. GRADNJA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S.S. GRADNJA d.o.o. NEDEŠĆINA, OIB 94298953015, Nedešćina 148 B, 52220 Nedešćina</izvorni_sadrzaj>
    <derivirana_varijabla naziv="DomainObject.Predmet.ProtustrankaIDrugiAdressOIB_1">S.S. GRADNJA d.o.o. NEDEŠĆINA, OIB 94298953015, Nedešćina 148 B,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S.S. GRADNJA d.o.o. NEDEŠĆINA</item>
    </izvorni_sadrzaj>
    <derivirana_varijabla naziv="DomainObject.Predmet.SudioniciListNaziv_1">
      <item>FINANCIJSKA AGENCIJA, RC RIJEKA, PODRUŽNICA PULA, PULA</item>
      <item>S.S. GRADNJA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S.S. GRADNJA d.o.o. NEDEŠĆINA, OIB 94298953015, Nedešćina 148 B,52220 Nedešćina</item>
    </izvorni_sadrzaj>
    <derivirana_varijabla naziv="DomainObject.Predmet.SudioniciListAdressOIB_1">
      <item>FINANCIJSKA AGENCIJA, RC RIJEKA, PODRUŽNICA PULA, PULA, OIB 85821130368, Giardini 5,52100 Pula</item>
      <item>S.S. GRADNJA d.o.o. NEDEŠĆINA, OIB 94298953015, Nedešćina 148 B,52220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94298953015</item>
    </izvorni_sadrzaj>
    <derivirana_varijabla naziv="DomainObject.Predmet.SudioniciListNazivOIB_1">
      <item>, OIB 85821130368</item>
      <item>, OIB 94298953015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2660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2017-04-20T06:41:00Z</dcterms:created>
  <dc:creator>Morena Brajuha</dc:creator>
  <dc:description/>
  <cp:keywords/>
  <cp:lastModifiedBy>Ana Jeromela</cp:lastModifiedBy>
  <cp:lastPrinted>2017-04-20T06:44:00Z</cp:lastPrinted>
  <dcterms:modified xmlns:xsi="http://www.w3.org/2001/XMLSchema-instance" xsi:type="dcterms:W3CDTF">2017-04-21T13:31:00Z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