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b096" w14:paraId="80eb09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EE368D">
        <w:t>902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EE368D">
        <w:t>LUCKY</w:t>
      </w:r>
      <w:proofErr w:type="spellEnd"/>
      <w:r w:rsidR="00EE368D">
        <w:t xml:space="preserve"> STRIKE jednostavno društvo s ograničenom odgovornošću za ugostiteljstvo i usluge Županja, Mladena </w:t>
      </w:r>
      <w:proofErr w:type="spellStart"/>
      <w:r w:rsidR="00EE368D">
        <w:t>Pozajića</w:t>
      </w:r>
      <w:proofErr w:type="spellEnd"/>
      <w:r w:rsidR="00EE368D">
        <w:t xml:space="preserve"> 35, </w:t>
      </w:r>
      <w:proofErr w:type="spellStart"/>
      <w:r w:rsidR="00EE368D">
        <w:t>OIB</w:t>
      </w:r>
      <w:proofErr w:type="spellEnd"/>
      <w:r w:rsidR="00EE368D">
        <w:t xml:space="preserve">: 57395041125, </w:t>
      </w:r>
      <w:proofErr w:type="spellStart"/>
      <w:r w:rsidR="00EE368D">
        <w:t>MBS</w:t>
      </w:r>
      <w:proofErr w:type="spellEnd"/>
      <w:r w:rsidR="00EE368D">
        <w:t xml:space="preserve">: 030181861, </w:t>
      </w:r>
      <w:r w:rsidR="0045052D">
        <w:t xml:space="preserve">dana </w:t>
      </w:r>
      <w:r w:rsidR="00F334C8">
        <w:t>2</w:t>
      </w:r>
      <w:r w:rsidR="00EE368D">
        <w:t>2</w:t>
      </w:r>
      <w:r w:rsidR="00F334C8">
        <w:t xml:space="preserve">. </w:t>
      </w:r>
      <w:r w:rsidR="0045052D">
        <w:t>studeni</w:t>
      </w:r>
      <w:r w:rsidR="00F334C8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EE368D">
        <w:t>LUCKY</w:t>
      </w:r>
      <w:proofErr w:type="spellEnd"/>
      <w:r w:rsidR="00EE368D">
        <w:t xml:space="preserve"> STRIKE jednostavno društvo s ograničenom odgovornošću za ugostiteljstvo i usluge Županja, Mladena </w:t>
      </w:r>
      <w:proofErr w:type="spellStart"/>
      <w:r w:rsidR="00EE368D">
        <w:t>Pozajića</w:t>
      </w:r>
      <w:proofErr w:type="spellEnd"/>
      <w:r w:rsidR="00EE368D">
        <w:t xml:space="preserve"> 35, </w:t>
      </w:r>
      <w:proofErr w:type="spellStart"/>
      <w:r w:rsidR="00EE368D">
        <w:t>OIB</w:t>
      </w:r>
      <w:proofErr w:type="spellEnd"/>
      <w:r w:rsidR="00EE368D">
        <w:t xml:space="preserve">: 57395041125, </w:t>
      </w:r>
      <w:proofErr w:type="spellStart"/>
      <w:r w:rsidR="00EE368D">
        <w:t>MBS</w:t>
      </w:r>
      <w:proofErr w:type="spellEnd"/>
      <w:r w:rsidR="00EE368D">
        <w:t xml:space="preserve">: 030181861.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5052D">
        <w:t xml:space="preserve">Snježana Vrkljan, </w:t>
      </w:r>
      <w:proofErr w:type="spellStart"/>
      <w:r w:rsidR="0045052D">
        <w:t>OIB</w:t>
      </w:r>
      <w:proofErr w:type="spellEnd"/>
      <w:r w:rsidR="0045052D">
        <w:t>: 44740101731, Zagreb, Kralja Zvonimira 75.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E368D">
        <w:t xml:space="preserve"> </w:t>
      </w:r>
      <w:proofErr w:type="spellStart"/>
      <w:r w:rsidR="00EE368D">
        <w:t>LUCKY</w:t>
      </w:r>
      <w:proofErr w:type="spellEnd"/>
      <w:r w:rsidR="00EE368D">
        <w:t xml:space="preserve"> STRIKE jednostavno društvo s ograničenom odgovornošću za ugostiteljstvo i usluge Županja, Mladena </w:t>
      </w:r>
      <w:proofErr w:type="spellStart"/>
      <w:r w:rsidR="00EE368D">
        <w:t>Pozajića</w:t>
      </w:r>
      <w:proofErr w:type="spellEnd"/>
      <w:r w:rsidR="00EE368D">
        <w:t xml:space="preserve"> 35, </w:t>
      </w:r>
      <w:proofErr w:type="spellStart"/>
      <w:r w:rsidR="00EE368D">
        <w:t>OIB</w:t>
      </w:r>
      <w:proofErr w:type="spellEnd"/>
      <w:r w:rsidR="00EE368D">
        <w:t xml:space="preserve">: 57395041125, </w:t>
      </w:r>
      <w:proofErr w:type="spellStart"/>
      <w:r w:rsidR="00EE368D">
        <w:t>MBS</w:t>
      </w:r>
      <w:proofErr w:type="spellEnd"/>
      <w:r w:rsidR="00EE368D">
        <w:t xml:space="preserve">: 030181861.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EE368D">
        <w:rPr>
          <w:bCs/>
        </w:rPr>
        <w:t>5. lipnja</w:t>
      </w:r>
      <w:r w:rsidR="0045052D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EE368D">
        <w:t>LUCKY</w:t>
      </w:r>
      <w:proofErr w:type="spellEnd"/>
      <w:r w:rsidR="00EE368D">
        <w:t xml:space="preserve"> STRIKE jednostavno društvo s ograničenom odgovornošću za ugostiteljstvo i usluge Županja, Mladena </w:t>
      </w:r>
      <w:proofErr w:type="spellStart"/>
      <w:r w:rsidR="00EE368D">
        <w:t>Pozajića</w:t>
      </w:r>
      <w:proofErr w:type="spellEnd"/>
      <w:r w:rsidR="00EE368D">
        <w:t xml:space="preserve"> 35, </w:t>
      </w:r>
      <w:proofErr w:type="spellStart"/>
      <w:r w:rsidR="00EE368D">
        <w:t>OIB</w:t>
      </w:r>
      <w:proofErr w:type="spellEnd"/>
      <w:r w:rsidR="00EE368D">
        <w:t xml:space="preserve">: 57395041125, </w:t>
      </w:r>
      <w:proofErr w:type="spellStart"/>
      <w:r w:rsidR="00EE368D">
        <w:t>MBS</w:t>
      </w:r>
      <w:proofErr w:type="spellEnd"/>
      <w:r w:rsidR="00EE368D">
        <w:t>: 030181861.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45052D">
        <w:t xml:space="preserve">3. rujna </w:t>
      </w:r>
      <w:r w:rsidR="00F334C8">
        <w:t>2018.</w:t>
      </w:r>
      <w:r>
        <w:t>, objavio oglas na mrežnoj stranici e-oglasna ploča sudova pod poslovnim brojem St-</w:t>
      </w:r>
      <w:r w:rsidR="00EE368D">
        <w:t>902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334C8">
        <w:t>2</w:t>
      </w:r>
      <w:r w:rsidR="00EE368D">
        <w:t>2</w:t>
      </w:r>
      <w:r w:rsidR="00F334C8">
        <w:t xml:space="preserve">. </w:t>
      </w:r>
      <w:r w:rsidR="0045052D">
        <w:t>studeni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EB56EF" w:rsidP="00EB56EF" w:rsidR="00EB56EF">
      <w:pPr>
        <w:pStyle w:val="Tijeloteksta"/>
        <w:ind w:firstLine="348" w:left="4608"/>
        <w:jc w:val="left"/>
      </w:pPr>
      <w:r>
        <w:t>Viši sudski savjetnik</w:t>
      </w:r>
    </w:p>
    <w:p w:rsidRDefault="00EB56EF" w:rsidP="00EB56EF" w:rsidR="00EB56E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Joso Jovanović v.r.</w:t>
      </w:r>
    </w:p>
    <w:p w:rsidRDefault="00EB56EF" w:rsidP="00EB56EF" w:rsidR="00EB56EF">
      <w:pPr>
        <w:pStyle w:val="Tijeloteksta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BB05BB" w:rsidP="00EB56EF" w:rsidR="00BB05BB">
      <w:pPr>
        <w:pStyle w:val="Tijeloteksta"/>
        <w:jc w:val="left"/>
      </w:pPr>
    </w:p>
    <w:p w:rsidRDefault="00DC7D5D" w:rsidP="00DC7D5D" w:rsidR="00DC7D5D">
      <w:pPr>
        <w:rPr>
          <w:sz w:val="20"/>
          <w:szCs w:val="20"/>
        </w:rPr>
      </w:pPr>
    </w:p>
    <w:p w:rsidRDefault="00DC7D5D" w:rsidP="00DC7D5D" w:rsidR="00DC7D5D" w:rsidRPr="00FA52CF">
      <w:pPr>
        <w:ind w:left="432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FA52CF">
        <w:rPr>
          <w:sz w:val="20"/>
          <w:szCs w:val="20"/>
        </w:rPr>
        <w:t xml:space="preserve">Za točnost </w:t>
      </w:r>
      <w:proofErr w:type="spellStart"/>
      <w:r w:rsidRPr="00FA52CF">
        <w:rPr>
          <w:sz w:val="20"/>
          <w:szCs w:val="20"/>
        </w:rPr>
        <w:t>otpravka</w:t>
      </w:r>
      <w:proofErr w:type="spellEnd"/>
      <w:r w:rsidRPr="00FA52CF">
        <w:rPr>
          <w:sz w:val="20"/>
          <w:szCs w:val="20"/>
        </w:rPr>
        <w:t xml:space="preserve"> – ovlašteni službenik</w:t>
      </w:r>
      <w:r w:rsidRPr="00FA52CF">
        <w:rPr>
          <w:sz w:val="20"/>
          <w:szCs w:val="20"/>
        </w:rPr>
        <w:br/>
      </w:r>
      <w:r>
        <w:rPr>
          <w:sz w:val="20"/>
          <w:szCs w:val="20"/>
        </w:rPr>
        <w:t xml:space="preserve">                      Ljiljana </w:t>
      </w:r>
      <w:proofErr w:type="spellStart"/>
      <w:r>
        <w:rPr>
          <w:sz w:val="20"/>
          <w:szCs w:val="20"/>
        </w:rPr>
        <w:t>Floršić</w:t>
      </w:r>
      <w:proofErr w:type="spellEnd"/>
      <w:r>
        <w:rPr>
          <w:sz w:val="20"/>
          <w:szCs w:val="20"/>
        </w:rPr>
        <w:t xml:space="preserve"> </w:t>
      </w:r>
    </w:p>
    <w:p w:rsidRDefault="00DC7D5D" w:rsidP="00996504" w:rsidR="00DC7D5D">
      <w:pPr>
        <w:pStyle w:val="Tijeloteksta"/>
        <w:jc w:val="left"/>
      </w:pPr>
    </w:p>
    <w:sectPr w:rsidSect="00F334C8" w:rsidR="00DC7D5D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EE368D">
      <w:t>902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052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5E4C71"/>
    <w:rsid w:val="0061075F"/>
    <w:rsid w:val="00613D0A"/>
    <w:rsid w:val="00616D49"/>
    <w:rsid w:val="006230DF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EE368D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230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30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0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0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230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30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0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0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St-902/2018</izvorni_sadrzaj>
    <derivirana_varijabla naziv="DomainObject.Predmet.OznakaBroj_1">St-902/2018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LUCKY STRIKE jednostavno društvo s ograničenom odgovornošću za ugostiteljstvo i usluge</izvorni_sadrzaj>
    <derivirana_varijabla naziv="DomainObject.Predmet.ProtustrankaFormated_1">  LUCKY STRIKE jednostavno društvo s ograničenom odgovornošću za ugostiteljstvo i usluge</derivirana_varijabla>
  </DomainObject.Predmet.ProtustrankaFormated>
  <DomainObject.Predmet.ProtustrankaFormatedOIB>
    <izvorni_sadrzaj>  LUCKY STRIKE jednostavno društvo s ograničenom odgovornošću za ugostiteljstvo i usluge, OIB 57395041125</izvorni_sadrzaj>
    <derivirana_varijabla naziv="DomainObject.Predmet.ProtustrankaFormatedOIB_1">  LUCKY STRIKE jednostavno društvo s ograničenom odgovornošću za ugostiteljstvo i usluge, OIB 57395041125</derivirana_varijabla>
  </DomainObject.Predmet.ProtustrankaFormatedOIB>
  <DomainObject.Predmet.ProtustrankaFormatedWithAdress>
    <izvorni_sadrzaj> LUCKY STRIKE jednostavno društvo s ograničenom odgovornošću za ugostiteljstvo i usluge, Mladena Pozajića 35, 32270 Županja</izvorni_sadrzaj>
    <derivirana_varijabla naziv="DomainObject.Predmet.ProtustrankaFormatedWithAdress_1"> LUCKY STRIKE jednostavno društvo s ograničenom odgovornošću za ugostiteljstvo i usluge, Mladena Pozajića 35, 32270 Županja</derivirana_varijabla>
  </DomainObject.Predmet.ProtustrankaFormatedWithAdress>
  <DomainObject.Predmet.ProtustrankaFormatedWithAdressOIB>
    <izvorni_sadrzaj> LUCKY STRIKE jednostavno društvo s ograničenom odgovornošću za ugostiteljstvo i usluge, OIB 57395041125, Mladena Pozajića 35, 32270 Županja</izvorni_sadrzaj>
    <derivirana_varijabla naziv="DomainObject.Predmet.ProtustrankaFormatedWithAdressOIB_1"> LUCKY STRIKE jednostavno društvo s ograničenom odgovornošću za ugostiteljstvo i usluge, OIB 57395041125, Mladena Pozajića 35, 32270 Županja</derivirana_varijabla>
  </DomainObject.Predmet.ProtustrankaFormatedWithAdressOIB>
  <DomainObject.Predmet.ProtustrankaWithAdress>
    <izvorni_sadrzaj>LUCKY STRIKE jednostavno društvo s ograničenom odgovornošću za ugostiteljstvo i usluge Mladena Pozajića 35, 32270 Županja</izvorni_sadrzaj>
    <derivirana_varijabla naziv="DomainObject.Predmet.ProtustrankaWithAdress_1">LUCKY STRIKE jednostavno društvo s ograničenom odgovornošću za ugostiteljstvo i usluge Mladena Pozajića 35, 32270 Županja</derivirana_varijabla>
  </DomainObject.Predmet.ProtustrankaWithAdress>
  <DomainObject.Predmet.ProtustrankaWithAdressOIB>
    <izvorni_sadrzaj>LUCKY STRIKE jednostavno društvo s ograničenom odgovornošću za ugostiteljstvo i usluge, OIB 57395041125, Mladena Pozajića 35, 32270 Županja</izvorni_sadrzaj>
    <derivirana_varijabla naziv="DomainObject.Predmet.ProtustrankaWithAdressOIB_1">LUCKY STRIKE jednostavno društvo s ograničenom odgovornošću za ugostiteljstvo i usluge, OIB 57395041125, Mladena Pozajića 35, 32270 Županja</derivirana_varijabla>
  </DomainObject.Predmet.ProtustrankaWithAdressOIB>
  <DomainObject.Predmet.ProtustrankaNazivFormated>
    <izvorni_sadrzaj>LUCKY STRIKE jednostavno društvo s ograničenom odgovornošću za ugostiteljstvo i usluge</izvorni_sadrzaj>
    <derivirana_varijabla naziv="DomainObject.Predmet.ProtustrankaNazivFormated_1">LUCKY STRIKE jednostavno društvo s ograničenom odgovornošću za ugostiteljstvo i usluge</derivirana_varijabla>
  </DomainObject.Predmet.ProtustrankaNazivFormated>
  <DomainObject.Predmet.ProtustrankaNazivFormatedOIB>
    <izvorni_sadrzaj>LUCKY STRIKE jednostavno društvo s ograničenom odgovornošću za ugostiteljstvo i usluge, OIB 57395041125</izvorni_sadrzaj>
    <derivirana_varijabla naziv="DomainObject.Predmet.ProtustrankaNazivFormatedOIB_1">LUCKY STRIKE jednostavno društvo s ograničenom odgovornošću za ugostiteljstvo i usluge, OIB 57395041125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LUCKY STRIKE jednostavno društvo s ograničenom odgovornošću za ugostiteljstvo i usluge</item>
    </izvorni_sadrzaj>
    <derivirana_varijabla naziv="DomainObject.Predmet.ProtuStrankaListFormated_1">
      <item>LUCKY STRIKE jednostavno društvo s ograničenom odgovornošću za ugostiteljstvo i usluge</item>
    </derivirana_varijabla>
  </DomainObject.Predmet.ProtuStrankaListFormated>
  <DomainObject.Predmet.ProtuStrankaListFormatedOIB>
    <izvorni_sadrzaj>
      <item>LUCKY STRIKE jednostavno društvo s ograničenom odgovornošću za ugostiteljstvo i usluge, OIB 57395041125</item>
    </izvorni_sadrzaj>
    <derivirana_varijabla naziv="DomainObject.Predmet.ProtuStrankaListFormatedOIB_1">
      <item>LUCKY STRIKE jednostavno društvo s ograničenom odgovornošću za ugostiteljstvo i usluge, OIB 57395041125</item>
    </derivirana_varijabla>
  </DomainObject.Predmet.ProtuStrankaListFormatedOIB>
  <DomainObject.Predmet.ProtuStrankaListFormatedWithAdress>
    <izvorni_sadrzaj>
      <item>LUCKY STRIKE jednostavno društvo s ograničenom odgovornošću za ugostiteljstvo i usluge, Mladena Pozajića 35, 32270 Županja</item>
    </izvorni_sadrzaj>
    <derivirana_varijabla naziv="DomainObject.Predmet.ProtuStrankaListFormatedWithAdress_1">
      <item>LUCKY STRIKE jednostavno društvo s ograničenom odgovornošću za ugostiteljstvo i usluge, Mladena Pozajića 35, 32270 Županja</item>
    </derivirana_varijabla>
  </DomainObject.Predmet.ProtuStrankaListFormatedWithAdress>
  <DomainObject.Predmet.ProtuStrankaListFormatedWithAdressOIB>
    <izvorni_sadrzaj>
      <item>LUCKY STRIKE jednostavno društvo s ograničenom odgovornošću za ugostiteljstvo i usluge, OIB 57395041125, Mladena Pozajića 35, 32270 Županja</item>
    </izvorni_sadrzaj>
    <derivirana_varijabla naziv="DomainObject.Predmet.ProtuStrankaListFormatedWithAdressOIB_1">
      <item>LUCKY STRIKE jednostavno društvo s ograničenom odgovornošću za ugostiteljstvo i usluge, OIB 57395041125, Mladena Pozajića 35, 32270 Županja</item>
    </derivirana_varijabla>
  </DomainObject.Predmet.ProtuStrankaListFormatedWithAdressOIB>
  <DomainObject.Predmet.ProtuStrankaListNazivFormated>
    <izvorni_sadrzaj>
      <item>LUCKY STRIKE jednostavno društvo s ograničenom odgovornošću za ugostiteljstvo i usluge</item>
    </izvorni_sadrzaj>
    <derivirana_varijabla naziv="DomainObject.Predmet.ProtuStrankaListNazivFormated_1">
      <item>LUCKY STRIKE jednostavno društvo s ograničenom odgovornošću za ugostiteljstvo i usluge</item>
    </derivirana_varijabla>
  </DomainObject.Predmet.ProtuStrankaListNazivFormated>
  <DomainObject.Predmet.ProtuStrankaListNazivFormatedOIB>
    <izvorni_sadrzaj>
      <item>LUCKY STRIKE jednostavno društvo s ograničenom odgovornošću za ugostiteljstvo i usluge, OIB 57395041125</item>
    </izvorni_sadrzaj>
    <derivirana_varijabla naziv="DomainObject.Predmet.ProtuStrankaListNazivFormatedOIB_1">
      <item>LUCKY STRIKE jednostavno društvo s ograničenom odgovornošću za ugostiteljstvo i usluge, OIB 57395041125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LUCKY STRIKE jednostavno društvo s ograničenom odgovornošću za ugostiteljstvo i usluge</izvorni_sadrzaj>
    <derivirana_varijabla naziv="DomainObject.Predmet.ProtustrankaIDrugi_1">LUCKY STRIKE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LUCKY STRIKE jednostavno društvo s ograničenom odgovornošću za ugostiteljstvo i usluge, OIB 57395041125, Mladena Pozajića 35, 32270 Županja</izvorni_sadrzaj>
    <derivirana_varijabla naziv="DomainObject.Predmet.ProtustrankaIDrugiAdressOIB_1">LUCKY STRIKE jednostavno društvo s ograničenom odgovornošću za ugostiteljstvo i usluge, OIB 57395041125, Mladena Pozajića 35,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LUCKY STRIKE jednostavno društvo s ograničenom odgovornošću za ugostiteljstvo i usluge</item>
    </izvorni_sadrzaj>
    <derivirana_varijabla naziv="DomainObject.Predmet.SudioniciListNaziv_1">
      <item>FINA RC OSIJEK</item>
      <item>LUCKY STRIKE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LUCKY STRIKE jednostavno društvo s ograničenom odgovornošću za ugostiteljstvo i usluge, OIB 57395041125, Mladena Pozajića 35,32270 Županja</item>
    </izvorni_sadrzaj>
    <derivirana_varijabla naziv="DomainObject.Predmet.SudioniciListAdressOIB_1">
      <item>FINA RC OSIJEK, OIB 85821130368</item>
      <item>LUCKY STRIKE jednostavno društvo s ograničenom odgovornošću za ugostiteljstvo i usluge, OIB 57395041125, Mladena Pozajića 35,32270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57395041125</item>
    </izvorni_sadrzaj>
    <derivirana_varijabla naziv="DomainObject.Predmet.SudioniciListNazivOIB_1">
      <item>, OIB 85821130368</item>
      <item>, OIB 57395041125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E2C96-D599-4429-ABAD-9873E3096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3280</properties:Characters>
  <properties:Lines>92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2018-11-22T07:27:00Z</dcterms:created>
  <dc:creator>Korisnik</dc:creator>
  <cp:lastModifiedBy>Ljiljana Floršić</cp:lastModifiedBy>
  <cp:lastPrinted>2018-03-21T10:58:00Z</cp:lastPrinted>
  <dcterms:modified xmlns:xsi="http://www.w3.org/2001/XMLSchema-instance" xsi:type="dcterms:W3CDTF">2018-11-22T07:29:00Z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(St-902-18 - otvaranje i zaključenje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