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21e00" w14:paraId="2521e00" w:rsidRDefault="00B47D99" w:rsidP="00190421" w:rsidR="00861633" w:rsidRPr="00C268AF">
      <w:pPr>
        <w:ind w:left="426"/>
        <w:jc w:val="both"/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34570F">
        <w:rPr>
          <w:rFonts w:hAnsi="Times New Roman" w:ascii="Times New Roman"/>
          <w:szCs w:val="24"/>
          <w:lang w:val="hr-HR"/>
        </w:rPr>
        <w:tab/>
      </w:r>
      <w:r w:rsidRPr="0034570F">
        <w:rPr>
          <w:rFonts w:hAnsi="Times New Roman" w:ascii="Times New Roman"/>
          <w:szCs w:val="24"/>
          <w:lang w:val="hr-HR"/>
        </w:rPr>
        <w:tab/>
        <w:t xml:space="preserve"> </w:t>
      </w:r>
      <w:r w:rsidRPr="0034570F">
        <w:rPr>
          <w:rFonts w:hAnsi="Times New Roman" w:ascii="Times New Roman"/>
          <w:szCs w:val="24"/>
          <w:lang w:val="hr-HR"/>
        </w:rPr>
        <w:tab/>
      </w:r>
      <w:r w:rsidRPr="0034570F">
        <w:rPr>
          <w:rFonts w:hAnsi="Times New Roman" w:ascii="Times New Roman"/>
          <w:szCs w:val="24"/>
          <w:lang w:val="hr-HR"/>
        </w:rPr>
        <w:tab/>
      </w:r>
      <w:r w:rsidRPr="00C268AF">
        <w:rPr>
          <w:rFonts w:hAnsi="Times New Roman" w:ascii="Times New Roman"/>
          <w:color w:val="FF0000"/>
          <w:szCs w:val="24"/>
          <w:lang w:val="hr-HR"/>
        </w:rPr>
        <w:t xml:space="preserve"> </w:t>
      </w:r>
    </w:p>
    <w:p w:rsidRDefault="00B47D99" w:rsidP="00B47D99" w:rsidR="00B47D99" w:rsidRPr="00032DC9">
      <w:pPr>
        <w:jc w:val="center"/>
        <w:rPr>
          <w:rFonts w:hAnsi="Times New Roman" w:ascii="Times New Roman"/>
          <w:szCs w:val="24"/>
          <w:lang w:val="hr-HR"/>
        </w:rPr>
      </w:pPr>
      <w:r w:rsidRPr="00032DC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47D99" w:rsidP="00B47D99" w:rsidR="00B47D99" w:rsidRPr="00032DC9">
      <w:pPr>
        <w:jc w:val="both"/>
        <w:rPr>
          <w:rFonts w:hAnsi="Times New Roman" w:ascii="Times New Roman"/>
          <w:szCs w:val="24"/>
          <w:lang w:val="hr-HR"/>
        </w:rPr>
      </w:pPr>
    </w:p>
    <w:p w:rsidRDefault="00B47D99" w:rsidP="00B47D99" w:rsidR="00B47D99" w:rsidRPr="00032DC9">
      <w:pPr>
        <w:jc w:val="center"/>
        <w:rPr>
          <w:rFonts w:hAnsi="Times New Roman" w:ascii="Times New Roman"/>
          <w:szCs w:val="24"/>
          <w:lang w:val="hr-HR"/>
        </w:rPr>
      </w:pPr>
      <w:r w:rsidRPr="00032DC9">
        <w:rPr>
          <w:rFonts w:hAnsi="Times New Roman" w:ascii="Times New Roman"/>
          <w:szCs w:val="24"/>
          <w:lang w:val="hr-HR"/>
        </w:rPr>
        <w:t>R J E Š E N J E</w:t>
      </w:r>
    </w:p>
    <w:p w:rsidRDefault="00B47D99" w:rsidP="00B47D99" w:rsidR="00B47D99" w:rsidRPr="00032DC9">
      <w:pPr>
        <w:jc w:val="both"/>
        <w:rPr>
          <w:rFonts w:hAnsi="Times New Roman" w:ascii="Times New Roman"/>
          <w:szCs w:val="24"/>
          <w:lang w:val="hr-HR"/>
        </w:rPr>
      </w:pPr>
    </w:p>
    <w:p w:rsidRDefault="00074766" w:rsidP="00074766" w:rsidR="00074766" w:rsidRPr="00032D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32DC9">
        <w:rPr>
          <w:rFonts w:hAnsi="Times New Roman" w:ascii="Times New Roman"/>
          <w:szCs w:val="24"/>
          <w:lang w:val="hr-HR"/>
        </w:rPr>
        <w:t xml:space="preserve">Trgovački sud u Zagrebu, po sucu pojedincu Nevenki Siladi Rstić, u </w:t>
      </w:r>
      <w:r w:rsidR="007D4C57" w:rsidRPr="00032DC9">
        <w:rPr>
          <w:rFonts w:hAnsi="Times New Roman" w:ascii="Times New Roman"/>
          <w:szCs w:val="24"/>
          <w:lang w:val="hr-HR"/>
        </w:rPr>
        <w:t xml:space="preserve">nastavljenom </w:t>
      </w:r>
      <w:r w:rsidRPr="00032DC9">
        <w:rPr>
          <w:rFonts w:hAnsi="Times New Roman" w:ascii="Times New Roman"/>
          <w:szCs w:val="24"/>
          <w:lang w:val="hr-HR"/>
        </w:rPr>
        <w:t>stečajnom postupku nad</w:t>
      </w:r>
      <w:r w:rsidR="007D4C57" w:rsidRPr="00032DC9">
        <w:rPr>
          <w:rFonts w:hAnsi="Times New Roman" w:ascii="Times New Roman"/>
          <w:szCs w:val="24"/>
          <w:lang w:val="hr-HR"/>
        </w:rPr>
        <w:t xml:space="preserve"> STEČAJNA MASA iza AUTOCENTAR- RIZZITELLI društvo s ograničenom odgovornošću za unutarnju i vanjsku trgovinu u stečaju,Zagreb, Jordanovac 113, OIB 54905468870</w:t>
      </w:r>
      <w:r w:rsidR="0083392B" w:rsidRPr="00032DC9">
        <w:rPr>
          <w:rFonts w:hAnsi="Times New Roman" w:ascii="Times New Roman"/>
          <w:szCs w:val="24"/>
          <w:lang w:val="hr-HR"/>
        </w:rPr>
        <w:t xml:space="preserve"> </w:t>
      </w:r>
      <w:r w:rsidRPr="00032DC9">
        <w:rPr>
          <w:rFonts w:hAnsi="Times New Roman" w:ascii="Times New Roman"/>
          <w:szCs w:val="24"/>
          <w:lang w:val="hr-HR"/>
        </w:rPr>
        <w:t xml:space="preserve">dana </w:t>
      </w:r>
      <w:r w:rsidR="00DF6758">
        <w:rPr>
          <w:rFonts w:hAnsi="Times New Roman" w:ascii="Times New Roman"/>
          <w:szCs w:val="24"/>
          <w:lang w:val="hr-HR"/>
        </w:rPr>
        <w:t>19</w:t>
      </w:r>
      <w:r w:rsidR="007D4C57" w:rsidRPr="00032DC9">
        <w:rPr>
          <w:rFonts w:hAnsi="Times New Roman" w:ascii="Times New Roman"/>
          <w:szCs w:val="24"/>
          <w:lang w:val="hr-HR"/>
        </w:rPr>
        <w:t>. travnja</w:t>
      </w:r>
      <w:r w:rsidRPr="00032DC9">
        <w:rPr>
          <w:rFonts w:hAnsi="Times New Roman" w:ascii="Times New Roman"/>
          <w:szCs w:val="24"/>
          <w:lang w:val="hr-HR"/>
        </w:rPr>
        <w:t xml:space="preserve"> </w:t>
      </w:r>
      <w:r w:rsidR="003D37FC" w:rsidRPr="00032DC9">
        <w:rPr>
          <w:rFonts w:hAnsi="Times New Roman" w:ascii="Times New Roman"/>
          <w:szCs w:val="24"/>
          <w:lang w:val="hr-HR"/>
        </w:rPr>
        <w:t>2017</w:t>
      </w:r>
      <w:r w:rsidRPr="00032DC9">
        <w:rPr>
          <w:rFonts w:hAnsi="Times New Roman" w:ascii="Times New Roman"/>
          <w:szCs w:val="24"/>
          <w:lang w:val="hr-HR"/>
        </w:rPr>
        <w:t xml:space="preserve">. godine </w:t>
      </w:r>
    </w:p>
    <w:p w:rsidRDefault="00414DEA" w:rsidP="00074766" w:rsidR="00414DEA" w:rsidRPr="00C268AF">
      <w:pPr>
        <w:ind w:firstLine="720"/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83392B" w:rsidP="00190421" w:rsidR="005F7E0F" w:rsidRPr="00032DC9">
      <w:pPr>
        <w:jc w:val="center"/>
        <w:rPr>
          <w:rFonts w:hAnsi="Times New Roman" w:ascii="Times New Roman"/>
          <w:lang w:val="hr-HR"/>
        </w:rPr>
      </w:pPr>
      <w:r w:rsidRPr="00032DC9">
        <w:rPr>
          <w:rFonts w:hAnsi="Times New Roman" w:ascii="Times New Roman"/>
          <w:lang w:val="hr-HR"/>
        </w:rPr>
        <w:t xml:space="preserve">r i j e š i o    </w:t>
      </w:r>
      <w:r w:rsidR="00641162" w:rsidRPr="00032DC9">
        <w:rPr>
          <w:rFonts w:hAnsi="Times New Roman" w:ascii="Times New Roman"/>
          <w:lang w:val="hr-HR"/>
        </w:rPr>
        <w:t>j e</w:t>
      </w:r>
    </w:p>
    <w:p w:rsidRDefault="00190421" w:rsidP="00190421" w:rsidR="00190421" w:rsidRPr="00C268AF">
      <w:pPr>
        <w:jc w:val="center"/>
        <w:rPr>
          <w:rFonts w:hAnsi="Times New Roman" w:ascii="Times New Roman"/>
          <w:color w:val="FF0000"/>
          <w:lang w:val="hr-HR"/>
        </w:rPr>
      </w:pPr>
    </w:p>
    <w:p w:rsidRDefault="00032DC9" w:rsidP="008562D5" w:rsidR="00032DC9">
      <w:pPr>
        <w:pStyle w:val="Odlomakpopisa"/>
        <w:numPr>
          <w:ilvl w:val="0"/>
          <w:numId w:val="29"/>
        </w:numPr>
        <w:jc w:val="both"/>
        <w:rPr>
          <w:rFonts w:cs="Arial" w:hAnsi="Times New Roman" w:ascii="Times New Roman"/>
          <w:szCs w:val="24"/>
          <w:lang w:val="hr-HR"/>
        </w:rPr>
      </w:pPr>
      <w:r w:rsidRPr="008562D5">
        <w:rPr>
          <w:rFonts w:cs="Arial" w:hAnsi="Times New Roman" w:ascii="Times New Roman"/>
          <w:szCs w:val="24"/>
          <w:lang w:val="hr-HR"/>
        </w:rPr>
        <w:t xml:space="preserve">Određuje se prodaja u stečajnom postupku niže navedenih nekretnina </w:t>
      </w:r>
      <w:r w:rsidRPr="008562D5">
        <w:rPr>
          <w:rFonts w:hAnsi="Times New Roman" w:ascii="Times New Roman"/>
          <w:szCs w:val="24"/>
          <w:lang w:val="hr-HR"/>
        </w:rPr>
        <w:t>STEČAJNE MASE iza AUTOCENTAR- RIZZITELLI društvo s ograničenom odgovornošću za unutarnju i vanjsku trgovinu u stečaju,Zagreb, Jordanovac 113, OIB 54905468870</w:t>
      </w:r>
      <w:r w:rsidRPr="008562D5">
        <w:rPr>
          <w:rFonts w:cs="Arial" w:hAnsi="Times New Roman" w:ascii="Times New Roman"/>
          <w:szCs w:val="24"/>
          <w:lang w:val="hr-HR"/>
        </w:rPr>
        <w:t>, upisanih u zemljišnim knjigama zemljišnoknjižnog odjela Općinskog suda Sisak, zk. ul. 5794</w:t>
      </w:r>
      <w:r w:rsidR="00DF6758" w:rsidRPr="008562D5">
        <w:rPr>
          <w:rFonts w:cs="Arial" w:hAnsi="Times New Roman" w:ascii="Times New Roman"/>
          <w:szCs w:val="24"/>
          <w:lang w:val="hr-HR"/>
        </w:rPr>
        <w:t>:</w:t>
      </w:r>
    </w:p>
    <w:p w:rsidRDefault="008562D5" w:rsidP="008562D5" w:rsidR="008562D5" w:rsidRPr="008562D5">
      <w:pPr>
        <w:pStyle w:val="Odlomakpopisa"/>
        <w:ind w:left="1080"/>
        <w:jc w:val="both"/>
        <w:rPr>
          <w:rFonts w:cs="Arial" w:hAnsi="Times New Roman" w:ascii="Times New Roman"/>
          <w:szCs w:val="24"/>
          <w:lang w:val="hr-HR"/>
        </w:rPr>
      </w:pPr>
    </w:p>
    <w:p w:rsidRDefault="00DF6758" w:rsidP="00032DC9" w:rsidR="00032DC9">
      <w:pPr>
        <w:pStyle w:val="Odlomakpopisa"/>
        <w:jc w:val="both"/>
        <w:rPr>
          <w:rFonts w:cs="Arial" w:hAnsi="Times New Roman" w:ascii="Times New Roman"/>
          <w:szCs w:val="24"/>
          <w:lang w:val="hr-HR"/>
        </w:rPr>
      </w:pPr>
      <w:r>
        <w:rPr>
          <w:rFonts w:cs="Arial" w:hAnsi="Times New Roman" w:ascii="Times New Roman"/>
          <w:szCs w:val="24"/>
          <w:lang w:val="hr-HR"/>
        </w:rPr>
        <w:t xml:space="preserve">     </w:t>
      </w:r>
      <w:r w:rsidR="008562D5">
        <w:rPr>
          <w:rFonts w:cs="Arial" w:hAnsi="Times New Roman" w:ascii="Times New Roman"/>
          <w:szCs w:val="24"/>
          <w:lang w:val="hr-HR"/>
        </w:rPr>
        <w:t xml:space="preserve">  </w:t>
      </w:r>
      <w:r w:rsidR="00032DC9">
        <w:rPr>
          <w:rFonts w:cs="Arial" w:hAnsi="Times New Roman" w:ascii="Times New Roman"/>
          <w:szCs w:val="24"/>
          <w:lang w:val="hr-HR"/>
        </w:rPr>
        <w:t xml:space="preserve">kat čest br.    oznaka zemljišta </w:t>
      </w:r>
      <w:r w:rsidR="00032DC9">
        <w:rPr>
          <w:rFonts w:cs="Arial" w:hAnsi="Times New Roman" w:ascii="Times New Roman"/>
          <w:szCs w:val="24"/>
          <w:lang w:val="hr-HR"/>
        </w:rPr>
        <w:tab/>
      </w:r>
      <w:r w:rsidR="00032DC9">
        <w:rPr>
          <w:rFonts w:cs="Arial" w:hAnsi="Times New Roman" w:ascii="Times New Roman"/>
          <w:szCs w:val="24"/>
          <w:lang w:val="hr-HR"/>
        </w:rPr>
        <w:tab/>
      </w:r>
      <w:r w:rsidR="00032DC9">
        <w:rPr>
          <w:rFonts w:cs="Arial" w:hAnsi="Times New Roman" w:ascii="Times New Roman"/>
          <w:szCs w:val="24"/>
          <w:lang w:val="hr-HR"/>
        </w:rPr>
        <w:tab/>
        <w:t xml:space="preserve">    površina m2</w:t>
      </w:r>
    </w:p>
    <w:p w:rsidRDefault="00DF6758" w:rsidP="00032DC9" w:rsidR="00032DC9">
      <w:pPr>
        <w:pStyle w:val="Odlomakpopisa"/>
        <w:jc w:val="both"/>
        <w:rPr>
          <w:rFonts w:cs="Arial" w:hAnsi="Times New Roman" w:ascii="Times New Roman"/>
          <w:szCs w:val="24"/>
          <w:lang w:val="hr-HR"/>
        </w:rPr>
      </w:pPr>
      <w:r>
        <w:rPr>
          <w:rFonts w:cs="Arial" w:hAnsi="Times New Roman" w:ascii="Times New Roman"/>
          <w:szCs w:val="24"/>
          <w:lang w:val="hr-HR"/>
        </w:rPr>
        <w:t xml:space="preserve">   </w:t>
      </w:r>
      <w:r w:rsidR="008562D5">
        <w:rPr>
          <w:rFonts w:cs="Arial" w:hAnsi="Times New Roman" w:ascii="Times New Roman"/>
          <w:szCs w:val="24"/>
          <w:lang w:val="hr-HR"/>
        </w:rPr>
        <w:t xml:space="preserve">   </w:t>
      </w:r>
      <w:r w:rsidR="00032DC9">
        <w:rPr>
          <w:rFonts w:cs="Arial" w:hAnsi="Times New Roman" w:ascii="Times New Roman"/>
          <w:szCs w:val="24"/>
          <w:lang w:val="hr-HR"/>
        </w:rPr>
        <w:t>1114/17</w:t>
      </w:r>
      <w:r w:rsidR="00032DC9">
        <w:rPr>
          <w:rFonts w:cs="Arial" w:hAnsi="Times New Roman" w:ascii="Times New Roman"/>
          <w:szCs w:val="24"/>
          <w:lang w:val="hr-HR"/>
        </w:rPr>
        <w:tab/>
      </w:r>
      <w:r>
        <w:rPr>
          <w:rFonts w:cs="Arial" w:hAnsi="Times New Roman" w:ascii="Times New Roman"/>
          <w:szCs w:val="24"/>
          <w:lang w:val="hr-HR"/>
        </w:rPr>
        <w:t xml:space="preserve"> </w:t>
      </w:r>
      <w:r w:rsidR="008562D5">
        <w:rPr>
          <w:rFonts w:cs="Arial" w:hAnsi="Times New Roman" w:ascii="Times New Roman"/>
          <w:szCs w:val="24"/>
          <w:lang w:val="hr-HR"/>
        </w:rPr>
        <w:t xml:space="preserve">  </w:t>
      </w:r>
      <w:r w:rsidR="00032DC9">
        <w:rPr>
          <w:rFonts w:cs="Arial" w:hAnsi="Times New Roman" w:ascii="Times New Roman"/>
          <w:szCs w:val="24"/>
          <w:lang w:val="hr-HR"/>
        </w:rPr>
        <w:t>IVANE BRLIĆ MAŽURANIĆ 29</w:t>
      </w:r>
      <w:r w:rsidR="00032DC9">
        <w:rPr>
          <w:rFonts w:cs="Arial" w:hAnsi="Times New Roman" w:ascii="Times New Roman"/>
          <w:szCs w:val="24"/>
          <w:lang w:val="hr-HR"/>
        </w:rPr>
        <w:tab/>
      </w:r>
      <w:r w:rsidR="00032DC9">
        <w:rPr>
          <w:rFonts w:cs="Arial" w:hAnsi="Times New Roman" w:ascii="Times New Roman"/>
          <w:szCs w:val="24"/>
          <w:lang w:val="hr-HR"/>
        </w:rPr>
        <w:tab/>
        <w:t>483</w:t>
      </w:r>
    </w:p>
    <w:p w:rsidRDefault="00DF6758" w:rsidP="00032DC9" w:rsidR="00032DC9">
      <w:pPr>
        <w:pStyle w:val="Odlomakpopisa"/>
        <w:ind w:firstLine="696" w:left="1428"/>
        <w:jc w:val="both"/>
        <w:rPr>
          <w:rFonts w:cs="Arial" w:hAnsi="Times New Roman" w:ascii="Times New Roman"/>
          <w:szCs w:val="24"/>
          <w:lang w:val="hr-HR"/>
        </w:rPr>
      </w:pPr>
      <w:r>
        <w:rPr>
          <w:rFonts w:cs="Arial" w:hAnsi="Times New Roman" w:ascii="Times New Roman"/>
          <w:szCs w:val="24"/>
          <w:lang w:val="hr-HR"/>
        </w:rPr>
        <w:t xml:space="preserve"> </w:t>
      </w:r>
      <w:r w:rsidR="008562D5">
        <w:rPr>
          <w:rFonts w:cs="Arial" w:hAnsi="Times New Roman" w:ascii="Times New Roman"/>
          <w:szCs w:val="24"/>
          <w:lang w:val="hr-HR"/>
        </w:rPr>
        <w:t xml:space="preserve">  </w:t>
      </w:r>
      <w:r w:rsidR="00032DC9">
        <w:rPr>
          <w:rFonts w:cs="Arial" w:hAnsi="Times New Roman" w:ascii="Times New Roman"/>
          <w:szCs w:val="24"/>
          <w:lang w:val="hr-HR"/>
        </w:rPr>
        <w:t>DVORIŠTE</w:t>
      </w:r>
      <w:r w:rsidR="00032DC9">
        <w:rPr>
          <w:rFonts w:cs="Arial" w:hAnsi="Times New Roman" w:ascii="Times New Roman"/>
          <w:szCs w:val="24"/>
          <w:lang w:val="hr-HR"/>
        </w:rPr>
        <w:tab/>
      </w:r>
      <w:r w:rsidR="00032DC9">
        <w:rPr>
          <w:rFonts w:cs="Arial" w:hAnsi="Times New Roman" w:ascii="Times New Roman"/>
          <w:szCs w:val="24"/>
          <w:lang w:val="hr-HR"/>
        </w:rPr>
        <w:tab/>
      </w:r>
      <w:r w:rsidR="00032DC9">
        <w:rPr>
          <w:rFonts w:cs="Arial" w:hAnsi="Times New Roman" w:ascii="Times New Roman"/>
          <w:szCs w:val="24"/>
          <w:lang w:val="hr-HR"/>
        </w:rPr>
        <w:tab/>
      </w:r>
      <w:r w:rsidR="00032DC9">
        <w:rPr>
          <w:rFonts w:cs="Arial" w:hAnsi="Times New Roman" w:ascii="Times New Roman"/>
          <w:szCs w:val="24"/>
          <w:lang w:val="hr-HR"/>
        </w:rPr>
        <w:tab/>
      </w:r>
      <w:r w:rsidR="00032DC9">
        <w:rPr>
          <w:rFonts w:cs="Arial" w:hAnsi="Times New Roman" w:ascii="Times New Roman"/>
          <w:szCs w:val="24"/>
          <w:lang w:val="hr-HR"/>
        </w:rPr>
        <w:tab/>
        <w:t>338</w:t>
      </w:r>
    </w:p>
    <w:p w:rsidRDefault="00032DC9" w:rsidP="00032DC9" w:rsidR="00032DC9">
      <w:pPr>
        <w:pStyle w:val="Odlomakpopisa"/>
        <w:jc w:val="both"/>
        <w:rPr>
          <w:rFonts w:cs="Arial" w:hAnsi="Times New Roman" w:ascii="Times New Roman"/>
          <w:szCs w:val="24"/>
          <w:lang w:val="hr-HR"/>
        </w:rPr>
      </w:pPr>
      <w:r>
        <w:rPr>
          <w:rFonts w:cs="Arial" w:hAnsi="Times New Roman" w:ascii="Times New Roman"/>
          <w:szCs w:val="24"/>
          <w:lang w:val="hr-HR"/>
        </w:rPr>
        <w:tab/>
      </w:r>
      <w:r>
        <w:rPr>
          <w:rFonts w:cs="Arial" w:hAnsi="Times New Roman" w:ascii="Times New Roman"/>
          <w:szCs w:val="24"/>
          <w:lang w:val="hr-HR"/>
        </w:rPr>
        <w:tab/>
      </w:r>
      <w:r w:rsidR="00DF6758">
        <w:rPr>
          <w:rFonts w:cs="Arial" w:hAnsi="Times New Roman" w:ascii="Times New Roman"/>
          <w:szCs w:val="24"/>
          <w:lang w:val="hr-HR"/>
        </w:rPr>
        <w:t xml:space="preserve"> </w:t>
      </w:r>
      <w:r w:rsidR="008562D5">
        <w:rPr>
          <w:rFonts w:cs="Arial" w:hAnsi="Times New Roman" w:ascii="Times New Roman"/>
          <w:szCs w:val="24"/>
          <w:lang w:val="hr-HR"/>
        </w:rPr>
        <w:t xml:space="preserve">  </w:t>
      </w:r>
      <w:r w:rsidR="00DF6758">
        <w:rPr>
          <w:rFonts w:cs="Arial" w:hAnsi="Times New Roman" w:ascii="Times New Roman"/>
          <w:szCs w:val="24"/>
          <w:lang w:val="hr-HR"/>
        </w:rPr>
        <w:t>KUĆA</w:t>
      </w:r>
      <w:r w:rsidR="00DF6758">
        <w:rPr>
          <w:rFonts w:cs="Arial" w:hAnsi="Times New Roman" w:ascii="Times New Roman"/>
          <w:szCs w:val="24"/>
          <w:lang w:val="hr-HR"/>
        </w:rPr>
        <w:tab/>
      </w:r>
      <w:r w:rsidR="00DF6758">
        <w:rPr>
          <w:rFonts w:cs="Arial" w:hAnsi="Times New Roman" w:ascii="Times New Roman"/>
          <w:szCs w:val="24"/>
          <w:lang w:val="hr-HR"/>
        </w:rPr>
        <w:tab/>
      </w:r>
      <w:r w:rsidR="00DF6758">
        <w:rPr>
          <w:rFonts w:cs="Arial" w:hAnsi="Times New Roman" w:ascii="Times New Roman"/>
          <w:szCs w:val="24"/>
          <w:lang w:val="hr-HR"/>
        </w:rPr>
        <w:tab/>
      </w:r>
      <w:r w:rsidR="00DF6758">
        <w:rPr>
          <w:rFonts w:cs="Arial" w:hAnsi="Times New Roman" w:ascii="Times New Roman"/>
          <w:szCs w:val="24"/>
          <w:lang w:val="hr-HR"/>
        </w:rPr>
        <w:tab/>
      </w:r>
      <w:r w:rsidR="00DF6758">
        <w:rPr>
          <w:rFonts w:cs="Arial" w:hAnsi="Times New Roman" w:ascii="Times New Roman"/>
          <w:szCs w:val="24"/>
          <w:lang w:val="hr-HR"/>
        </w:rPr>
        <w:tab/>
      </w:r>
      <w:r>
        <w:rPr>
          <w:rFonts w:cs="Arial" w:hAnsi="Times New Roman" w:ascii="Times New Roman"/>
          <w:szCs w:val="24"/>
          <w:lang w:val="hr-HR"/>
        </w:rPr>
        <w:t>145</w:t>
      </w:r>
    </w:p>
    <w:p w:rsidRDefault="00032DC9" w:rsidP="00032DC9" w:rsidR="00032DC9" w:rsidRPr="00032DC9">
      <w:pPr>
        <w:pStyle w:val="Odlomakpopisa"/>
        <w:jc w:val="both"/>
        <w:rPr>
          <w:rFonts w:cs="Arial" w:hAnsi="Times New Roman" w:ascii="Times New Roman"/>
          <w:szCs w:val="24"/>
          <w:lang w:val="hr-HR"/>
        </w:rPr>
      </w:pPr>
      <w:r>
        <w:rPr>
          <w:rFonts w:cs="Arial" w:hAnsi="Times New Roman" w:ascii="Times New Roman"/>
          <w:szCs w:val="24"/>
          <w:lang w:val="hr-HR"/>
        </w:rPr>
        <w:tab/>
      </w:r>
      <w:r>
        <w:rPr>
          <w:rFonts w:cs="Arial" w:hAnsi="Times New Roman" w:ascii="Times New Roman"/>
          <w:szCs w:val="24"/>
          <w:lang w:val="hr-HR"/>
        </w:rPr>
        <w:tab/>
      </w:r>
      <w:r>
        <w:rPr>
          <w:rFonts w:cs="Arial" w:hAnsi="Times New Roman" w:ascii="Times New Roman"/>
          <w:szCs w:val="24"/>
          <w:lang w:val="hr-HR"/>
        </w:rPr>
        <w:tab/>
      </w:r>
      <w:r>
        <w:rPr>
          <w:rFonts w:cs="Arial" w:hAnsi="Times New Roman" w:ascii="Times New Roman"/>
          <w:szCs w:val="24"/>
          <w:lang w:val="hr-HR"/>
        </w:rPr>
        <w:tab/>
      </w:r>
      <w:r>
        <w:rPr>
          <w:rFonts w:cs="Arial" w:hAnsi="Times New Roman" w:ascii="Times New Roman"/>
          <w:szCs w:val="24"/>
          <w:lang w:val="hr-HR"/>
        </w:rPr>
        <w:tab/>
      </w:r>
      <w:r>
        <w:rPr>
          <w:rFonts w:cs="Arial" w:hAnsi="Times New Roman" w:ascii="Times New Roman"/>
          <w:szCs w:val="24"/>
          <w:lang w:val="hr-HR"/>
        </w:rPr>
        <w:tab/>
      </w:r>
      <w:r>
        <w:rPr>
          <w:rFonts w:cs="Arial" w:hAnsi="Times New Roman" w:ascii="Times New Roman"/>
          <w:szCs w:val="24"/>
          <w:lang w:val="hr-HR"/>
        </w:rPr>
        <w:tab/>
      </w:r>
      <w:r>
        <w:rPr>
          <w:rFonts w:cs="Arial" w:hAnsi="Times New Roman" w:ascii="Times New Roman"/>
          <w:szCs w:val="24"/>
          <w:lang w:val="hr-HR"/>
        </w:rPr>
        <w:tab/>
      </w:r>
      <w:r>
        <w:rPr>
          <w:rFonts w:cs="Arial" w:hAnsi="Times New Roman" w:ascii="Times New Roman"/>
          <w:szCs w:val="24"/>
          <w:lang w:val="hr-HR"/>
        </w:rPr>
        <w:tab/>
      </w:r>
      <w:r>
        <w:rPr>
          <w:rFonts w:cs="Arial" w:hAnsi="Times New Roman" w:ascii="Times New Roman"/>
          <w:szCs w:val="24"/>
          <w:lang w:val="hr-HR"/>
        </w:rPr>
        <w:tab/>
      </w:r>
    </w:p>
    <w:p w:rsidRDefault="00032DC9" w:rsidP="00032DC9" w:rsidR="00032DC9" w:rsidRPr="00032DC9">
      <w:pPr>
        <w:pStyle w:val="Odlomakpopisa"/>
        <w:jc w:val="both"/>
        <w:rPr>
          <w:rFonts w:cs="Arial" w:hAnsi="Times New Roman" w:ascii="Times New Roman"/>
          <w:szCs w:val="24"/>
          <w:lang w:val="hr-HR"/>
        </w:rPr>
      </w:pPr>
      <w:r w:rsidRPr="00032DC9">
        <w:rPr>
          <w:rFonts w:cs="Arial" w:hAnsi="Times New Roman" w:ascii="Times New Roman"/>
          <w:szCs w:val="24"/>
          <w:lang w:val="hr-HR"/>
        </w:rPr>
        <w:tab/>
      </w:r>
      <w:r w:rsidRPr="00032DC9">
        <w:rPr>
          <w:rFonts w:cs="Arial" w:hAnsi="Times New Roman" w:ascii="Times New Roman"/>
          <w:szCs w:val="24"/>
          <w:lang w:val="hr-HR"/>
        </w:rPr>
        <w:tab/>
      </w:r>
    </w:p>
    <w:p w:rsidRDefault="00032DC9" w:rsidP="008562D5" w:rsidR="008562D5" w:rsidRPr="008562D5">
      <w:pPr>
        <w:pStyle w:val="Odlomakpopisa"/>
        <w:numPr>
          <w:ilvl w:val="0"/>
          <w:numId w:val="29"/>
        </w:numPr>
        <w:jc w:val="both"/>
        <w:rPr>
          <w:rFonts w:cs="Arial" w:hAnsi="Times New Roman" w:ascii="Times New Roman"/>
          <w:szCs w:val="24"/>
          <w:lang w:val="hr-HR"/>
        </w:rPr>
      </w:pPr>
      <w:r w:rsidRPr="008562D5">
        <w:rPr>
          <w:rFonts w:cs="Arial" w:hAnsi="Times New Roman" w:ascii="Times New Roman"/>
          <w:szCs w:val="24"/>
          <w:lang w:val="hr-HR"/>
        </w:rPr>
        <w:t xml:space="preserve">Zaključkom o prodaji utvrdit će se vrijednost nekretnina, način i uvjeti prodaje </w:t>
      </w:r>
      <w:r w:rsidR="008562D5" w:rsidRPr="008562D5">
        <w:rPr>
          <w:rFonts w:cs="Arial" w:hAnsi="Times New Roman" w:ascii="Times New Roman"/>
          <w:szCs w:val="24"/>
          <w:lang w:val="hr-HR"/>
        </w:rPr>
        <w:t xml:space="preserve">b   </w:t>
      </w:r>
    </w:p>
    <w:p w:rsidRDefault="00032DC9" w:rsidP="008562D5" w:rsidR="00032DC9" w:rsidRPr="008562D5">
      <w:pPr>
        <w:pStyle w:val="Odlomakpopisa"/>
        <w:ind w:left="1080"/>
        <w:jc w:val="both"/>
        <w:rPr>
          <w:rFonts w:cs="Arial" w:hAnsi="Times New Roman" w:ascii="Times New Roman"/>
          <w:szCs w:val="24"/>
          <w:lang w:val="hr-HR"/>
        </w:rPr>
      </w:pPr>
      <w:r w:rsidRPr="008562D5">
        <w:rPr>
          <w:rFonts w:cs="Arial" w:hAnsi="Times New Roman" w:ascii="Times New Roman"/>
          <w:szCs w:val="24"/>
          <w:lang w:val="hr-HR"/>
        </w:rPr>
        <w:t>nekretnina iz   točke I.) ovog rješenja.</w:t>
      </w:r>
      <w:r w:rsidRPr="008562D5">
        <w:rPr>
          <w:rFonts w:cs="Arial" w:hAnsi="Times New Roman" w:ascii="Times New Roman"/>
          <w:szCs w:val="24"/>
          <w:lang w:val="hr-HR"/>
        </w:rPr>
        <w:tab/>
      </w:r>
      <w:r w:rsidRPr="008562D5">
        <w:rPr>
          <w:rFonts w:cs="Arial" w:hAnsi="Times New Roman" w:ascii="Times New Roman"/>
          <w:szCs w:val="24"/>
          <w:lang w:val="hr-HR"/>
        </w:rPr>
        <w:tab/>
      </w:r>
      <w:r w:rsidRPr="008562D5">
        <w:rPr>
          <w:rFonts w:cs="Arial" w:hAnsi="Times New Roman" w:ascii="Times New Roman"/>
          <w:szCs w:val="24"/>
          <w:lang w:val="hr-HR"/>
        </w:rPr>
        <w:tab/>
      </w:r>
    </w:p>
    <w:p w:rsidRDefault="00032DC9" w:rsidP="00032DC9" w:rsidR="00032DC9" w:rsidRPr="00032DC9">
      <w:pPr>
        <w:jc w:val="right"/>
        <w:rPr>
          <w:rFonts w:cs="Arial" w:hAnsi="Times New Roman" w:ascii="Times New Roman"/>
          <w:szCs w:val="24"/>
          <w:lang w:val="hr-HR"/>
        </w:rPr>
      </w:pPr>
      <w:r w:rsidRPr="00032DC9">
        <w:rPr>
          <w:rFonts w:cs="Arial" w:hAnsi="Times New Roman" w:ascii="Times New Roman"/>
          <w:szCs w:val="24"/>
          <w:lang w:val="hr-HR"/>
        </w:rPr>
        <w:tab/>
      </w:r>
      <w:r w:rsidRPr="00032DC9">
        <w:rPr>
          <w:rFonts w:cs="Arial" w:hAnsi="Times New Roman" w:ascii="Times New Roman"/>
          <w:szCs w:val="24"/>
          <w:lang w:val="hr-HR"/>
        </w:rPr>
        <w:tab/>
      </w:r>
      <w:r w:rsidRPr="00032DC9">
        <w:rPr>
          <w:rFonts w:cs="Arial" w:hAnsi="Times New Roman" w:ascii="Times New Roman"/>
          <w:szCs w:val="24"/>
          <w:lang w:val="hr-HR"/>
        </w:rPr>
        <w:tab/>
      </w:r>
      <w:r w:rsidRPr="00032DC9">
        <w:rPr>
          <w:rFonts w:cs="Arial" w:hAnsi="Times New Roman" w:ascii="Times New Roman"/>
          <w:szCs w:val="24"/>
          <w:lang w:val="hr-HR"/>
        </w:rPr>
        <w:tab/>
      </w:r>
    </w:p>
    <w:p w:rsidRDefault="008562D5" w:rsidP="00032DC9" w:rsidR="00032DC9">
      <w:pPr>
        <w:jc w:val="both"/>
        <w:rPr>
          <w:rFonts w:cs="Arial" w:hAnsi="Times New Roman" w:ascii="Times New Roman"/>
          <w:szCs w:val="24"/>
          <w:lang w:val="hr-HR"/>
        </w:rPr>
      </w:pPr>
      <w:r>
        <w:rPr>
          <w:rFonts w:cs="Arial" w:hAnsi="Times New Roman" w:ascii="Times New Roman"/>
          <w:szCs w:val="24"/>
          <w:lang w:val="hr-HR"/>
        </w:rPr>
        <w:t xml:space="preserve">      </w:t>
      </w:r>
      <w:r w:rsidR="00032DC9">
        <w:rPr>
          <w:rFonts w:cs="Arial" w:hAnsi="Times New Roman" w:ascii="Times New Roman"/>
          <w:szCs w:val="24"/>
          <w:lang w:val="hr-HR"/>
        </w:rPr>
        <w:t xml:space="preserve">III. </w:t>
      </w:r>
      <w:r>
        <w:rPr>
          <w:rFonts w:cs="Arial" w:hAnsi="Times New Roman" w:ascii="Times New Roman"/>
          <w:szCs w:val="24"/>
          <w:lang w:val="hr-HR"/>
        </w:rPr>
        <w:t xml:space="preserve">      </w:t>
      </w:r>
      <w:r w:rsidR="00032DC9" w:rsidRPr="00032DC9">
        <w:rPr>
          <w:rFonts w:cs="Arial" w:hAnsi="Times New Roman" w:ascii="Times New Roman"/>
          <w:szCs w:val="24"/>
          <w:lang w:val="hr-HR"/>
        </w:rPr>
        <w:t xml:space="preserve">Određuje se upis zabilježbe ovog rješenja o prodaji nekretnina stečajnog dužnika u </w:t>
      </w:r>
    </w:p>
    <w:p w:rsidRDefault="008562D5" w:rsidP="00032DC9" w:rsidR="00032DC9" w:rsidRPr="00032DC9">
      <w:pPr>
        <w:jc w:val="both"/>
        <w:rPr>
          <w:rFonts w:cs="Arial" w:hAnsi="Times New Roman" w:ascii="Times New Roman"/>
          <w:szCs w:val="24"/>
          <w:lang w:val="hr-HR"/>
        </w:rPr>
      </w:pPr>
      <w:r>
        <w:rPr>
          <w:rFonts w:cs="Arial" w:hAnsi="Times New Roman" w:ascii="Times New Roman"/>
          <w:szCs w:val="24"/>
          <w:lang w:val="hr-HR"/>
        </w:rPr>
        <w:t xml:space="preserve">                  </w:t>
      </w:r>
      <w:r w:rsidR="00032DC9" w:rsidRPr="00032DC9">
        <w:rPr>
          <w:rFonts w:cs="Arial" w:hAnsi="Times New Roman" w:ascii="Times New Roman"/>
          <w:szCs w:val="24"/>
          <w:lang w:val="hr-HR"/>
        </w:rPr>
        <w:t>zemljišnim knjigama zemljišno</w:t>
      </w:r>
      <w:r w:rsidR="00032DC9">
        <w:rPr>
          <w:rFonts w:cs="Arial" w:hAnsi="Times New Roman" w:ascii="Times New Roman"/>
          <w:szCs w:val="24"/>
          <w:lang w:val="hr-HR"/>
        </w:rPr>
        <w:t>knjižnog odjela Općinskog suda u Sisku</w:t>
      </w:r>
      <w:r w:rsidR="00032DC9" w:rsidRPr="00032DC9">
        <w:rPr>
          <w:rFonts w:cs="Arial" w:hAnsi="Times New Roman" w:ascii="Times New Roman"/>
          <w:szCs w:val="24"/>
          <w:lang w:val="hr-HR"/>
        </w:rPr>
        <w:t>.</w:t>
      </w:r>
    </w:p>
    <w:p w:rsidRDefault="00032DC9" w:rsidP="00032DC9" w:rsidR="00032DC9" w:rsidRPr="00032DC9">
      <w:pPr>
        <w:jc w:val="center"/>
        <w:rPr>
          <w:rFonts w:cs="Arial" w:hAnsi="Times New Roman" w:ascii="Times New Roman"/>
          <w:szCs w:val="24"/>
          <w:lang w:val="hr-HR"/>
        </w:rPr>
      </w:pPr>
    </w:p>
    <w:p w:rsidRDefault="00032DC9" w:rsidP="00032DC9" w:rsidR="00032DC9">
      <w:pPr>
        <w:jc w:val="center"/>
        <w:rPr>
          <w:rFonts w:cs="Arial" w:hAnsi="Times New Roman" w:ascii="Times New Roman"/>
          <w:szCs w:val="24"/>
          <w:lang w:val="hr-HR"/>
        </w:rPr>
      </w:pPr>
      <w:r w:rsidRPr="00032DC9">
        <w:rPr>
          <w:rFonts w:cs="Arial" w:hAnsi="Times New Roman" w:ascii="Times New Roman"/>
          <w:szCs w:val="24"/>
          <w:lang w:val="hr-HR"/>
        </w:rPr>
        <w:t>Obrazloženje</w:t>
      </w:r>
    </w:p>
    <w:p w:rsidRDefault="00032DC9" w:rsidP="00032DC9" w:rsidR="00032DC9">
      <w:pPr>
        <w:jc w:val="center"/>
        <w:rPr>
          <w:rFonts w:cs="Arial" w:hAnsi="Times New Roman" w:ascii="Times New Roman"/>
          <w:szCs w:val="24"/>
          <w:lang w:val="hr-HR"/>
        </w:rPr>
      </w:pPr>
    </w:p>
    <w:p w:rsidRDefault="00032DC9" w:rsidP="000A3324" w:rsidR="00032DC9">
      <w:pPr>
        <w:tabs>
          <w:tab w:pos="689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cs="Arial" w:hAnsi="Times New Roman" w:ascii="Times New Roman"/>
          <w:color w:val="FF0000"/>
          <w:szCs w:val="24"/>
          <w:lang w:val="hr-HR"/>
        </w:rPr>
        <w:tab/>
      </w:r>
      <w:r w:rsidRPr="000A3324">
        <w:rPr>
          <w:rFonts w:cs="Arial" w:hAnsi="Times New Roman" w:ascii="Times New Roman"/>
          <w:szCs w:val="24"/>
          <w:lang w:val="hr-HR"/>
        </w:rPr>
        <w:t xml:space="preserve">Nakon zaključenja </w:t>
      </w:r>
      <w:r w:rsidR="000A3324" w:rsidRPr="000A3324">
        <w:rPr>
          <w:rFonts w:cs="Arial" w:hAnsi="Times New Roman" w:ascii="Times New Roman"/>
          <w:szCs w:val="24"/>
          <w:lang w:val="hr-HR"/>
        </w:rPr>
        <w:t>stečajnog</w:t>
      </w:r>
      <w:r w:rsidRPr="000A3324">
        <w:rPr>
          <w:rFonts w:cs="Arial" w:hAnsi="Times New Roman" w:ascii="Times New Roman"/>
          <w:szCs w:val="24"/>
          <w:lang w:val="hr-HR"/>
        </w:rPr>
        <w:t xml:space="preserve"> postupka nad stečajnim dužnikom </w:t>
      </w:r>
      <w:r w:rsidRPr="00032DC9">
        <w:rPr>
          <w:rFonts w:hAnsi="Times New Roman" w:ascii="Times New Roman"/>
          <w:szCs w:val="24"/>
          <w:lang w:val="hr-HR"/>
        </w:rPr>
        <w:t>AUTOCENTAR- RIZZITELLI društvo s ograničenom odgovornošću za unutarnju i vanjsku trgovinu u stečaju,</w:t>
      </w:r>
      <w:r>
        <w:rPr>
          <w:rFonts w:hAnsi="Times New Roman" w:ascii="Times New Roman"/>
          <w:szCs w:val="24"/>
          <w:lang w:val="hr-HR"/>
        </w:rPr>
        <w:t xml:space="preserve"> Zagreb, Fallerovo šetalište 22/6, Rull 1-40577, stečajni postupak je nastavljen nad stečajnom masom koju čine gore navedene nekretnine, konkretno </w:t>
      </w:r>
      <w:r w:rsidRPr="00032DC9">
        <w:rPr>
          <w:rFonts w:hAnsi="Times New Roman" w:ascii="Times New Roman"/>
          <w:szCs w:val="24"/>
          <w:lang w:val="hr-HR"/>
        </w:rPr>
        <w:t>STEČAJNA MASA iza AUTOCENTAR- RIZZITELLI društvo s ograničenom odgovornošću za unutarnju i vanjsku trgovinu u stečaju,Zagreb, Jordanovac 113, OIB 54905468870</w:t>
      </w:r>
      <w:r>
        <w:rPr>
          <w:rFonts w:hAnsi="Times New Roman" w:ascii="Times New Roman"/>
          <w:szCs w:val="24"/>
          <w:lang w:val="hr-HR"/>
        </w:rPr>
        <w:t xml:space="preserve">, koja </w:t>
      </w:r>
      <w:r w:rsidR="00DF6758">
        <w:rPr>
          <w:rFonts w:hAnsi="Times New Roman" w:ascii="Times New Roman"/>
          <w:szCs w:val="24"/>
          <w:lang w:val="hr-HR"/>
        </w:rPr>
        <w:t>stečajna</w:t>
      </w:r>
      <w:r>
        <w:rPr>
          <w:rFonts w:hAnsi="Times New Roman" w:ascii="Times New Roman"/>
          <w:szCs w:val="24"/>
          <w:lang w:val="hr-HR"/>
        </w:rPr>
        <w:t xml:space="preserve"> masa je upisana u </w:t>
      </w:r>
      <w:r w:rsidR="00DF6758">
        <w:rPr>
          <w:rFonts w:hAnsi="Times New Roman" w:ascii="Times New Roman"/>
          <w:szCs w:val="24"/>
          <w:lang w:val="hr-HR"/>
        </w:rPr>
        <w:t>sudskom</w:t>
      </w:r>
      <w:r>
        <w:rPr>
          <w:rFonts w:hAnsi="Times New Roman" w:ascii="Times New Roman"/>
          <w:szCs w:val="24"/>
          <w:lang w:val="hr-HR"/>
        </w:rPr>
        <w:t xml:space="preserve"> registru ovog suda temeljem odredbe čl. 438. SZ-a, koja dobiva novi OIB i novo </w:t>
      </w:r>
      <w:r>
        <w:rPr>
          <w:rFonts w:hAnsi="Times New Roman" w:ascii="Times New Roman"/>
          <w:szCs w:val="24"/>
          <w:lang w:val="hr-HR"/>
        </w:rPr>
        <w:lastRenderedPageBreak/>
        <w:t>sjedište temeljem adrese stečajnog upravitelja, u ovom slučaju Ivice Boltužića iz Zagreba, koja stečajna masa je slijednik stečajnog dužnika,.</w:t>
      </w:r>
    </w:p>
    <w:p w:rsidRDefault="00032DC9" w:rsidP="00032DC9" w:rsidR="00032DC9">
      <w:pPr>
        <w:tabs>
          <w:tab w:pos="689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A3324" w:rsidP="00032DC9" w:rsidR="00032DC9">
      <w:pPr>
        <w:tabs>
          <w:tab w:pos="689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F6758">
        <w:rPr>
          <w:rFonts w:hAnsi="Times New Roman" w:ascii="Times New Roman"/>
          <w:szCs w:val="24"/>
          <w:lang w:val="hr-HR"/>
        </w:rPr>
        <w:t>Nad gore navedenom nekretninom</w:t>
      </w:r>
      <w:r w:rsidR="00032DC9">
        <w:rPr>
          <w:rFonts w:hAnsi="Times New Roman" w:ascii="Times New Roman"/>
          <w:szCs w:val="24"/>
          <w:lang w:val="hr-HR"/>
        </w:rPr>
        <w:t xml:space="preserve"> pravomoćno je obustavljen ovršni postupak pred Općinskim sudom u Sisku, rješenjem Ovr-2162/11 dana 20. lipnja 2013., u kojem postupku su se unovčavala gore navedene nekretnine, </w:t>
      </w:r>
      <w:r w:rsidR="00DF6758">
        <w:rPr>
          <w:rFonts w:hAnsi="Times New Roman" w:ascii="Times New Roman"/>
          <w:szCs w:val="24"/>
          <w:lang w:val="hr-HR"/>
        </w:rPr>
        <w:t>a također je  rješenjem istog Op</w:t>
      </w:r>
      <w:r w:rsidR="00032DC9">
        <w:rPr>
          <w:rFonts w:hAnsi="Times New Roman" w:ascii="Times New Roman"/>
          <w:szCs w:val="24"/>
          <w:lang w:val="hr-HR"/>
        </w:rPr>
        <w:t>ćinskog su</w:t>
      </w:r>
      <w:r w:rsidR="00DF6758">
        <w:rPr>
          <w:rFonts w:hAnsi="Times New Roman" w:ascii="Times New Roman"/>
          <w:szCs w:val="24"/>
          <w:lang w:val="hr-HR"/>
        </w:rPr>
        <w:t xml:space="preserve">da u Sisku br. Z-16937/16 od 1. </w:t>
      </w:r>
      <w:r w:rsidR="00032DC9">
        <w:rPr>
          <w:rFonts w:hAnsi="Times New Roman" w:ascii="Times New Roman"/>
          <w:szCs w:val="24"/>
          <w:lang w:val="hr-HR"/>
        </w:rPr>
        <w:t>prosinca 2016. izvršeno brisanje zabilježbe privremene mjere zabrane otuđenja gore navedenih nekretnina po tužbi i u konačnosti presudi P-20/99 od 19. ožujka 2003.g. a koje rješenje Z-16937/16 je postalo pravomoćno dana 22. prosinca 2016.</w:t>
      </w:r>
    </w:p>
    <w:p w:rsidRDefault="00032DC9" w:rsidP="00032DC9" w:rsidR="00032DC9">
      <w:pPr>
        <w:tabs>
          <w:tab w:pos="689" w:val="left"/>
        </w:tabs>
        <w:rPr>
          <w:rFonts w:hAnsi="Times New Roman" w:ascii="Times New Roman"/>
          <w:szCs w:val="24"/>
          <w:lang w:val="hr-HR"/>
        </w:rPr>
      </w:pPr>
    </w:p>
    <w:p w:rsidRDefault="000A3324" w:rsidP="00B4549A" w:rsidR="00032DC9" w:rsidRPr="00B4549A">
      <w:pPr>
        <w:tabs>
          <w:tab w:pos="689" w:val="left"/>
        </w:tabs>
        <w:jc w:val="both"/>
        <w:rPr>
          <w:rFonts w:cs="Arial" w:hAnsi="Times New Roman" w:ascii="Times New Roman"/>
          <w:color w:val="FF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032DC9">
        <w:rPr>
          <w:rFonts w:hAnsi="Times New Roman" w:ascii="Times New Roman"/>
          <w:szCs w:val="24"/>
          <w:lang w:val="hr-HR"/>
        </w:rPr>
        <w:t xml:space="preserve">Time su se stekli uvjeti za prodaju gore navedenih nekretnina  u stečajnom postupku sukladno odredbi čl. 247. Stečajnog zakona (NN 71/15), što je </w:t>
      </w:r>
      <w:r w:rsidR="00DF6758">
        <w:rPr>
          <w:rFonts w:hAnsi="Times New Roman" w:ascii="Times New Roman"/>
          <w:szCs w:val="24"/>
          <w:lang w:val="hr-HR"/>
        </w:rPr>
        <w:t>stečajni</w:t>
      </w:r>
      <w:r w:rsidR="00032DC9">
        <w:rPr>
          <w:rFonts w:hAnsi="Times New Roman" w:ascii="Times New Roman"/>
          <w:szCs w:val="24"/>
          <w:lang w:val="hr-HR"/>
        </w:rPr>
        <w:t xml:space="preserve"> upravitelj i predložio podneskom od 2. veljače </w:t>
      </w:r>
      <w:r w:rsidR="00B4549A">
        <w:rPr>
          <w:rFonts w:hAnsi="Times New Roman" w:ascii="Times New Roman"/>
          <w:szCs w:val="24"/>
          <w:lang w:val="hr-HR"/>
        </w:rPr>
        <w:t>2017., budući da se radi o nekre</w:t>
      </w:r>
      <w:r w:rsidR="00DF6758">
        <w:rPr>
          <w:rFonts w:hAnsi="Times New Roman" w:ascii="Times New Roman"/>
          <w:szCs w:val="24"/>
          <w:lang w:val="hr-HR"/>
        </w:rPr>
        <w:t>t</w:t>
      </w:r>
      <w:r w:rsidR="00B4549A">
        <w:rPr>
          <w:rFonts w:hAnsi="Times New Roman" w:ascii="Times New Roman"/>
          <w:szCs w:val="24"/>
          <w:lang w:val="hr-HR"/>
        </w:rPr>
        <w:t xml:space="preserve">ninama opterećenim razlučnim pravom, te je stoga pozivom na navedenu odredbu </w:t>
      </w:r>
      <w:r w:rsidR="00032DC9" w:rsidRPr="00032DC9">
        <w:rPr>
          <w:rFonts w:cs="Arial" w:hAnsi="Times New Roman" w:ascii="Times New Roman"/>
          <w:szCs w:val="24"/>
          <w:lang w:val="hr-HR"/>
        </w:rPr>
        <w:t>od</w:t>
      </w:r>
      <w:r w:rsidR="00B4549A">
        <w:rPr>
          <w:rFonts w:cs="Arial" w:hAnsi="Times New Roman" w:ascii="Times New Roman"/>
          <w:szCs w:val="24"/>
          <w:lang w:val="hr-HR"/>
        </w:rPr>
        <w:t>l</w:t>
      </w:r>
      <w:r w:rsidR="00032DC9" w:rsidRPr="00032DC9">
        <w:rPr>
          <w:rFonts w:cs="Arial" w:hAnsi="Times New Roman" w:ascii="Times New Roman"/>
          <w:szCs w:val="24"/>
          <w:lang w:val="hr-HR"/>
        </w:rPr>
        <w:t>učeno kao u izreci ovog rješenja pod točkom I.</w:t>
      </w:r>
    </w:p>
    <w:p w:rsidRDefault="00032DC9" w:rsidP="00032DC9" w:rsidR="00032DC9" w:rsidRPr="00032DC9">
      <w:pPr>
        <w:jc w:val="center"/>
        <w:rPr>
          <w:rFonts w:cs="Arial" w:hAnsi="Times New Roman" w:ascii="Times New Roman"/>
          <w:color w:val="FF0000"/>
          <w:szCs w:val="24"/>
          <w:lang w:val="hr-HR"/>
        </w:rPr>
      </w:pPr>
    </w:p>
    <w:p w:rsidRDefault="00032DC9" w:rsidP="00B4549A" w:rsidR="00032DC9" w:rsidRPr="00032DC9">
      <w:pPr>
        <w:ind w:firstLine="708"/>
        <w:jc w:val="both"/>
        <w:rPr>
          <w:rFonts w:cs="Arial" w:hAnsi="Times New Roman" w:ascii="Times New Roman"/>
          <w:color w:val="FF0000"/>
          <w:szCs w:val="24"/>
          <w:lang w:val="hr-HR"/>
        </w:rPr>
      </w:pPr>
      <w:r w:rsidRPr="00032DC9">
        <w:rPr>
          <w:rFonts w:cs="Arial" w:hAnsi="Times New Roman" w:ascii="Times New Roman"/>
          <w:szCs w:val="24"/>
          <w:lang w:val="hr-HR"/>
        </w:rPr>
        <w:t>Zaključkom o prodaji odredit će se vrijednost nekretnina, način i uvjeti  prodaje sukladno čl. 247. st. 3. SZ-a, a temeljem odredbe čl. 164. st. 3. SZ-a nadležni zemljišno knjižni odjel, kao gore, izvršit će upis zabilježbe ovog rješenja o prodaji u zemljišne knjige</w:t>
      </w:r>
      <w:r w:rsidRPr="00032DC9">
        <w:rPr>
          <w:rFonts w:cs="Arial" w:hAnsi="Times New Roman" w:ascii="Times New Roman"/>
          <w:color w:val="FF0000"/>
          <w:szCs w:val="24"/>
          <w:lang w:val="hr-HR"/>
        </w:rPr>
        <w:t>.</w:t>
      </w:r>
    </w:p>
    <w:p w:rsidRDefault="00E77EE3" w:rsidP="003A740F" w:rsidR="00E77EE3" w:rsidRPr="0034570F">
      <w:pPr>
        <w:jc w:val="center"/>
        <w:rPr>
          <w:rFonts w:hAnsi="Times New Roman" w:ascii="Times New Roman"/>
          <w:lang w:val="hr-HR"/>
        </w:rPr>
      </w:pPr>
    </w:p>
    <w:p w:rsidRDefault="007E07B1" w:rsidP="003A740F" w:rsidR="008811CA" w:rsidRPr="0034570F">
      <w:pPr>
        <w:jc w:val="center"/>
        <w:rPr>
          <w:rFonts w:hAnsi="Times New Roman" w:ascii="Times New Roman"/>
          <w:lang w:val="hr-HR"/>
        </w:rPr>
      </w:pPr>
      <w:r w:rsidRPr="0034570F">
        <w:rPr>
          <w:rFonts w:hAnsi="Times New Roman" w:ascii="Times New Roman"/>
          <w:lang w:val="hr-HR"/>
        </w:rPr>
        <w:t xml:space="preserve">U </w:t>
      </w:r>
      <w:r w:rsidR="00641162" w:rsidRPr="0034570F">
        <w:rPr>
          <w:rFonts w:hAnsi="Times New Roman" w:ascii="Times New Roman"/>
          <w:lang w:val="hr-HR"/>
        </w:rPr>
        <w:t>Zagreb</w:t>
      </w:r>
      <w:r w:rsidRPr="0034570F">
        <w:rPr>
          <w:rFonts w:hAnsi="Times New Roman" w:ascii="Times New Roman"/>
          <w:lang w:val="hr-HR"/>
        </w:rPr>
        <w:t>u</w:t>
      </w:r>
      <w:r w:rsidR="003A740F" w:rsidRPr="0034570F">
        <w:rPr>
          <w:rFonts w:hAnsi="Times New Roman" w:ascii="Times New Roman"/>
          <w:lang w:val="hr-HR"/>
        </w:rPr>
        <w:t xml:space="preserve">, </w:t>
      </w:r>
      <w:r w:rsidR="00DF6758">
        <w:rPr>
          <w:rFonts w:hAnsi="Times New Roman" w:ascii="Times New Roman"/>
          <w:lang w:val="hr-HR"/>
        </w:rPr>
        <w:t>19</w:t>
      </w:r>
      <w:r w:rsidR="00945848" w:rsidRPr="0034570F">
        <w:rPr>
          <w:rFonts w:hAnsi="Times New Roman" w:ascii="Times New Roman"/>
          <w:lang w:val="hr-HR"/>
        </w:rPr>
        <w:t xml:space="preserve">. </w:t>
      </w:r>
      <w:r w:rsidR="00B4549A">
        <w:rPr>
          <w:rFonts w:hAnsi="Times New Roman" w:ascii="Times New Roman"/>
          <w:lang w:val="hr-HR"/>
        </w:rPr>
        <w:t xml:space="preserve">travnja </w:t>
      </w:r>
      <w:r w:rsidR="008A0AAC">
        <w:rPr>
          <w:rFonts w:hAnsi="Times New Roman" w:ascii="Times New Roman"/>
          <w:lang w:val="hr-HR"/>
        </w:rPr>
        <w:t xml:space="preserve"> 2017</w:t>
      </w:r>
      <w:r w:rsidR="00641162" w:rsidRPr="0034570F">
        <w:rPr>
          <w:rFonts w:hAnsi="Times New Roman" w:ascii="Times New Roman"/>
          <w:lang w:val="hr-HR"/>
        </w:rPr>
        <w:t>.</w:t>
      </w:r>
    </w:p>
    <w:p w:rsidRDefault="0098337E" w:rsidP="00974B81" w:rsidR="00641162" w:rsidRPr="0034570F">
      <w:pPr>
        <w:rPr>
          <w:rFonts w:hAnsi="Times New Roman" w:ascii="Times New Roman"/>
          <w:lang w:val="hr-HR"/>
        </w:rPr>
      </w:pPr>
      <w:r w:rsidRPr="0034570F">
        <w:rPr>
          <w:rFonts w:hAnsi="Times New Roman" w:ascii="Times New Roman"/>
          <w:lang w:val="hr-HR"/>
        </w:rPr>
        <w:t xml:space="preserve"> </w:t>
      </w:r>
      <w:r w:rsidR="00974B81" w:rsidRPr="0034570F">
        <w:rPr>
          <w:rFonts w:hAnsi="Times New Roman" w:ascii="Times New Roman"/>
          <w:lang w:val="hr-HR"/>
        </w:rPr>
        <w:tab/>
      </w:r>
      <w:r w:rsidR="00974B81" w:rsidRPr="0034570F">
        <w:rPr>
          <w:rFonts w:hAnsi="Times New Roman" w:ascii="Times New Roman"/>
          <w:lang w:val="hr-HR"/>
        </w:rPr>
        <w:tab/>
      </w:r>
      <w:r w:rsidR="00974B81" w:rsidRPr="0034570F">
        <w:rPr>
          <w:rFonts w:hAnsi="Times New Roman" w:ascii="Times New Roman"/>
          <w:lang w:val="hr-HR"/>
        </w:rPr>
        <w:tab/>
      </w:r>
      <w:r w:rsidR="00974B81" w:rsidRPr="0034570F">
        <w:rPr>
          <w:rFonts w:hAnsi="Times New Roman" w:ascii="Times New Roman"/>
          <w:lang w:val="hr-HR"/>
        </w:rPr>
        <w:tab/>
      </w:r>
      <w:r w:rsidR="00974B81" w:rsidRPr="0034570F">
        <w:rPr>
          <w:rFonts w:hAnsi="Times New Roman" w:ascii="Times New Roman"/>
          <w:lang w:val="hr-HR"/>
        </w:rPr>
        <w:tab/>
      </w:r>
      <w:r w:rsidR="00974B81" w:rsidRPr="0034570F">
        <w:rPr>
          <w:rFonts w:hAnsi="Times New Roman" w:ascii="Times New Roman"/>
          <w:lang w:val="hr-HR"/>
        </w:rPr>
        <w:tab/>
      </w:r>
      <w:r w:rsidR="00974B81" w:rsidRPr="0034570F">
        <w:rPr>
          <w:rFonts w:hAnsi="Times New Roman" w:ascii="Times New Roman"/>
          <w:lang w:val="hr-HR"/>
        </w:rPr>
        <w:tab/>
      </w:r>
      <w:r w:rsidR="00974B81" w:rsidRPr="0034570F">
        <w:rPr>
          <w:rFonts w:hAnsi="Times New Roman" w:ascii="Times New Roman"/>
          <w:lang w:val="hr-HR"/>
        </w:rPr>
        <w:tab/>
      </w:r>
      <w:r w:rsidR="00974B81" w:rsidRPr="0034570F">
        <w:rPr>
          <w:rFonts w:hAnsi="Times New Roman" w:ascii="Times New Roman"/>
          <w:lang w:val="hr-HR"/>
        </w:rPr>
        <w:tab/>
      </w:r>
      <w:r w:rsidR="00B16687" w:rsidRPr="0034570F">
        <w:rPr>
          <w:rFonts w:hAnsi="Times New Roman" w:ascii="Times New Roman"/>
          <w:lang w:val="hr-HR"/>
        </w:rPr>
        <w:tab/>
      </w:r>
      <w:r w:rsidR="00C66F52" w:rsidRPr="0034570F">
        <w:rPr>
          <w:rFonts w:hAnsi="Times New Roman" w:ascii="Times New Roman"/>
          <w:lang w:val="hr-HR"/>
        </w:rPr>
        <w:t xml:space="preserve"> </w:t>
      </w:r>
      <w:r w:rsidR="00B16687" w:rsidRPr="0034570F">
        <w:rPr>
          <w:rFonts w:hAnsi="Times New Roman" w:ascii="Times New Roman"/>
          <w:lang w:val="hr-HR"/>
        </w:rPr>
        <w:t xml:space="preserve"> </w:t>
      </w:r>
      <w:r w:rsidR="00641162" w:rsidRPr="0034570F">
        <w:rPr>
          <w:rFonts w:hAnsi="Times New Roman" w:ascii="Times New Roman"/>
          <w:lang w:val="hr-HR"/>
        </w:rPr>
        <w:t xml:space="preserve"> SUDAC:</w:t>
      </w:r>
    </w:p>
    <w:p w:rsidRDefault="00641162" w:rsidP="00890248" w:rsidR="00890248" w:rsidRPr="0034570F">
      <w:pPr>
        <w:rPr>
          <w:rFonts w:hAnsi="Times New Roman" w:ascii="Times New Roman"/>
          <w:lang w:val="hr-HR"/>
        </w:rPr>
      </w:pPr>
      <w:r w:rsidRPr="0034570F">
        <w:rPr>
          <w:rFonts w:hAnsi="Times New Roman" w:ascii="Times New Roman"/>
          <w:lang w:val="hr-HR"/>
        </w:rPr>
        <w:tab/>
      </w:r>
      <w:r w:rsidRPr="0034570F">
        <w:rPr>
          <w:rFonts w:hAnsi="Times New Roman" w:ascii="Times New Roman"/>
          <w:lang w:val="hr-HR"/>
        </w:rPr>
        <w:tab/>
      </w:r>
      <w:r w:rsidRPr="0034570F">
        <w:rPr>
          <w:rFonts w:hAnsi="Times New Roman" w:ascii="Times New Roman"/>
          <w:lang w:val="hr-HR"/>
        </w:rPr>
        <w:tab/>
      </w:r>
      <w:r w:rsidRPr="0034570F">
        <w:rPr>
          <w:rFonts w:hAnsi="Times New Roman" w:ascii="Times New Roman"/>
          <w:lang w:val="hr-HR"/>
        </w:rPr>
        <w:tab/>
      </w:r>
      <w:r w:rsidRPr="0034570F">
        <w:rPr>
          <w:rFonts w:hAnsi="Times New Roman" w:ascii="Times New Roman"/>
          <w:lang w:val="hr-HR"/>
        </w:rPr>
        <w:tab/>
      </w:r>
      <w:r w:rsidRPr="0034570F">
        <w:rPr>
          <w:rFonts w:hAnsi="Times New Roman" w:ascii="Times New Roman"/>
          <w:lang w:val="hr-HR"/>
        </w:rPr>
        <w:tab/>
      </w:r>
      <w:r w:rsidRPr="0034570F">
        <w:rPr>
          <w:rFonts w:hAnsi="Times New Roman" w:ascii="Times New Roman"/>
          <w:lang w:val="hr-HR"/>
        </w:rPr>
        <w:tab/>
        <w:t xml:space="preserve">              </w:t>
      </w:r>
      <w:r w:rsidR="0083392B" w:rsidRPr="0034570F">
        <w:rPr>
          <w:rFonts w:hAnsi="Times New Roman" w:ascii="Times New Roman"/>
          <w:lang w:val="hr-HR"/>
        </w:rPr>
        <w:t xml:space="preserve">           Nevenka Siladi </w:t>
      </w:r>
      <w:r w:rsidR="00B16687" w:rsidRPr="0034570F">
        <w:rPr>
          <w:rFonts w:hAnsi="Times New Roman" w:ascii="Times New Roman"/>
          <w:lang w:val="hr-HR"/>
        </w:rPr>
        <w:t>Rstić</w:t>
      </w:r>
      <w:r w:rsidR="009A06D1">
        <w:rPr>
          <w:rFonts w:hAnsi="Times New Roman" w:ascii="Times New Roman"/>
          <w:lang w:val="hr-HR"/>
        </w:rPr>
        <w:t>,v.r.</w:t>
      </w:r>
    </w:p>
    <w:p w:rsidRDefault="001216C9" w:rsidP="005E4478" w:rsidR="001216C9">
      <w:pPr>
        <w:jc w:val="both"/>
        <w:rPr>
          <w:rFonts w:hAnsi="Times New Roman" w:ascii="Times New Roman"/>
          <w:i/>
          <w:lang w:val="hr-HR"/>
        </w:rPr>
      </w:pPr>
    </w:p>
    <w:p w:rsidRDefault="001216C9" w:rsidP="005E4478" w:rsidR="001216C9">
      <w:pPr>
        <w:jc w:val="both"/>
        <w:rPr>
          <w:rFonts w:hAnsi="Times New Roman" w:ascii="Times New Roman"/>
          <w:i/>
          <w:lang w:val="hr-HR"/>
        </w:rPr>
      </w:pPr>
    </w:p>
    <w:p w:rsidRDefault="003A740F" w:rsidP="005E4478" w:rsidR="003A740F" w:rsidRPr="0034570F">
      <w:pPr>
        <w:jc w:val="both"/>
        <w:rPr>
          <w:rFonts w:hAnsi="Times New Roman" w:ascii="Times New Roman"/>
          <w:i/>
          <w:lang w:val="hr-HR"/>
        </w:rPr>
      </w:pPr>
      <w:r w:rsidRPr="0034570F">
        <w:rPr>
          <w:rFonts w:hAnsi="Times New Roman" w:ascii="Times New Roman"/>
          <w:i/>
          <w:lang w:val="hr-HR"/>
        </w:rPr>
        <w:t>Uputa o pravnom lijeku:</w:t>
      </w:r>
    </w:p>
    <w:p w:rsidRDefault="003A740F" w:rsidP="005E4478" w:rsidR="003A740F" w:rsidRPr="0034570F">
      <w:pPr>
        <w:jc w:val="both"/>
        <w:rPr>
          <w:rFonts w:hAnsi="Times New Roman" w:ascii="Times New Roman"/>
          <w:i/>
          <w:lang w:val="hr-HR"/>
        </w:rPr>
      </w:pPr>
      <w:r w:rsidRPr="0034570F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EF0142" w:rsidP="005E4478" w:rsidR="00EF0142" w:rsidRPr="0034570F">
      <w:pPr>
        <w:jc w:val="both"/>
        <w:rPr>
          <w:rFonts w:hAnsi="Times New Roman" w:ascii="Times New Roman"/>
          <w:i/>
          <w:lang w:val="hr-HR"/>
        </w:rPr>
      </w:pPr>
    </w:p>
    <w:p w:rsidRDefault="009A06D1" w:rsidP="00890248" w:rsidR="009A06D1">
      <w:pPr>
        <w:rPr>
          <w:rFonts w:hAnsi="Times New Roman" w:ascii="Times New Roman"/>
          <w:lang w:val="hr-HR"/>
        </w:rPr>
      </w:pPr>
    </w:p>
    <w:p w:rsidRDefault="009A06D1" w:rsidP="00324504" w:rsidR="009A06D1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9A06D1" w:rsidP="00324504" w:rsidR="009A06D1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06D1" w:rsidP="00890248" w:rsidR="009A06D1" w:rsidRPr="0034570F">
      <w:pPr>
        <w:rPr>
          <w:rFonts w:hAnsi="Times New Roman" w:ascii="Times New Roman"/>
          <w:lang w:val="hr-HR"/>
        </w:rPr>
      </w:pPr>
    </w:p>
    <w:p w:rsidRDefault="0034570F" w:rsidP="009A06D1" w:rsidR="0034570F" w:rsidRPr="009A06D1">
      <w:pPr>
        <w:ind w:right="-710"/>
        <w:jc w:val="both"/>
        <w:rPr>
          <w:rFonts w:hAnsi="Times New Roman" w:ascii="Times New Roman"/>
          <w:lang w:val="hr-HR"/>
        </w:rPr>
      </w:pPr>
    </w:p>
    <w:sectPr w:rsidSect="003A740F" w:rsidR="0034570F" w:rsidRPr="009A06D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EE0" w:rsidR="003D6EE0">
      <w:r>
        <w:separator/>
      </w:r>
    </w:p>
  </w:endnote>
  <w:endnote w:id="0" w:type="continuationSeparator">
    <w:p w:rsidRDefault="003D6EE0" w:rsidR="003D6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nivers-Regular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EE0" w:rsidR="003D6EE0">
      <w:r>
        <w:separator/>
      </w:r>
    </w:p>
  </w:footnote>
  <w:footnote w:id="0" w:type="continuationSeparator">
    <w:p w:rsidRDefault="003D6EE0" w:rsidR="003D6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0248" w:rsidR="0089024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0248" w:rsidR="0089024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ED7" w:rsidR="00392ED7" w:rsidRPr="00392ED7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9A06D1">
      <w:rPr>
        <w:rFonts w:hAnsi="Times New Roman" w:ascii="Times New Roman"/>
        <w:noProof/>
      </w:rPr>
      <w:t>- 2 -</w:t>
    </w:r>
    <w:r>
      <w:rPr>
        <w:rFonts w:hAnsi="Times New Roman" w:ascii="Times New Roman"/>
      </w:rPr>
      <w:fldChar w:fldCharType="end"/>
    </w:r>
  </w:p>
  <w:p w:rsidRDefault="00392ED7" w:rsidR="00890248" w:rsidRPr="00D901D4">
    <w:pPr>
      <w:pStyle w:val="Zaglavlje"/>
      <w:ind w:right="360"/>
      <w:rPr>
        <w:sz w:val="20"/>
      </w:rPr>
    </w:pPr>
    <w:r>
      <w:tab/>
    </w:r>
    <w:r>
      <w:tab/>
    </w:r>
    <w:r w:rsidR="0083392B">
      <w:rPr>
        <w:rFonts w:hAnsi="Times New Roman" w:ascii="Times New Roman"/>
        <w:lang w:val="hr-HR"/>
      </w:rPr>
      <w:t xml:space="preserve">Poslovni broj: </w:t>
    </w:r>
    <w:r w:rsidR="0083392B" w:rsidRPr="003A740F">
      <w:rPr>
        <w:rFonts w:hAnsi="Times New Roman" w:ascii="Times New Roman"/>
        <w:lang w:val="hr-HR"/>
      </w:rPr>
      <w:t>47.</w:t>
    </w:r>
    <w:r w:rsidR="0083392B">
      <w:rPr>
        <w:rFonts w:hAnsi="Times New Roman" w:ascii="Times New Roman"/>
        <w:lang w:val="hr-HR"/>
      </w:rPr>
      <w:t xml:space="preserve"> </w:t>
    </w:r>
    <w:r w:rsidR="0083392B" w:rsidRPr="003A740F">
      <w:rPr>
        <w:rFonts w:hAnsi="Times New Roman" w:ascii="Times New Roman"/>
        <w:lang w:val="hr-HR"/>
      </w:rPr>
      <w:t>St-</w:t>
    </w:r>
    <w:r w:rsidR="00032DC9">
      <w:rPr>
        <w:rFonts w:hAnsi="Times New Roman" w:ascii="Times New Roman"/>
        <w:lang w:val="hr-HR"/>
      </w:rPr>
      <w:t>730/12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740F" w:rsidR="00861633" w:rsidRPr="00190421">
    <w:pPr>
      <w:pStyle w:val="Zaglavlje"/>
      <w:rPr>
        <w:b/>
        <w:i/>
        <w:u w:val="single"/>
        <w:lang w:val="hr-HR"/>
      </w:rPr>
    </w:pPr>
    <w:r>
      <w:rPr>
        <w:rFonts w:hAnsi="Times New Roman" w:ascii="Times New Roman"/>
        <w:lang w:val="hr-HR"/>
      </w:rPr>
      <w:tab/>
    </w:r>
  </w:p>
  <w:p w:rsidRDefault="00861633" w:rsidR="002B50EF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</w:t>
    </w:r>
  </w:p>
  <w:p w:rsidRDefault="002B50EF" w:rsidR="002B50EF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83392B">
      <w:rPr>
        <w:rFonts w:hAnsi="Times New Roman" w:ascii="Times New Roman"/>
        <w:lang w:val="hr-HR"/>
      </w:rPr>
      <w:t xml:space="preserve">Poslovni broj: </w:t>
    </w:r>
    <w:r w:rsidR="003A740F" w:rsidRPr="003A740F">
      <w:rPr>
        <w:rFonts w:hAnsi="Times New Roman" w:ascii="Times New Roman"/>
        <w:lang w:val="hr-HR"/>
      </w:rPr>
      <w:t>47.</w:t>
    </w:r>
    <w:r w:rsidR="00190421">
      <w:rPr>
        <w:rFonts w:hAnsi="Times New Roman" w:ascii="Times New Roman"/>
        <w:lang w:val="hr-HR"/>
      </w:rPr>
      <w:t xml:space="preserve"> </w:t>
    </w:r>
    <w:r w:rsidR="003A740F" w:rsidRPr="003A740F">
      <w:rPr>
        <w:rFonts w:hAnsi="Times New Roman" w:ascii="Times New Roman"/>
        <w:lang w:val="hr-HR"/>
      </w:rPr>
      <w:t>St</w:t>
    </w:r>
    <w:r w:rsidR="003D37FC">
      <w:rPr>
        <w:rFonts w:hAnsi="Times New Roman" w:ascii="Times New Roman"/>
        <w:lang w:val="hr-HR"/>
      </w:rPr>
      <w:t>-</w:t>
    </w:r>
    <w:r w:rsidR="007D4C57">
      <w:rPr>
        <w:rFonts w:hAnsi="Times New Roman" w:ascii="Times New Roman"/>
        <w:lang w:val="hr-HR"/>
      </w:rPr>
      <w:t>730/12</w:t>
    </w:r>
  </w:p>
  <w:p w:rsidRDefault="002B50EF" w:rsidR="002B50EF">
    <w:pPr>
      <w:pStyle w:val="Zaglavlje"/>
      <w:rPr>
        <w:rFonts w:hAnsi="Times New Roman" w:ascii="Times New Roman"/>
        <w:sz w:val="20"/>
        <w:lang w:val="hr-HR"/>
      </w:rPr>
    </w:pPr>
  </w:p>
  <w:p w:rsidRDefault="002B50EF" w:rsidR="002B50EF">
    <w:pPr>
      <w:pStyle w:val="Zaglavlje"/>
      <w:rPr>
        <w:rFonts w:hAnsi="Times New Roman" w:ascii="Times New Roman"/>
        <w:sz w:val="20"/>
        <w:lang w:val="hr-HR"/>
      </w:rPr>
    </w:pPr>
  </w:p>
  <w:p w:rsidRDefault="00861633" w:rsidR="00861633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785495</wp:posOffset>
          </wp:positionH>
          <wp:positionV relativeFrom="paragraph">
            <wp:posOffset>52070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B50EF" w:rsidR="002B50EF">
    <w:pPr>
      <w:pStyle w:val="Zaglavlje"/>
      <w:rPr>
        <w:rFonts w:hAnsi="Times New Roman" w:ascii="Times New Roman"/>
        <w:sz w:val="20"/>
        <w:lang w:val="hr-HR"/>
      </w:rPr>
    </w:pPr>
  </w:p>
  <w:p w:rsidRDefault="00861633" w:rsidR="00861633">
    <w:pPr>
      <w:pStyle w:val="Zaglavlje"/>
      <w:rPr>
        <w:rFonts w:hAnsi="Times New Roman" w:ascii="Times New Roman"/>
        <w:sz w:val="20"/>
        <w:lang w:val="hr-HR"/>
      </w:rPr>
    </w:pPr>
  </w:p>
  <w:p w:rsidRDefault="00861633" w:rsidP="00861633" w:rsidR="00861633">
    <w:pPr>
      <w:ind w:left="426"/>
      <w:jc w:val="both"/>
      <w:rPr>
        <w:rFonts w:hAnsi="Times New Roman" w:ascii="Times New Roman"/>
        <w:szCs w:val="24"/>
        <w:lang w:val="hr-HR"/>
      </w:rPr>
    </w:pPr>
  </w:p>
  <w:p w:rsidRDefault="00861633" w:rsidP="00861633" w:rsidR="00861633">
    <w:pPr>
      <w:ind w:left="426"/>
      <w:jc w:val="both"/>
      <w:rPr>
        <w:rFonts w:hAnsi="Times New Roman" w:ascii="Times New Roman"/>
        <w:szCs w:val="24"/>
        <w:lang w:val="hr-HR"/>
      </w:rPr>
    </w:pPr>
  </w:p>
  <w:p w:rsidRDefault="00861633" w:rsidP="00861633" w:rsidR="00861633">
    <w:pPr>
      <w:ind w:left="426"/>
      <w:jc w:val="both"/>
      <w:rPr>
        <w:rFonts w:hAnsi="Times New Roman" w:ascii="Times New Roman"/>
        <w:szCs w:val="24"/>
        <w:lang w:val="hr-HR"/>
      </w:rPr>
    </w:pPr>
  </w:p>
  <w:p w:rsidRDefault="00861633" w:rsidP="00861633" w:rsidR="00861633" w:rsidRPr="003A740F">
    <w:pPr>
      <w:ind w:left="426"/>
      <w:jc w:val="both"/>
      <w:rPr>
        <w:rFonts w:hAnsi="Times New Roman" w:ascii="Times New Roman"/>
        <w:szCs w:val="24"/>
        <w:lang w:val="hr-HR"/>
      </w:rPr>
    </w:pPr>
    <w:r w:rsidRPr="003A740F">
      <w:rPr>
        <w:rFonts w:hAnsi="Times New Roman" w:ascii="Times New Roman"/>
        <w:szCs w:val="24"/>
        <w:lang w:val="hr-HR"/>
      </w:rPr>
      <w:t>REPUBLIKA HRVATSKA</w:t>
    </w:r>
  </w:p>
  <w:p w:rsidRDefault="00861633" w:rsidP="00861633" w:rsidR="00861633">
    <w:pPr>
      <w:ind w:left="426"/>
      <w:jc w:val="both"/>
      <w:rPr>
        <w:rFonts w:hAnsi="Times New Roman" w:ascii="Times New Roman"/>
        <w:szCs w:val="24"/>
        <w:lang w:val="hr-HR"/>
      </w:rPr>
    </w:pPr>
    <w:r w:rsidRPr="003A740F">
      <w:rPr>
        <w:rFonts w:hAnsi="Times New Roman" w:ascii="Times New Roman"/>
        <w:szCs w:val="24"/>
        <w:lang w:val="hr-HR"/>
      </w:rPr>
      <w:t>Trgovački sud u Zagrebu</w:t>
    </w:r>
  </w:p>
  <w:p w:rsidRDefault="00861633" w:rsidP="00861633" w:rsidR="00861633" w:rsidRPr="00861633">
    <w:pPr>
      <w:ind w:left="426"/>
      <w:jc w:val="both"/>
      <w:rPr>
        <w:rFonts w:hAnsi="Times New Roman" w:ascii="Times New Roman"/>
        <w:szCs w:val="24"/>
        <w:lang w:val="hr-HR"/>
      </w:rPr>
    </w:pPr>
    <w:r w:rsidRPr="003A740F">
      <w:rPr>
        <w:rFonts w:hAnsi="Times New Roman" w:ascii="Times New Roman"/>
        <w:szCs w:val="24"/>
        <w:lang w:val="hr-HR"/>
      </w:rPr>
      <w:t>Zagreb, Amruševa 2/II</w:t>
    </w:r>
    <w:r w:rsidR="0083392B">
      <w:rPr>
        <w:rFonts w:hAnsi="Times New Roman" w:ascii="Times New Roman"/>
        <w:szCs w:val="24"/>
        <w:lang w:val="hr-HR"/>
      </w:rPr>
      <w:t>, desno (p.p. 432</w:t>
    </w:r>
    <w:r>
      <w:rPr>
        <w:rFonts w:hAnsi="Times New Roman" w:ascii="Times New Roman"/>
        <w:szCs w:val="24"/>
        <w:lang w:val="hr-HR"/>
      </w:rPr>
      <w:t>)</w:t>
    </w:r>
    <w:r w:rsidRPr="003A740F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pos="1140" w:val="num"/>
        </w:tabs>
        <w:ind w:hanging="360" w:left="1140"/>
      </w:pPr>
    </w:lvl>
    <w:lvl w:ilvl="1"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hAnsi="Times New Roman" w:ascii="Times New Roman"/>
      </w:rPr>
    </w:lvl>
    <w:lvl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05CB5D86"/>
    <w:multiLevelType w:val="hybridMultilevel"/>
    <w:tmpl w:val="9B467C68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E6555C"/>
    <w:multiLevelType w:val="hybridMultilevel"/>
    <w:tmpl w:val="5B80C22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D75D52"/>
    <w:multiLevelType w:val="hybridMultilevel"/>
    <w:tmpl w:val="0C5A2C6E"/>
    <w:lvl w:tplc="2F60ECAC" w:ilvl="0">
      <w:start w:val="4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251F56A9"/>
    <w:multiLevelType w:val="hybridMultilevel"/>
    <w:tmpl w:val="A8F07444"/>
    <w:lvl w:tplc="EB641EAE" w:ilvl="0">
      <w:start w:val="1"/>
      <w:numFmt w:val="lowerLetter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6">
    <w:nsid w:val="29FB3C67"/>
    <w:multiLevelType w:val="hybridMultilevel"/>
    <w:tmpl w:val="665AF37C"/>
    <w:lvl w:tplc="D11EFAA6" w:ilvl="0">
      <w:start w:val="1"/>
      <w:numFmt w:val="lowerLetter"/>
      <w:lvlText w:val="%1)"/>
      <w:lvlJc w:val="left"/>
      <w:pPr>
        <w:tabs>
          <w:tab w:pos="2118" w:val="num"/>
        </w:tabs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63413D"/>
    <w:multiLevelType w:val="hybridMultilevel"/>
    <w:tmpl w:val="742E83A2"/>
    <w:lvl w:tplc="451487D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3C8614C3"/>
    <w:multiLevelType w:val="hybridMultilevel"/>
    <w:tmpl w:val="68D406FC"/>
    <w:lvl w:tplc="A34ABC18" w:ilvl="0">
      <w:start w:val="1"/>
      <w:numFmt w:val="lowerLetter"/>
      <w:lvlText w:val="%1)"/>
      <w:lvlJc w:val="left"/>
      <w:pPr>
        <w:tabs>
          <w:tab w:pos="371" w:val="num"/>
        </w:tabs>
        <w:ind w:hanging="360" w:left="3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91" w:val="num"/>
        </w:tabs>
        <w:ind w:hanging="360" w:left="1091"/>
      </w:pPr>
    </w:lvl>
    <w:lvl w:tentative="true" w:tplc="041A001B" w:ilvl="2">
      <w:start w:val="1"/>
      <w:numFmt w:val="lowerRoman"/>
      <w:lvlText w:val="%3."/>
      <w:lvlJc w:val="right"/>
      <w:pPr>
        <w:tabs>
          <w:tab w:pos="1811" w:val="num"/>
        </w:tabs>
        <w:ind w:hanging="180" w:left="1811"/>
      </w:pPr>
    </w:lvl>
    <w:lvl w:tentative="true" w:tplc="041A000F" w:ilvl="3">
      <w:start w:val="1"/>
      <w:numFmt w:val="decimal"/>
      <w:lvlText w:val="%4."/>
      <w:lvlJc w:val="left"/>
      <w:pPr>
        <w:tabs>
          <w:tab w:pos="2531" w:val="num"/>
        </w:tabs>
        <w:ind w:hanging="360" w:left="2531"/>
      </w:pPr>
    </w:lvl>
    <w:lvl w:tentative="true" w:tplc="041A0019" w:ilvl="4">
      <w:start w:val="1"/>
      <w:numFmt w:val="lowerLetter"/>
      <w:lvlText w:val="%5."/>
      <w:lvlJc w:val="left"/>
      <w:pPr>
        <w:tabs>
          <w:tab w:pos="3251" w:val="num"/>
        </w:tabs>
        <w:ind w:hanging="360" w:left="3251"/>
      </w:pPr>
    </w:lvl>
    <w:lvl w:tentative="true" w:tplc="041A001B" w:ilvl="5">
      <w:start w:val="1"/>
      <w:numFmt w:val="lowerRoman"/>
      <w:lvlText w:val="%6."/>
      <w:lvlJc w:val="right"/>
      <w:pPr>
        <w:tabs>
          <w:tab w:pos="3971" w:val="num"/>
        </w:tabs>
        <w:ind w:hanging="180" w:left="3971"/>
      </w:pPr>
    </w:lvl>
    <w:lvl w:tentative="true" w:tplc="041A000F" w:ilvl="6">
      <w:start w:val="1"/>
      <w:numFmt w:val="decimal"/>
      <w:lvlText w:val="%7."/>
      <w:lvlJc w:val="left"/>
      <w:pPr>
        <w:tabs>
          <w:tab w:pos="4691" w:val="num"/>
        </w:tabs>
        <w:ind w:hanging="360" w:left="4691"/>
      </w:pPr>
    </w:lvl>
    <w:lvl w:tentative="true" w:tplc="041A0019" w:ilvl="7">
      <w:start w:val="1"/>
      <w:numFmt w:val="lowerLetter"/>
      <w:lvlText w:val="%8."/>
      <w:lvlJc w:val="left"/>
      <w:pPr>
        <w:tabs>
          <w:tab w:pos="5411" w:val="num"/>
        </w:tabs>
        <w:ind w:hanging="360" w:left="5411"/>
      </w:pPr>
    </w:lvl>
    <w:lvl w:tentative="true" w:tplc="041A001B" w:ilvl="8">
      <w:start w:val="1"/>
      <w:numFmt w:val="lowerRoman"/>
      <w:lvlText w:val="%9."/>
      <w:lvlJc w:val="right"/>
      <w:pPr>
        <w:tabs>
          <w:tab w:pos="6131" w:val="num"/>
        </w:tabs>
        <w:ind w:hanging="180" w:left="6131"/>
      </w:pPr>
    </w:lvl>
  </w:abstractNum>
  <w:abstractNum w:abstractNumId="11">
    <w:nsid w:val="3F141AD8"/>
    <w:multiLevelType w:val="hybridMultilevel"/>
    <w:tmpl w:val="08B435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65223A"/>
    <w:multiLevelType w:val="hybridMultilevel"/>
    <w:tmpl w:val="D234B2CC"/>
    <w:lvl w:tplc="ADEE176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86805D7"/>
    <w:multiLevelType w:val="hybridMultilevel"/>
    <w:tmpl w:val="22FC7C4C"/>
    <w:lvl w:tplc="E1A4DFBE" w:ilvl="0">
      <w:start w:val="1"/>
      <w:numFmt w:val="decimal"/>
      <w:lvlText w:val="%1.)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35E74C6"/>
    <w:multiLevelType w:val="hybridMultilevel"/>
    <w:tmpl w:val="B742E9EC"/>
    <w:lvl w:tplc="19F075EE" w:ilvl="0">
      <w:start w:val="1"/>
      <w:numFmt w:val="decimal"/>
      <w:lvlText w:val="%1)"/>
      <w:lvlJc w:val="left"/>
      <w:pPr>
        <w:tabs>
          <w:tab w:pos="2055" w:val="num"/>
        </w:tabs>
        <w:ind w:hanging="1335" w:left="20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4260BB7"/>
    <w:multiLevelType w:val="hybridMultilevel"/>
    <w:tmpl w:val="5944EFA6"/>
    <w:lvl w:tplc="4B6C0724" w:ilvl="0">
      <w:start w:val="1"/>
      <w:numFmt w:val="lowerLetter"/>
      <w:lvlText w:val="%1)"/>
      <w:lvlJc w:val="left"/>
      <w:pPr>
        <w:tabs>
          <w:tab w:pos="1440" w:val="num"/>
        </w:tabs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54F46915"/>
    <w:multiLevelType w:val="hybridMultilevel"/>
    <w:tmpl w:val="2942210E"/>
    <w:lvl w:tplc="AACE1C6E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050E07"/>
    <w:multiLevelType w:val="hybridMultilevel"/>
    <w:tmpl w:val="A7CE2AA2"/>
    <w:lvl w:tplc="60086AFC" w:ilvl="0">
      <w:start w:val="1"/>
      <w:numFmt w:val="upperRoman"/>
      <w:lvlText w:val="%1.)"/>
      <w:lvlJc w:val="left"/>
      <w:pPr>
        <w:ind w:hanging="720" w:left="108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00C7C21"/>
    <w:multiLevelType w:val="hybridMultilevel"/>
    <w:tmpl w:val="0348348E"/>
    <w:lvl w:tplc="4CE8EBBA" w:ilvl="0">
      <w:start w:val="1"/>
      <w:numFmt w:val="lowerLetter"/>
      <w:lvlText w:val="%1)"/>
      <w:lvlJc w:val="left"/>
      <w:pPr>
        <w:tabs>
          <w:tab w:pos="1440" w:val="num"/>
        </w:tabs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63E52560"/>
    <w:multiLevelType w:val="hybridMultilevel"/>
    <w:tmpl w:val="3AD43F96"/>
    <w:lvl w:tplc="86CA7F6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0">
    <w:nsid w:val="64027101"/>
    <w:multiLevelType w:val="hybridMultilevel"/>
    <w:tmpl w:val="CDB636BA"/>
    <w:lvl w:tplc="1E9233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7EB62D3"/>
    <w:multiLevelType w:val="hybridMultilevel"/>
    <w:tmpl w:val="9CD07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A1A46BA"/>
    <w:multiLevelType w:val="hybridMultilevel"/>
    <w:tmpl w:val="3E5E245A"/>
    <w:lvl w:tplc="AC8295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D940B0E"/>
    <w:multiLevelType w:val="hybridMultilevel"/>
    <w:tmpl w:val="5B7AC1DC"/>
    <w:lvl w:tplc="E6F255E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F196DB0"/>
    <w:multiLevelType w:val="hybridMultilevel"/>
    <w:tmpl w:val="7AAA3D4E"/>
    <w:lvl w:tplc="3D36A92C" w:ilvl="0">
      <w:start w:val="4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5">
    <w:nsid w:val="72D22042"/>
    <w:multiLevelType w:val="hybridMultilevel"/>
    <w:tmpl w:val="3490CEB0"/>
    <w:lvl w:tplc="0C7441A8" w:ilvl="0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26">
    <w:nsid w:val="76B83DB7"/>
    <w:multiLevelType w:val="hybridMultilevel"/>
    <w:tmpl w:val="7A9AFAFE"/>
    <w:lvl w:tplc="7C0C4FA2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4"/>
  </w:num>
  <w:num w:numId="3">
    <w:abstractNumId w:val="6"/>
  </w:num>
  <w:num w:numId="4">
    <w:abstractNumId w:val="8"/>
  </w:num>
  <w:num w:numId="5">
    <w:abstractNumId w:val="0"/>
  </w:num>
  <w:num w:numId="6">
    <w:abstractNumId w:val="5"/>
  </w:num>
  <w:num w:numId="7">
    <w:abstractNumId w:val="0"/>
  </w:num>
  <w:num w:numId="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15"/>
  </w:num>
  <w:num w:numId="11">
    <w:abstractNumId w:val="18"/>
  </w:num>
  <w:num w:numId="12">
    <w:abstractNumId w:val="16"/>
  </w:num>
  <w:num w:numId="13">
    <w:abstractNumId w:val="26"/>
  </w:num>
  <w:num w:numId="14">
    <w:abstractNumId w:val="10"/>
  </w:num>
  <w:num w:numId="15">
    <w:abstractNumId w:val="2"/>
  </w:num>
  <w:num w:numId="16">
    <w:abstractNumId w:val="3"/>
  </w:num>
  <w:num w:numId="17">
    <w:abstractNumId w:val="4"/>
  </w:num>
  <w:num w:numId="18">
    <w:abstractNumId w:val="13"/>
  </w:num>
  <w:num w:numId="19">
    <w:abstractNumId w:val="12"/>
  </w:num>
  <w:num w:numId="20">
    <w:abstractNumId w:val="24"/>
  </w:num>
  <w:num w:numId="21">
    <w:abstractNumId w:val="7"/>
  </w:num>
  <w:num w:numId="22">
    <w:abstractNumId w:val="27"/>
  </w:num>
  <w:num w:numId="23">
    <w:abstractNumId w:val="19"/>
  </w:num>
  <w:num w:numId="24">
    <w:abstractNumId w:val="23"/>
  </w:num>
  <w:num w:numId="25">
    <w:abstractNumId w:val="17"/>
  </w:num>
  <w:num w:numId="26">
    <w:abstractNumId w:val="11"/>
  </w:num>
  <w:num w:numId="27">
    <w:abstractNumId w:val="21"/>
  </w:num>
  <w:num w:numId="28">
    <w:abstractNumId w:val="20"/>
  </w:num>
  <w:num w:numId="29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23F8"/>
    <w:rsid w:val="00032DC9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74766"/>
    <w:rsid w:val="00086014"/>
    <w:rsid w:val="00092557"/>
    <w:rsid w:val="00093FFD"/>
    <w:rsid w:val="000A3324"/>
    <w:rsid w:val="000A4C4F"/>
    <w:rsid w:val="000A58A5"/>
    <w:rsid w:val="000A78D7"/>
    <w:rsid w:val="000B18BB"/>
    <w:rsid w:val="000C09D8"/>
    <w:rsid w:val="000C0DC7"/>
    <w:rsid w:val="000C1A8A"/>
    <w:rsid w:val="000D2B7A"/>
    <w:rsid w:val="000D4B7B"/>
    <w:rsid w:val="000D4B7E"/>
    <w:rsid w:val="000E0825"/>
    <w:rsid w:val="000E19E7"/>
    <w:rsid w:val="000E32AE"/>
    <w:rsid w:val="00106318"/>
    <w:rsid w:val="0010798E"/>
    <w:rsid w:val="001216C9"/>
    <w:rsid w:val="00132E9B"/>
    <w:rsid w:val="00133E82"/>
    <w:rsid w:val="00134620"/>
    <w:rsid w:val="00134E42"/>
    <w:rsid w:val="00142AE6"/>
    <w:rsid w:val="0014346E"/>
    <w:rsid w:val="00154540"/>
    <w:rsid w:val="00155091"/>
    <w:rsid w:val="0015582A"/>
    <w:rsid w:val="00157E41"/>
    <w:rsid w:val="00164151"/>
    <w:rsid w:val="001716CF"/>
    <w:rsid w:val="00171938"/>
    <w:rsid w:val="0017236D"/>
    <w:rsid w:val="00180739"/>
    <w:rsid w:val="0018718B"/>
    <w:rsid w:val="00190421"/>
    <w:rsid w:val="00190D32"/>
    <w:rsid w:val="00192091"/>
    <w:rsid w:val="0019447F"/>
    <w:rsid w:val="001A4D8C"/>
    <w:rsid w:val="001B16B9"/>
    <w:rsid w:val="001B2D5E"/>
    <w:rsid w:val="001B7C99"/>
    <w:rsid w:val="001C15C0"/>
    <w:rsid w:val="001C3CC8"/>
    <w:rsid w:val="001C4A7B"/>
    <w:rsid w:val="001C6013"/>
    <w:rsid w:val="001D722A"/>
    <w:rsid w:val="001D7342"/>
    <w:rsid w:val="001E280A"/>
    <w:rsid w:val="001E74FF"/>
    <w:rsid w:val="001F346B"/>
    <w:rsid w:val="001F5360"/>
    <w:rsid w:val="00200509"/>
    <w:rsid w:val="0020310C"/>
    <w:rsid w:val="00205159"/>
    <w:rsid w:val="0020707B"/>
    <w:rsid w:val="002104E9"/>
    <w:rsid w:val="00212A5E"/>
    <w:rsid w:val="00212B6D"/>
    <w:rsid w:val="00220568"/>
    <w:rsid w:val="0022375B"/>
    <w:rsid w:val="00227DCA"/>
    <w:rsid w:val="00233F52"/>
    <w:rsid w:val="00242BF3"/>
    <w:rsid w:val="002507C1"/>
    <w:rsid w:val="00253898"/>
    <w:rsid w:val="0025441F"/>
    <w:rsid w:val="002558D3"/>
    <w:rsid w:val="002663B6"/>
    <w:rsid w:val="002702AA"/>
    <w:rsid w:val="00272871"/>
    <w:rsid w:val="00284F76"/>
    <w:rsid w:val="00287DDF"/>
    <w:rsid w:val="002915D1"/>
    <w:rsid w:val="00293E2C"/>
    <w:rsid w:val="002940FB"/>
    <w:rsid w:val="00295AA0"/>
    <w:rsid w:val="002A12CC"/>
    <w:rsid w:val="002B2E3C"/>
    <w:rsid w:val="002B4A74"/>
    <w:rsid w:val="002B50EF"/>
    <w:rsid w:val="002B69EA"/>
    <w:rsid w:val="002B7EC0"/>
    <w:rsid w:val="002C349E"/>
    <w:rsid w:val="002D03A2"/>
    <w:rsid w:val="002D0A57"/>
    <w:rsid w:val="002D61BB"/>
    <w:rsid w:val="002D7EA5"/>
    <w:rsid w:val="002E501D"/>
    <w:rsid w:val="002F2A18"/>
    <w:rsid w:val="002F4295"/>
    <w:rsid w:val="002F7A49"/>
    <w:rsid w:val="003002DC"/>
    <w:rsid w:val="003014C5"/>
    <w:rsid w:val="00304FD4"/>
    <w:rsid w:val="003114A1"/>
    <w:rsid w:val="003137CE"/>
    <w:rsid w:val="003159DE"/>
    <w:rsid w:val="00320A79"/>
    <w:rsid w:val="00325721"/>
    <w:rsid w:val="00331511"/>
    <w:rsid w:val="00333643"/>
    <w:rsid w:val="00340586"/>
    <w:rsid w:val="003405B9"/>
    <w:rsid w:val="00342913"/>
    <w:rsid w:val="00344DBD"/>
    <w:rsid w:val="0034570F"/>
    <w:rsid w:val="003518E7"/>
    <w:rsid w:val="0035528F"/>
    <w:rsid w:val="0036128E"/>
    <w:rsid w:val="0036763D"/>
    <w:rsid w:val="003771A0"/>
    <w:rsid w:val="0037763C"/>
    <w:rsid w:val="00383241"/>
    <w:rsid w:val="00383B4B"/>
    <w:rsid w:val="00384561"/>
    <w:rsid w:val="0038673A"/>
    <w:rsid w:val="00392ED7"/>
    <w:rsid w:val="0039304E"/>
    <w:rsid w:val="00397F88"/>
    <w:rsid w:val="003A0DAE"/>
    <w:rsid w:val="003A1A33"/>
    <w:rsid w:val="003A1D13"/>
    <w:rsid w:val="003A740F"/>
    <w:rsid w:val="003B2EC1"/>
    <w:rsid w:val="003B53AD"/>
    <w:rsid w:val="003C2DAE"/>
    <w:rsid w:val="003C3021"/>
    <w:rsid w:val="003C503D"/>
    <w:rsid w:val="003C5395"/>
    <w:rsid w:val="003C611C"/>
    <w:rsid w:val="003D37FC"/>
    <w:rsid w:val="003D510A"/>
    <w:rsid w:val="003D6EE0"/>
    <w:rsid w:val="003E471F"/>
    <w:rsid w:val="003E498B"/>
    <w:rsid w:val="003E5EF6"/>
    <w:rsid w:val="003E6003"/>
    <w:rsid w:val="003F0E59"/>
    <w:rsid w:val="003F260E"/>
    <w:rsid w:val="003F462E"/>
    <w:rsid w:val="00402C63"/>
    <w:rsid w:val="00412375"/>
    <w:rsid w:val="00414DEA"/>
    <w:rsid w:val="00415CFD"/>
    <w:rsid w:val="004171A6"/>
    <w:rsid w:val="00432D08"/>
    <w:rsid w:val="00436A60"/>
    <w:rsid w:val="004457F5"/>
    <w:rsid w:val="00454952"/>
    <w:rsid w:val="0045701C"/>
    <w:rsid w:val="004570FE"/>
    <w:rsid w:val="00460E56"/>
    <w:rsid w:val="00466674"/>
    <w:rsid w:val="00476870"/>
    <w:rsid w:val="00481B26"/>
    <w:rsid w:val="00485CBD"/>
    <w:rsid w:val="00491B23"/>
    <w:rsid w:val="00496C00"/>
    <w:rsid w:val="004A29A3"/>
    <w:rsid w:val="004A4135"/>
    <w:rsid w:val="004B0D0A"/>
    <w:rsid w:val="004B2704"/>
    <w:rsid w:val="004B7A1A"/>
    <w:rsid w:val="004C1393"/>
    <w:rsid w:val="004C22F2"/>
    <w:rsid w:val="004C5B28"/>
    <w:rsid w:val="004C7461"/>
    <w:rsid w:val="004C7D4A"/>
    <w:rsid w:val="004D55E7"/>
    <w:rsid w:val="004D641C"/>
    <w:rsid w:val="004D76A1"/>
    <w:rsid w:val="004E66C8"/>
    <w:rsid w:val="004F1235"/>
    <w:rsid w:val="004F3D33"/>
    <w:rsid w:val="004F3F9D"/>
    <w:rsid w:val="004F4030"/>
    <w:rsid w:val="00501276"/>
    <w:rsid w:val="005072D1"/>
    <w:rsid w:val="00510B96"/>
    <w:rsid w:val="00513886"/>
    <w:rsid w:val="005146CC"/>
    <w:rsid w:val="0052431C"/>
    <w:rsid w:val="00524796"/>
    <w:rsid w:val="005252EB"/>
    <w:rsid w:val="005267F2"/>
    <w:rsid w:val="00530649"/>
    <w:rsid w:val="00535B53"/>
    <w:rsid w:val="00537753"/>
    <w:rsid w:val="005443ED"/>
    <w:rsid w:val="0055535C"/>
    <w:rsid w:val="00556CF6"/>
    <w:rsid w:val="00557075"/>
    <w:rsid w:val="005720A2"/>
    <w:rsid w:val="0057728D"/>
    <w:rsid w:val="005813C5"/>
    <w:rsid w:val="00582E07"/>
    <w:rsid w:val="005924E2"/>
    <w:rsid w:val="00593301"/>
    <w:rsid w:val="00593584"/>
    <w:rsid w:val="005A4774"/>
    <w:rsid w:val="005A5245"/>
    <w:rsid w:val="005A7000"/>
    <w:rsid w:val="005A7501"/>
    <w:rsid w:val="005B4C8E"/>
    <w:rsid w:val="005B7E92"/>
    <w:rsid w:val="005C58CA"/>
    <w:rsid w:val="005C7BDA"/>
    <w:rsid w:val="005D07C0"/>
    <w:rsid w:val="005D56B7"/>
    <w:rsid w:val="005D7AA9"/>
    <w:rsid w:val="005E083B"/>
    <w:rsid w:val="005E13C6"/>
    <w:rsid w:val="005E221A"/>
    <w:rsid w:val="005E4478"/>
    <w:rsid w:val="005F58BC"/>
    <w:rsid w:val="005F7E0F"/>
    <w:rsid w:val="00602209"/>
    <w:rsid w:val="00602F57"/>
    <w:rsid w:val="0061075E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26A9"/>
    <w:rsid w:val="006734CA"/>
    <w:rsid w:val="00674259"/>
    <w:rsid w:val="00680573"/>
    <w:rsid w:val="00680867"/>
    <w:rsid w:val="00681038"/>
    <w:rsid w:val="006829DB"/>
    <w:rsid w:val="00692B24"/>
    <w:rsid w:val="00693577"/>
    <w:rsid w:val="00697794"/>
    <w:rsid w:val="006A09F8"/>
    <w:rsid w:val="006A1C75"/>
    <w:rsid w:val="006A25D5"/>
    <w:rsid w:val="006A674C"/>
    <w:rsid w:val="006B01FB"/>
    <w:rsid w:val="006B055B"/>
    <w:rsid w:val="006C2E6F"/>
    <w:rsid w:val="006C32B1"/>
    <w:rsid w:val="006C5B01"/>
    <w:rsid w:val="006C61FB"/>
    <w:rsid w:val="006D5E38"/>
    <w:rsid w:val="006E75E7"/>
    <w:rsid w:val="00700CA7"/>
    <w:rsid w:val="00704AE2"/>
    <w:rsid w:val="00706CE5"/>
    <w:rsid w:val="00716992"/>
    <w:rsid w:val="00721192"/>
    <w:rsid w:val="00725962"/>
    <w:rsid w:val="00727354"/>
    <w:rsid w:val="00727EF8"/>
    <w:rsid w:val="00732A86"/>
    <w:rsid w:val="00740628"/>
    <w:rsid w:val="007457C0"/>
    <w:rsid w:val="00752928"/>
    <w:rsid w:val="007535F2"/>
    <w:rsid w:val="00763483"/>
    <w:rsid w:val="007644FB"/>
    <w:rsid w:val="00764D91"/>
    <w:rsid w:val="007650F9"/>
    <w:rsid w:val="00770AED"/>
    <w:rsid w:val="0077554D"/>
    <w:rsid w:val="007768AD"/>
    <w:rsid w:val="00783298"/>
    <w:rsid w:val="00786AF3"/>
    <w:rsid w:val="00786F13"/>
    <w:rsid w:val="0079123E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D4C57"/>
    <w:rsid w:val="007D76F9"/>
    <w:rsid w:val="007E07B1"/>
    <w:rsid w:val="007F2207"/>
    <w:rsid w:val="007F7513"/>
    <w:rsid w:val="0080284D"/>
    <w:rsid w:val="00802A45"/>
    <w:rsid w:val="008032BC"/>
    <w:rsid w:val="00803557"/>
    <w:rsid w:val="00813ECE"/>
    <w:rsid w:val="008162E0"/>
    <w:rsid w:val="008303E6"/>
    <w:rsid w:val="0083392B"/>
    <w:rsid w:val="00834DFA"/>
    <w:rsid w:val="00837786"/>
    <w:rsid w:val="0084437F"/>
    <w:rsid w:val="00853210"/>
    <w:rsid w:val="008560F4"/>
    <w:rsid w:val="008562D5"/>
    <w:rsid w:val="00860C7D"/>
    <w:rsid w:val="00861633"/>
    <w:rsid w:val="00863B92"/>
    <w:rsid w:val="008722A1"/>
    <w:rsid w:val="00874415"/>
    <w:rsid w:val="00877D25"/>
    <w:rsid w:val="008811CA"/>
    <w:rsid w:val="00890248"/>
    <w:rsid w:val="00892C86"/>
    <w:rsid w:val="00893CD3"/>
    <w:rsid w:val="00894B08"/>
    <w:rsid w:val="00896643"/>
    <w:rsid w:val="008A0AAC"/>
    <w:rsid w:val="008B17A3"/>
    <w:rsid w:val="008B185C"/>
    <w:rsid w:val="008B559E"/>
    <w:rsid w:val="008B55DE"/>
    <w:rsid w:val="008B5B0B"/>
    <w:rsid w:val="008C07B9"/>
    <w:rsid w:val="008C624D"/>
    <w:rsid w:val="008C6D46"/>
    <w:rsid w:val="008C7A64"/>
    <w:rsid w:val="008D0AA7"/>
    <w:rsid w:val="008D6E92"/>
    <w:rsid w:val="008E062C"/>
    <w:rsid w:val="008E2FDA"/>
    <w:rsid w:val="008E547D"/>
    <w:rsid w:val="008E575D"/>
    <w:rsid w:val="008F1073"/>
    <w:rsid w:val="008F23AB"/>
    <w:rsid w:val="008F6834"/>
    <w:rsid w:val="00900AD1"/>
    <w:rsid w:val="009017F7"/>
    <w:rsid w:val="009023DB"/>
    <w:rsid w:val="00912F97"/>
    <w:rsid w:val="00916877"/>
    <w:rsid w:val="00920A62"/>
    <w:rsid w:val="00925E1C"/>
    <w:rsid w:val="00933FC6"/>
    <w:rsid w:val="00941B53"/>
    <w:rsid w:val="0094202C"/>
    <w:rsid w:val="00945848"/>
    <w:rsid w:val="00945AE8"/>
    <w:rsid w:val="0095677C"/>
    <w:rsid w:val="00956E9E"/>
    <w:rsid w:val="00970AA9"/>
    <w:rsid w:val="00971C38"/>
    <w:rsid w:val="00974B81"/>
    <w:rsid w:val="009752B0"/>
    <w:rsid w:val="00980D42"/>
    <w:rsid w:val="009811BC"/>
    <w:rsid w:val="0098337E"/>
    <w:rsid w:val="00986574"/>
    <w:rsid w:val="009866F4"/>
    <w:rsid w:val="00987E70"/>
    <w:rsid w:val="009934F5"/>
    <w:rsid w:val="0099793A"/>
    <w:rsid w:val="009A06D1"/>
    <w:rsid w:val="009B2AD7"/>
    <w:rsid w:val="009B68B7"/>
    <w:rsid w:val="009C17D2"/>
    <w:rsid w:val="009C5253"/>
    <w:rsid w:val="009C5395"/>
    <w:rsid w:val="009C5FFB"/>
    <w:rsid w:val="009C6009"/>
    <w:rsid w:val="009D32B8"/>
    <w:rsid w:val="009D3370"/>
    <w:rsid w:val="009E2458"/>
    <w:rsid w:val="009E52DE"/>
    <w:rsid w:val="009E5EC7"/>
    <w:rsid w:val="009F0176"/>
    <w:rsid w:val="009F187D"/>
    <w:rsid w:val="009F2492"/>
    <w:rsid w:val="00A0280D"/>
    <w:rsid w:val="00A0591B"/>
    <w:rsid w:val="00A1187C"/>
    <w:rsid w:val="00A21F80"/>
    <w:rsid w:val="00A22BFA"/>
    <w:rsid w:val="00A276F6"/>
    <w:rsid w:val="00A305F4"/>
    <w:rsid w:val="00A307D7"/>
    <w:rsid w:val="00A421CD"/>
    <w:rsid w:val="00A43B8D"/>
    <w:rsid w:val="00A53351"/>
    <w:rsid w:val="00A615C2"/>
    <w:rsid w:val="00A67709"/>
    <w:rsid w:val="00A71D26"/>
    <w:rsid w:val="00A80FE8"/>
    <w:rsid w:val="00A85943"/>
    <w:rsid w:val="00A94C58"/>
    <w:rsid w:val="00A97E0D"/>
    <w:rsid w:val="00AA10A7"/>
    <w:rsid w:val="00AC6DD8"/>
    <w:rsid w:val="00AD0F34"/>
    <w:rsid w:val="00AD4212"/>
    <w:rsid w:val="00AD4785"/>
    <w:rsid w:val="00AD6762"/>
    <w:rsid w:val="00AE0120"/>
    <w:rsid w:val="00AE0E9D"/>
    <w:rsid w:val="00AE3ADB"/>
    <w:rsid w:val="00AE7BD4"/>
    <w:rsid w:val="00AF595B"/>
    <w:rsid w:val="00B0157F"/>
    <w:rsid w:val="00B107F2"/>
    <w:rsid w:val="00B16687"/>
    <w:rsid w:val="00B1783A"/>
    <w:rsid w:val="00B22DD3"/>
    <w:rsid w:val="00B2542A"/>
    <w:rsid w:val="00B31906"/>
    <w:rsid w:val="00B33891"/>
    <w:rsid w:val="00B34DDB"/>
    <w:rsid w:val="00B375D3"/>
    <w:rsid w:val="00B4549A"/>
    <w:rsid w:val="00B4571B"/>
    <w:rsid w:val="00B468CF"/>
    <w:rsid w:val="00B47D99"/>
    <w:rsid w:val="00B5258F"/>
    <w:rsid w:val="00B53DA8"/>
    <w:rsid w:val="00B55483"/>
    <w:rsid w:val="00B611F1"/>
    <w:rsid w:val="00B721FC"/>
    <w:rsid w:val="00B753DD"/>
    <w:rsid w:val="00B75D50"/>
    <w:rsid w:val="00B778B4"/>
    <w:rsid w:val="00B81088"/>
    <w:rsid w:val="00B817C4"/>
    <w:rsid w:val="00B842A9"/>
    <w:rsid w:val="00B8444E"/>
    <w:rsid w:val="00B845D3"/>
    <w:rsid w:val="00B86FF5"/>
    <w:rsid w:val="00B927D7"/>
    <w:rsid w:val="00BB6C1F"/>
    <w:rsid w:val="00BB7C97"/>
    <w:rsid w:val="00BC1A10"/>
    <w:rsid w:val="00BD198F"/>
    <w:rsid w:val="00BE63A1"/>
    <w:rsid w:val="00BE7B7D"/>
    <w:rsid w:val="00BF158C"/>
    <w:rsid w:val="00BF26FC"/>
    <w:rsid w:val="00BF3CFD"/>
    <w:rsid w:val="00BF4464"/>
    <w:rsid w:val="00BF5576"/>
    <w:rsid w:val="00BF664F"/>
    <w:rsid w:val="00BF68A5"/>
    <w:rsid w:val="00C14B79"/>
    <w:rsid w:val="00C168EC"/>
    <w:rsid w:val="00C17E85"/>
    <w:rsid w:val="00C268AF"/>
    <w:rsid w:val="00C2759A"/>
    <w:rsid w:val="00C41D92"/>
    <w:rsid w:val="00C4518F"/>
    <w:rsid w:val="00C47687"/>
    <w:rsid w:val="00C51FE8"/>
    <w:rsid w:val="00C53BCA"/>
    <w:rsid w:val="00C62217"/>
    <w:rsid w:val="00C65179"/>
    <w:rsid w:val="00C65939"/>
    <w:rsid w:val="00C66F52"/>
    <w:rsid w:val="00C677CE"/>
    <w:rsid w:val="00C7170D"/>
    <w:rsid w:val="00C754BD"/>
    <w:rsid w:val="00C75BAF"/>
    <w:rsid w:val="00C8299E"/>
    <w:rsid w:val="00C85EDA"/>
    <w:rsid w:val="00C93B25"/>
    <w:rsid w:val="00C966B9"/>
    <w:rsid w:val="00C9694A"/>
    <w:rsid w:val="00CA0CFB"/>
    <w:rsid w:val="00CC05B0"/>
    <w:rsid w:val="00CC0DDF"/>
    <w:rsid w:val="00CC2BED"/>
    <w:rsid w:val="00CC4A5A"/>
    <w:rsid w:val="00CD232C"/>
    <w:rsid w:val="00CD696B"/>
    <w:rsid w:val="00CD6FD2"/>
    <w:rsid w:val="00CE2CC5"/>
    <w:rsid w:val="00CE6185"/>
    <w:rsid w:val="00CF36C9"/>
    <w:rsid w:val="00D01FD0"/>
    <w:rsid w:val="00D01FF9"/>
    <w:rsid w:val="00D16509"/>
    <w:rsid w:val="00D2254F"/>
    <w:rsid w:val="00D226F9"/>
    <w:rsid w:val="00D31067"/>
    <w:rsid w:val="00D31154"/>
    <w:rsid w:val="00D3316C"/>
    <w:rsid w:val="00D3694B"/>
    <w:rsid w:val="00D370B4"/>
    <w:rsid w:val="00D4049A"/>
    <w:rsid w:val="00D406FB"/>
    <w:rsid w:val="00D4431A"/>
    <w:rsid w:val="00D508F9"/>
    <w:rsid w:val="00D567C7"/>
    <w:rsid w:val="00D63135"/>
    <w:rsid w:val="00D75C6C"/>
    <w:rsid w:val="00D901D4"/>
    <w:rsid w:val="00D90465"/>
    <w:rsid w:val="00DA09AC"/>
    <w:rsid w:val="00DA2D83"/>
    <w:rsid w:val="00DA7612"/>
    <w:rsid w:val="00DB5026"/>
    <w:rsid w:val="00DB7D0D"/>
    <w:rsid w:val="00DC0415"/>
    <w:rsid w:val="00DC1807"/>
    <w:rsid w:val="00DC33F6"/>
    <w:rsid w:val="00DD19A3"/>
    <w:rsid w:val="00DD3F80"/>
    <w:rsid w:val="00DE4A40"/>
    <w:rsid w:val="00DF6758"/>
    <w:rsid w:val="00E002FE"/>
    <w:rsid w:val="00E03D11"/>
    <w:rsid w:val="00E04AB6"/>
    <w:rsid w:val="00E062C4"/>
    <w:rsid w:val="00E1472C"/>
    <w:rsid w:val="00E151B6"/>
    <w:rsid w:val="00E15496"/>
    <w:rsid w:val="00E22A86"/>
    <w:rsid w:val="00E24C27"/>
    <w:rsid w:val="00E24EC9"/>
    <w:rsid w:val="00E25F59"/>
    <w:rsid w:val="00E3029C"/>
    <w:rsid w:val="00E30A48"/>
    <w:rsid w:val="00E33719"/>
    <w:rsid w:val="00E371B1"/>
    <w:rsid w:val="00E40B2E"/>
    <w:rsid w:val="00E446E2"/>
    <w:rsid w:val="00E50150"/>
    <w:rsid w:val="00E51689"/>
    <w:rsid w:val="00E54B64"/>
    <w:rsid w:val="00E5638A"/>
    <w:rsid w:val="00E564EB"/>
    <w:rsid w:val="00E63D27"/>
    <w:rsid w:val="00E66430"/>
    <w:rsid w:val="00E75460"/>
    <w:rsid w:val="00E77073"/>
    <w:rsid w:val="00E77EE3"/>
    <w:rsid w:val="00E81621"/>
    <w:rsid w:val="00E8210B"/>
    <w:rsid w:val="00E82669"/>
    <w:rsid w:val="00E84D8B"/>
    <w:rsid w:val="00E86A39"/>
    <w:rsid w:val="00E91E37"/>
    <w:rsid w:val="00E926C6"/>
    <w:rsid w:val="00E94719"/>
    <w:rsid w:val="00E96BCB"/>
    <w:rsid w:val="00E96EE8"/>
    <w:rsid w:val="00E9779C"/>
    <w:rsid w:val="00EA0491"/>
    <w:rsid w:val="00EA7565"/>
    <w:rsid w:val="00EB01AE"/>
    <w:rsid w:val="00EB471E"/>
    <w:rsid w:val="00EC49EE"/>
    <w:rsid w:val="00EC5868"/>
    <w:rsid w:val="00EC6C2F"/>
    <w:rsid w:val="00ED171F"/>
    <w:rsid w:val="00ED360A"/>
    <w:rsid w:val="00ED5B21"/>
    <w:rsid w:val="00ED64A2"/>
    <w:rsid w:val="00ED791E"/>
    <w:rsid w:val="00EE0083"/>
    <w:rsid w:val="00EE15AC"/>
    <w:rsid w:val="00EF0142"/>
    <w:rsid w:val="00F00F91"/>
    <w:rsid w:val="00F0353D"/>
    <w:rsid w:val="00F05D49"/>
    <w:rsid w:val="00F05EC0"/>
    <w:rsid w:val="00F06F35"/>
    <w:rsid w:val="00F070A5"/>
    <w:rsid w:val="00F07AC2"/>
    <w:rsid w:val="00F12CCE"/>
    <w:rsid w:val="00F12F85"/>
    <w:rsid w:val="00F20EC5"/>
    <w:rsid w:val="00F25534"/>
    <w:rsid w:val="00F33E42"/>
    <w:rsid w:val="00F3542F"/>
    <w:rsid w:val="00F369C4"/>
    <w:rsid w:val="00F41A8C"/>
    <w:rsid w:val="00F41FB7"/>
    <w:rsid w:val="00F42934"/>
    <w:rsid w:val="00F55808"/>
    <w:rsid w:val="00F5584F"/>
    <w:rsid w:val="00F56463"/>
    <w:rsid w:val="00F62973"/>
    <w:rsid w:val="00F631F4"/>
    <w:rsid w:val="00F63F37"/>
    <w:rsid w:val="00F75D6C"/>
    <w:rsid w:val="00F77713"/>
    <w:rsid w:val="00F81BDE"/>
    <w:rsid w:val="00F82D63"/>
    <w:rsid w:val="00F85F11"/>
    <w:rsid w:val="00F95288"/>
    <w:rsid w:val="00FA01DA"/>
    <w:rsid w:val="00FA5138"/>
    <w:rsid w:val="00FB7D3F"/>
    <w:rsid w:val="00FD1EC1"/>
    <w:rsid w:val="00FE76AC"/>
    <w:rsid w:val="00FF1C2F"/>
    <w:rsid w:val="00FF1D13"/>
    <w:rsid w:val="00FF463F"/>
    <w:rsid w:val="00FF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22" w:name="Strong"/>
    <w:lsdException w:qFormat="true" w:uiPriority="20" w:name="Emphasis"/>
    <w:lsdException w:uiPriority="99" w:name="Normal (Web)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Variable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styleId="Naslov1" w:type="paragraph">
    <w:name w:val="heading 1"/>
    <w:basedOn w:val="Normal"/>
    <w:link w:val="Naslov1Char"/>
    <w:uiPriority w:val="9"/>
    <w:qFormat/>
    <w:rsid w:val="006C5B01"/>
    <w:pPr>
      <w:spacing w:afterAutospacing="true" w:after="100" w:beforeAutospacing="true" w:before="100"/>
      <w:outlineLvl w:val="0"/>
    </w:pPr>
    <w:rPr>
      <w:rFonts w:hAnsi="Anivers-Regular" w:ascii="Anivers-Regular"/>
      <w:color w:val="A6A6A6"/>
      <w:kern w:val="36"/>
      <w:szCs w:val="24"/>
      <w:lang w:val="hr-HR"/>
    </w:rPr>
  </w:style>
  <w:style w:styleId="Naslov2" w:type="paragraph">
    <w:name w:val="heading 2"/>
    <w:basedOn w:val="Normal"/>
    <w:link w:val="Naslov2Char"/>
    <w:uiPriority w:val="9"/>
    <w:qFormat/>
    <w:rsid w:val="006C5B01"/>
    <w:pPr>
      <w:spacing w:afterAutospacing="true" w:after="100" w:beforeAutospacing="true" w:before="100"/>
      <w:outlineLvl w:val="1"/>
    </w:pPr>
    <w:rPr>
      <w:rFonts w:hAnsi="Anivers-Regular" w:ascii="Anivers-Regular"/>
      <w:color w:val="A6A6A6"/>
      <w:szCs w:val="24"/>
      <w:lang w:val="hr-HR"/>
    </w:rPr>
  </w:style>
  <w:style w:styleId="Naslov3" w:type="paragraph">
    <w:name w:val="heading 3"/>
    <w:basedOn w:val="Normal"/>
    <w:link w:val="Naslov3Char"/>
    <w:uiPriority w:val="9"/>
    <w:qFormat/>
    <w:rsid w:val="006C5B01"/>
    <w:pPr>
      <w:spacing w:afterAutospacing="true" w:after="100" w:beforeAutospacing="true" w:before="100"/>
      <w:outlineLvl w:val="2"/>
    </w:pPr>
    <w:rPr>
      <w:rFonts w:hAnsi="Anivers-Regular" w:ascii="Anivers-Regular"/>
      <w:color w:val="A6A6A6"/>
      <w:szCs w:val="24"/>
      <w:lang w:val="hr-HR"/>
    </w:rPr>
  </w:style>
  <w:style w:styleId="Naslov4" w:type="paragraph">
    <w:name w:val="heading 4"/>
    <w:basedOn w:val="Normal"/>
    <w:link w:val="Naslov4Char"/>
    <w:uiPriority w:val="9"/>
    <w:qFormat/>
    <w:rsid w:val="006C5B01"/>
    <w:pPr>
      <w:spacing w:afterAutospacing="true" w:after="100" w:beforeAutospacing="true" w:before="100"/>
      <w:outlineLvl w:val="3"/>
    </w:pPr>
    <w:rPr>
      <w:rFonts w:hAnsi="Anivers-Regular" w:ascii="Anivers-Regular"/>
      <w:color w:val="A6A6A6"/>
      <w:szCs w:val="24"/>
      <w:lang w:val="hr-HR"/>
    </w:rPr>
  </w:style>
  <w:style w:styleId="Naslov5" w:type="paragraph">
    <w:name w:val="heading 5"/>
    <w:basedOn w:val="Normal"/>
    <w:link w:val="Naslov5Char"/>
    <w:uiPriority w:val="9"/>
    <w:qFormat/>
    <w:rsid w:val="006C5B01"/>
    <w:pPr>
      <w:spacing w:afterAutospacing="true" w:after="100" w:beforeAutospacing="true" w:before="100"/>
      <w:outlineLvl w:val="4"/>
    </w:pPr>
    <w:rPr>
      <w:rFonts w:hAnsi="Anivers-Regular" w:ascii="Anivers-Regular"/>
      <w:color w:val="A6A6A6"/>
      <w:szCs w:val="24"/>
      <w:lang w:val="hr-HR"/>
    </w:rPr>
  </w:style>
  <w:style w:styleId="Naslov6" w:type="paragraph">
    <w:name w:val="heading 6"/>
    <w:basedOn w:val="Normal"/>
    <w:link w:val="Naslov6Char"/>
    <w:uiPriority w:val="9"/>
    <w:qFormat/>
    <w:rsid w:val="006C5B01"/>
    <w:pPr>
      <w:spacing w:afterAutospacing="true" w:after="100" w:beforeAutospacing="true" w:before="100"/>
      <w:outlineLvl w:val="5"/>
    </w:pPr>
    <w:rPr>
      <w:rFonts w:hAnsi="Anivers-Regular" w:ascii="Anivers-Regular"/>
      <w:color w:val="A6A6A6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692B2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A74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740F"/>
    <w:rPr>
      <w:rFonts w:hAnsi="Arial" w:ascii="Arial"/>
      <w:sz w:val="24"/>
      <w:lang w:val="en-GB"/>
    </w:rPr>
  </w:style>
  <w:style w:customStyle="true" w:styleId="ZaglavljeChar" w:type="character">
    <w:name w:val="Zaglavlje Char"/>
    <w:link w:val="Zaglavlje"/>
    <w:uiPriority w:val="99"/>
    <w:rsid w:val="00392ED7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EC586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6C5B01"/>
    <w:rPr>
      <w:rFonts w:hAnsi="Anivers-Regular" w:ascii="Anivers-Regular"/>
      <w:color w:val="A6A6A6"/>
      <w:kern w:val="36"/>
      <w:sz w:val="24"/>
      <w:szCs w:val="24"/>
    </w:rPr>
  </w:style>
  <w:style w:customStyle="true" w:styleId="Naslov2Char" w:type="character">
    <w:name w:val="Naslov 2 Char"/>
    <w:basedOn w:val="Zadanifontodlomka"/>
    <w:link w:val="Naslov2"/>
    <w:uiPriority w:val="9"/>
    <w:rsid w:val="006C5B01"/>
    <w:rPr>
      <w:rFonts w:hAnsi="Anivers-Regular" w:ascii="Anivers-Regular"/>
      <w:color w:val="A6A6A6"/>
      <w:sz w:val="24"/>
      <w:szCs w:val="24"/>
    </w:rPr>
  </w:style>
  <w:style w:customStyle="true" w:styleId="Naslov3Char" w:type="character">
    <w:name w:val="Naslov 3 Char"/>
    <w:basedOn w:val="Zadanifontodlomka"/>
    <w:link w:val="Naslov3"/>
    <w:uiPriority w:val="9"/>
    <w:rsid w:val="006C5B01"/>
    <w:rPr>
      <w:rFonts w:hAnsi="Anivers-Regular" w:ascii="Anivers-Regular"/>
      <w:color w:val="A6A6A6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rsid w:val="006C5B01"/>
    <w:rPr>
      <w:rFonts w:hAnsi="Anivers-Regular" w:ascii="Anivers-Regular"/>
      <w:color w:val="A6A6A6"/>
      <w:sz w:val="24"/>
      <w:szCs w:val="24"/>
    </w:rPr>
  </w:style>
  <w:style w:customStyle="true" w:styleId="Naslov5Char" w:type="character">
    <w:name w:val="Naslov 5 Char"/>
    <w:basedOn w:val="Zadanifontodlomka"/>
    <w:link w:val="Naslov5"/>
    <w:uiPriority w:val="9"/>
    <w:rsid w:val="006C5B01"/>
    <w:rPr>
      <w:rFonts w:hAnsi="Anivers-Regular" w:ascii="Anivers-Regular"/>
      <w:color w:val="A6A6A6"/>
      <w:sz w:val="24"/>
      <w:szCs w:val="24"/>
    </w:rPr>
  </w:style>
  <w:style w:customStyle="true" w:styleId="Naslov6Char" w:type="character">
    <w:name w:val="Naslov 6 Char"/>
    <w:basedOn w:val="Zadanifontodlomka"/>
    <w:link w:val="Naslov6"/>
    <w:uiPriority w:val="9"/>
    <w:rsid w:val="006C5B01"/>
    <w:rPr>
      <w:rFonts w:hAnsi="Anivers-Regular" w:ascii="Anivers-Regular"/>
      <w:color w:val="A6A6A6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6C5B01"/>
    <w:rPr>
      <w:strike w:val="false"/>
      <w:dstrike w:val="false"/>
      <w:color w:val="AA0000"/>
      <w:u w:val="none"/>
      <w:effect w:val="none"/>
    </w:rPr>
  </w:style>
  <w:style w:styleId="SlijeenaHiperveza" w:type="character">
    <w:name w:val="FollowedHyperlink"/>
    <w:basedOn w:val="Zadanifontodlomka"/>
    <w:uiPriority w:val="99"/>
    <w:unhideWhenUsed/>
    <w:rsid w:val="006C5B01"/>
    <w:rPr>
      <w:strike w:val="false"/>
      <w:dstrike w:val="false"/>
      <w:color w:val="660000"/>
      <w:u w:val="none"/>
      <w:effect w:val="none"/>
    </w:rPr>
  </w:style>
  <w:style w:styleId="HTML-adresa" w:type="paragraph">
    <w:name w:val="HTML Address"/>
    <w:basedOn w:val="Normal"/>
    <w:link w:val="HTML-adresaChar"/>
    <w:uiPriority w:val="99"/>
    <w:unhideWhenUsed/>
    <w:rsid w:val="006C5B01"/>
    <w:rPr>
      <w:rFonts w:hAnsi="Times New Roman" w:ascii="Times New Roman"/>
      <w:szCs w:val="24"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rsid w:val="006C5B01"/>
    <w:rPr>
      <w:sz w:val="24"/>
      <w:szCs w:val="24"/>
    </w:rPr>
  </w:style>
  <w:style w:styleId="HTML-navod" w:type="character">
    <w:name w:val="HTML Cite"/>
    <w:basedOn w:val="Zadanifontodlomka"/>
    <w:uiPriority w:val="99"/>
    <w:unhideWhenUsed/>
    <w:rsid w:val="006C5B01"/>
    <w:rPr>
      <w:b w:val="false"/>
      <w:bCs w:val="false"/>
      <w:i w:val="false"/>
      <w:iCs w:val="false"/>
    </w:rPr>
  </w:style>
  <w:style w:styleId="HTML-kod" w:type="character">
    <w:name w:val="HTML Code"/>
    <w:basedOn w:val="Zadanifontodlomka"/>
    <w:uiPriority w:val="99"/>
    <w:unhideWhenUsed/>
    <w:rsid w:val="006C5B01"/>
    <w:rPr>
      <w:rFonts w:cs="Courier New" w:eastAsia="Times New Roman" w:hAnsi="Courier New" w:ascii="Courier New" w:hint="default"/>
      <w:b w:val="false"/>
      <w:bCs w:val="false"/>
      <w:i w:val="false"/>
      <w:iCs w:val="false"/>
      <w:sz w:val="24"/>
      <w:szCs w:val="24"/>
    </w:rPr>
  </w:style>
  <w:style w:styleId="HTML-definicija" w:type="character">
    <w:name w:val="HTML Definition"/>
    <w:basedOn w:val="Zadanifontodlomka"/>
    <w:uiPriority w:val="99"/>
    <w:unhideWhenUsed/>
    <w:rsid w:val="006C5B01"/>
    <w:rPr>
      <w:b w:val="false"/>
      <w:bCs w:val="false"/>
      <w:i w:val="false"/>
      <w:iCs w:val="false"/>
    </w:rPr>
  </w:style>
  <w:style w:styleId="Istaknuto" w:type="character">
    <w:name w:val="Emphasis"/>
    <w:basedOn w:val="Zadanifontodlomka"/>
    <w:uiPriority w:val="20"/>
    <w:qFormat/>
    <w:rsid w:val="006C5B01"/>
    <w:rPr>
      <w:b w:val="false"/>
      <w:bCs w:val="false"/>
      <w:i w:val="false"/>
      <w:iCs w:val="false"/>
    </w:rPr>
  </w:style>
  <w:style w:styleId="HTML-tipkovnica" w:type="character">
    <w:name w:val="HTML Keyboard"/>
    <w:basedOn w:val="Zadanifontodlomka"/>
    <w:uiPriority w:val="99"/>
    <w:unhideWhenUsed/>
    <w:rsid w:val="006C5B01"/>
    <w:rPr>
      <w:rFonts w:cs="Courier New" w:eastAsia="Times New Roman" w:hAnsi="Courier New" w:ascii="Courier New" w:hint="default"/>
      <w:sz w:val="24"/>
      <w:szCs w:val="24"/>
    </w:rPr>
  </w:style>
  <w:style w:styleId="HTMLunaprijedoblikovano" w:type="paragraph">
    <w:name w:val="HTML Preformatted"/>
    <w:basedOn w:val="Normal"/>
    <w:link w:val="HTMLunaprijedoblikovanoChar"/>
    <w:uiPriority w:val="99"/>
    <w:unhideWhenUsed/>
    <w:rsid w:val="006C5B01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szCs w:val="24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rsid w:val="006C5B01"/>
    <w:rPr>
      <w:rFonts w:cs="Courier New" w:hAnsi="Courier New" w:ascii="Courier New"/>
      <w:sz w:val="24"/>
      <w:szCs w:val="24"/>
    </w:rPr>
  </w:style>
  <w:style w:styleId="HTML-primjer" w:type="character">
    <w:name w:val="HTML Sample"/>
    <w:basedOn w:val="Zadanifontodlomka"/>
    <w:uiPriority w:val="99"/>
    <w:unhideWhenUsed/>
    <w:rsid w:val="006C5B01"/>
    <w:rPr>
      <w:rFonts w:cs="Courier New" w:eastAsia="Times New Roman" w:hAnsi="Courier New" w:ascii="Courier New" w:hint="default"/>
      <w:sz w:val="24"/>
      <w:szCs w:val="24"/>
    </w:rPr>
  </w:style>
  <w:style w:styleId="Naglaeno" w:type="character">
    <w:name w:val="Strong"/>
    <w:basedOn w:val="Zadanifontodlomka"/>
    <w:uiPriority w:val="22"/>
    <w:qFormat/>
    <w:rsid w:val="006C5B01"/>
    <w:rPr>
      <w:b w:val="false"/>
      <w:bCs w:val="false"/>
      <w:i w:val="false"/>
      <w:iCs w:val="false"/>
    </w:rPr>
  </w:style>
  <w:style w:styleId="HTML-varijabla" w:type="character">
    <w:name w:val="HTML Variable"/>
    <w:basedOn w:val="Zadanifontodlomka"/>
    <w:uiPriority w:val="99"/>
    <w:unhideWhenUsed/>
    <w:rsid w:val="006C5B01"/>
    <w:rPr>
      <w:b w:val="false"/>
      <w:bCs w:val="false"/>
      <w:i w:val="false"/>
      <w:iCs w:val="false"/>
    </w:rPr>
  </w:style>
  <w:style w:styleId="StandardWeb" w:type="paragraph">
    <w:name w:val="Normal (Web)"/>
    <w:basedOn w:val="Normal"/>
    <w:uiPriority w:val="99"/>
    <w:unhideWhenUsed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chromeframe" w:type="paragraph">
    <w:name w:val="chromeframe"/>
    <w:basedOn w:val="Normal"/>
    <w:rsid w:val="006C5B01"/>
    <w:pPr>
      <w:shd w:fill="CCCCCC" w:color="auto" w:val="clear"/>
      <w:spacing w:lineRule="atLeast" w:line="432" w:after="48" w:before="48"/>
    </w:pPr>
    <w:rPr>
      <w:rFonts w:hAnsi="Times New Roman" w:ascii="Times New Roman"/>
      <w:color w:val="000000"/>
      <w:sz w:val="26"/>
      <w:szCs w:val="26"/>
      <w:lang w:val="hr-HR"/>
    </w:rPr>
  </w:style>
  <w:style w:customStyle="true" w:styleId="container12" w:type="paragraph">
    <w:name w:val="container_1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grid1" w:type="paragraph">
    <w:name w:val="grid_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2" w:type="paragraph">
    <w:name w:val="grid_2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3" w:type="paragraph">
    <w:name w:val="grid_3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4" w:type="paragraph">
    <w:name w:val="grid_4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5" w:type="paragraph">
    <w:name w:val="grid_5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6" w:type="paragraph">
    <w:name w:val="grid_6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7" w:type="paragraph">
    <w:name w:val="grid_7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8" w:type="paragraph">
    <w:name w:val="grid_8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9" w:type="paragraph">
    <w:name w:val="grid_9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10" w:type="paragraph">
    <w:name w:val="grid_10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11" w:type="paragraph">
    <w:name w:val="grid_1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12" w:type="paragraph">
    <w:name w:val="grid_12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alpha" w:type="paragraph">
    <w:name w:val="alpha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omega" w:type="paragraph">
    <w:name w:val="omega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clear" w:type="paragraph">
    <w:name w:val="clea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label" w:type="paragraph">
    <w:name w:val="lab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666666"/>
      <w:sz w:val="26"/>
      <w:szCs w:val="26"/>
      <w:lang w:val="hr-HR"/>
    </w:rPr>
  </w:style>
  <w:style w:customStyle="true" w:styleId="error" w:type="paragraph">
    <w:name w:val="erro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FF0000"/>
      <w:sz w:val="26"/>
      <w:szCs w:val="26"/>
      <w:lang w:val="hr-HR"/>
    </w:rPr>
  </w:style>
  <w:style w:customStyle="true" w:styleId="testimonial" w:type="paragraph">
    <w:name w:val="testimonial"/>
    <w:basedOn w:val="Normal"/>
    <w:rsid w:val="006C5B01"/>
    <w:pPr>
      <w:spacing w:lineRule="atLeast" w:line="432" w:after="300" w:before="300"/>
    </w:pPr>
    <w:rPr>
      <w:rFonts w:hAnsi="Times New Roman" w:ascii="Times New Roman"/>
      <w:sz w:val="26"/>
      <w:szCs w:val="26"/>
      <w:lang w:val="hr-HR"/>
    </w:rPr>
  </w:style>
  <w:style w:customStyle="true" w:styleId="galleria-container" w:type="paragraph">
    <w:name w:val="galleria-container"/>
    <w:basedOn w:val="Normal"/>
    <w:rsid w:val="006C5B01"/>
    <w:pPr>
      <w:shd w:fill="EEEEE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r" w:type="paragraph">
    <w:name w:val="ir"/>
    <w:basedOn w:val="Normal"/>
    <w:rsid w:val="006C5B01"/>
    <w:pPr>
      <w:spacing w:lineRule="atLeast" w:line="432" w:afterAutospacing="true" w:after="100" w:beforeAutospacing="true" w:before="100"/>
      <w:ind w:firstLine="22384"/>
    </w:pPr>
    <w:rPr>
      <w:rFonts w:hAnsi="Times New Roman" w:ascii="Times New Roman"/>
      <w:sz w:val="26"/>
      <w:szCs w:val="26"/>
      <w:lang w:val="hr-HR"/>
    </w:rPr>
  </w:style>
  <w:style w:customStyle="true" w:styleId="visuallyhidden" w:type="paragraph">
    <w:name w:val="visuallyhidden"/>
    <w:basedOn w:val="Normal"/>
    <w:rsid w:val="006C5B01"/>
    <w:pPr>
      <w:spacing w:lineRule="atLeast" w:line="432"/>
      <w:ind w:right="-15" w:left="-15"/>
    </w:pPr>
    <w:rPr>
      <w:rFonts w:hAnsi="Times New Roman" w:ascii="Times New Roman"/>
      <w:sz w:val="26"/>
      <w:szCs w:val="26"/>
      <w:lang w:val="hr-HR"/>
    </w:rPr>
  </w:style>
  <w:style w:customStyle="true" w:styleId="ext-el-mask" w:type="paragraph">
    <w:name w:val="ext-el-mask"/>
    <w:basedOn w:val="Normal"/>
    <w:rsid w:val="006C5B01"/>
    <w:pPr>
      <w:shd w:fill="CCCCCC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el-mask-msg" w:type="paragraph">
    <w:name w:val="ext-el-mask-msg"/>
    <w:basedOn w:val="Normal"/>
    <w:rsid w:val="006C5B01"/>
    <w:pPr>
      <w:pBdr>
        <w:top w:space="2" w:sz="6" w:color="6593CF" w:val="single"/>
        <w:left w:space="2" w:sz="6" w:color="6593CF" w:val="single"/>
        <w:bottom w:space="2" w:sz="6" w:color="6593CF" w:val="single"/>
        <w:right w:space="2" w:sz="6" w:color="6593CF" w:val="single"/>
      </w:pBdr>
      <w:shd w:fill="C3DAF9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paint" w:type="paragraph">
    <w:name w:val="x-repai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tem-disabled" w:type="paragraph">
    <w:name w:val="x-item-disabl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808080"/>
      <w:sz w:val="26"/>
      <w:szCs w:val="26"/>
      <w:lang w:val="hr-HR"/>
    </w:rPr>
  </w:style>
  <w:style w:customStyle="true" w:styleId="x-splitbar-proxy" w:type="paragraph">
    <w:name w:val="x-splitbar-proxy"/>
    <w:basedOn w:val="Normal"/>
    <w:rsid w:val="006C5B01"/>
    <w:pPr>
      <w:shd w:fill="929090" w:color="auto" w:val="clear"/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color-palette" w:type="paragraph">
    <w:name w:val="x-color-palet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e-shadow" w:type="paragraph">
    <w:name w:val="x-ie-shadow"/>
    <w:basedOn w:val="Normal"/>
    <w:rsid w:val="006C5B01"/>
    <w:pPr>
      <w:shd w:fill="777777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shadow" w:type="paragraph">
    <w:name w:val="x-shadow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loading-indicator" w:type="paragraph">
    <w:name w:val="loading-indicator"/>
    <w:basedOn w:val="Normal"/>
    <w:rsid w:val="006C5B01"/>
    <w:pPr>
      <w:spacing w:lineRule="atLeast" w:line="240" w:after="45" w:before="45"/>
      <w:ind w:right="45" w:left="45"/>
    </w:pPr>
    <w:rPr>
      <w:rFonts w:hAnsi="Times New Roman" w:ascii="Times New Roman"/>
      <w:sz w:val="17"/>
      <w:szCs w:val="17"/>
      <w:lang w:val="hr-HR"/>
    </w:rPr>
  </w:style>
  <w:style w:customStyle="true" w:styleId="x-drag-overlay" w:type="paragraph">
    <w:name w:val="x-drag-overla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clear" w:type="paragraph">
    <w:name w:val="x-clear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spotlight" w:type="paragraph">
    <w:name w:val="x-spotlight"/>
    <w:basedOn w:val="Normal"/>
    <w:rsid w:val="006C5B01"/>
    <w:pPr>
      <w:shd w:fill="CCCCCC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header" w:type="paragraph">
    <w:name w:val="x-tab-panel-header"/>
    <w:basedOn w:val="Normal"/>
    <w:rsid w:val="006C5B01"/>
    <w:pPr>
      <w:pBdr>
        <w:top w:space="0" w:sz="6" w:color="D0D0D0" w:val="single"/>
        <w:left w:space="0" w:sz="6" w:color="D0D0D0" w:val="single"/>
        <w:bottom w:space="2" w:sz="6" w:color="D0D0D0" w:val="single"/>
        <w:right w:space="0" w:sz="6" w:color="D0D0D0" w:val="single"/>
      </w:pBdr>
      <w:shd w:fill="EAEAEA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footer" w:type="paragraph">
    <w:name w:val="x-tab-panel-footer"/>
    <w:basedOn w:val="Normal"/>
    <w:rsid w:val="006C5B01"/>
    <w:pPr>
      <w:pBdr>
        <w:top w:space="2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hd w:fill="EAEAEA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wrap" w:type="paragraph">
    <w:name w:val="x-tab-strip-wra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body" w:type="paragraph">
    <w:name w:val="x-tab-panel-body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body-top" w:type="paragraph">
    <w:name w:val="x-tab-panel-body-to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body-bottom" w:type="paragraph">
    <w:name w:val="x-tab-panel-body-botto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croller-left" w:type="paragraph">
    <w:name w:val="x-tab-scroller-left"/>
    <w:basedOn w:val="Normal"/>
    <w:rsid w:val="006C5B01"/>
    <w:pPr>
      <w:pBdr>
        <w:bottom w:space="0" w:sz="6" w:color="AEAEAE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croller-right" w:type="paragraph">
    <w:name w:val="x-tab-scroller-right"/>
    <w:basedOn w:val="Normal"/>
    <w:rsid w:val="006C5B01"/>
    <w:pPr>
      <w:pBdr>
        <w:bottom w:space="0" w:sz="6" w:color="AEAEAE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ield" w:type="paragraph">
    <w:name w:val="x-form-field"/>
    <w:basedOn w:val="Normal"/>
    <w:rsid w:val="006C5B01"/>
    <w:pPr>
      <w:spacing w:lineRule="atLeast" w:line="432"/>
    </w:pPr>
    <w:rPr>
      <w:rFonts w:cs="Tahoma" w:hAnsi="Tahoma" w:ascii="Tahoma"/>
      <w:sz w:val="18"/>
      <w:szCs w:val="18"/>
      <w:lang w:val="hr-HR"/>
    </w:rPr>
  </w:style>
  <w:style w:customStyle="true" w:styleId="x-form-text" w:type="paragraph">
    <w:name w:val="x-form-text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7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select-one" w:type="paragraph">
    <w:name w:val="x-form-select-one"/>
    <w:basedOn w:val="Normal"/>
    <w:rsid w:val="006C5B01"/>
    <w:pPr>
      <w:pBdr>
        <w:top w:space="0" w:sz="6" w:color="B5B8C8" w:val="single"/>
        <w:left w:space="0" w:sz="6" w:color="B5B8C8" w:val="single"/>
        <w:bottom w:space="0" w:sz="6" w:color="B5B8C8" w:val="single"/>
        <w:right w:space="0" w:sz="6" w:color="B5B8C8" w:val="single"/>
      </w:pBdr>
      <w:shd w:fill="FFFFFF" w:color="auto" w:val="clear"/>
      <w:spacing w:lineRule="atLeast" w:line="27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check-group" w:type="paragraph">
    <w:name w:val="x-form-check-group"/>
    <w:basedOn w:val="Normal"/>
    <w:rsid w:val="006C5B01"/>
    <w:pPr>
      <w:spacing w:lineRule="atLeast" w:line="432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group" w:type="paragraph">
    <w:name w:val="x-form-radio-group"/>
    <w:basedOn w:val="Normal"/>
    <w:rsid w:val="006C5B01"/>
    <w:pPr>
      <w:spacing w:lineRule="atLeast" w:line="432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-wrap" w:type="paragraph">
    <w:name w:val="x-form-check-wrap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wrap" w:type="paragraph">
    <w:name w:val="x-form-radio-wrap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" w:type="paragraph">
    <w:name w:val="x-form-check"/>
    <w:basedOn w:val="Normal"/>
    <w:rsid w:val="006C5B01"/>
    <w:pPr>
      <w:spacing w:lineRule="atLeast" w:line="432" w:after="30" w:beforeAutospacing="true" w:before="100"/>
      <w:textAlignment w:val="bottom"/>
    </w:pPr>
    <w:rPr>
      <w:rFonts w:hAnsi="Times New Roman" w:ascii="Times New Roman"/>
      <w:sz w:val="26"/>
      <w:szCs w:val="26"/>
      <w:lang w:val="hr-HR"/>
    </w:rPr>
  </w:style>
  <w:style w:customStyle="true" w:styleId="x-form-radio" w:type="paragraph">
    <w:name w:val="x-form-radio"/>
    <w:basedOn w:val="Normal"/>
    <w:rsid w:val="006C5B01"/>
    <w:pPr>
      <w:spacing w:lineRule="atLeast" w:line="432" w:after="45" w:beforeAutospacing="true" w:before="100"/>
      <w:textAlignment w:val="bottom"/>
    </w:pPr>
    <w:rPr>
      <w:rFonts w:hAnsi="Times New Roman" w:ascii="Times New Roman"/>
      <w:sz w:val="26"/>
      <w:szCs w:val="26"/>
      <w:lang w:val="hr-HR"/>
    </w:rPr>
  </w:style>
  <w:style w:customStyle="true" w:styleId="x-form-check-wrap-inner" w:type="paragraph">
    <w:name w:val="x-form-check-wrap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wrap-inner" w:type="paragraph">
    <w:name w:val="x-form-radio-wrap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-group-label" w:type="paragraph">
    <w:name w:val="x-form-check-group-label"/>
    <w:basedOn w:val="Normal"/>
    <w:rsid w:val="006C5B01"/>
    <w:pPr>
      <w:pBdr>
        <w:bottom w:space="0" w:sz="6" w:color="99BBE8" w:val="single"/>
      </w:pBdr>
      <w:spacing w:lineRule="atLeast" w:line="432" w:after="75" w:beforeAutospacing="true" w:before="100"/>
    </w:pPr>
    <w:rPr>
      <w:rFonts w:hAnsi="Times New Roman" w:ascii="Times New Roman"/>
      <w:color w:val="15428B"/>
      <w:sz w:val="26"/>
      <w:szCs w:val="26"/>
      <w:lang w:val="hr-HR"/>
    </w:rPr>
  </w:style>
  <w:style w:customStyle="true" w:styleId="x-form-field-wrap" w:type="paragraph">
    <w:name w:val="x-form-field-wra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ocus" w:type="paragraph">
    <w:name w:val="x-form-focus"/>
    <w:basedOn w:val="Normal"/>
    <w:rsid w:val="006C5B01"/>
    <w:pPr>
      <w:pBdr>
        <w:top w:space="0" w:sz="6" w:color="7EADD9" w:val="single"/>
        <w:left w:space="0" w:sz="6" w:color="7EADD9" w:val="single"/>
        <w:bottom w:space="0" w:sz="6" w:color="7EADD9" w:val="single"/>
        <w:right w:space="0" w:sz="6" w:color="7EADD9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invalid" w:type="paragraph">
    <w:name w:val="x-form-invalid"/>
    <w:basedOn w:val="Normal"/>
    <w:rsid w:val="006C5B01"/>
    <w:pPr>
      <w:pBdr>
        <w:top w:space="0" w:sz="6" w:color="DD7870" w:val="single"/>
        <w:left w:space="0" w:sz="6" w:color="DD7870" w:val="single"/>
        <w:bottom w:space="0" w:sz="6" w:color="DD7870" w:val="single"/>
        <w:right w:space="0" w:sz="6" w:color="DD7870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editor" w:type="paragraph">
    <w:name w:val="x-editor"/>
    <w:basedOn w:val="Normal"/>
    <w:rsid w:val="006C5B01"/>
    <w:pPr>
      <w:spacing w:lineRule="atLeast" w:line="432"/>
    </w:pPr>
    <w:rPr>
      <w:rFonts w:hAnsi="Times New Roman" w:ascii="Times New Roman"/>
      <w:sz w:val="26"/>
      <w:szCs w:val="26"/>
      <w:lang w:val="hr-HR"/>
    </w:rPr>
  </w:style>
  <w:style w:customStyle="true" w:styleId="x-form-grow-sizer" w:type="paragraph">
    <w:name w:val="x-form-grow-sizer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x-form-item" w:type="paragraph">
    <w:name w:val="x-form-item"/>
    <w:basedOn w:val="Normal"/>
    <w:rsid w:val="006C5B01"/>
    <w:pPr>
      <w:spacing w:lineRule="atLeast" w:line="432" w:after="12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x-form-element" w:type="paragraph">
    <w:name w:val="x-form-eleme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invalid-msg" w:type="paragraph">
    <w:name w:val="x-form-invalid-msg"/>
    <w:basedOn w:val="Normal"/>
    <w:rsid w:val="006C5B01"/>
    <w:pPr>
      <w:spacing w:lineRule="atLeast" w:line="240" w:afterAutospacing="true" w:after="100" w:beforeAutospacing="true" w:before="100"/>
    </w:pPr>
    <w:rPr>
      <w:rFonts w:cs="Tahoma" w:hAnsi="Tahoma" w:ascii="Tahoma"/>
      <w:color w:val="EE0000"/>
      <w:sz w:val="17"/>
      <w:szCs w:val="17"/>
      <w:lang w:val="hr-HR"/>
    </w:rPr>
  </w:style>
  <w:style w:customStyle="true" w:styleId="x-form-empty-field" w:type="paragraph">
    <w:name w:val="x-form-empty-fiel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808080"/>
      <w:sz w:val="26"/>
      <w:szCs w:val="26"/>
      <w:lang w:val="hr-HR"/>
    </w:rPr>
  </w:style>
  <w:style w:customStyle="true" w:styleId="x-form-clear" w:type="paragraph">
    <w:name w:val="x-form-clear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form-clear-left" w:type="paragraph">
    <w:name w:val="x-form-clear-left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form-cb-label" w:type="paragraph">
    <w:name w:val="x-form-cb-label"/>
    <w:basedOn w:val="Normal"/>
    <w:rsid w:val="006C5B01"/>
    <w:pPr>
      <w:spacing w:lineRule="atLeast" w:line="432" w:afterAutospacing="true" w:after="100" w:beforeAutospacing="true" w:before="100"/>
      <w:ind w:left="60"/>
    </w:pPr>
    <w:rPr>
      <w:rFonts w:cs="Tahoma" w:hAnsi="Tahoma" w:ascii="Tahoma"/>
      <w:sz w:val="18"/>
      <w:szCs w:val="18"/>
      <w:lang w:val="hr-HR"/>
    </w:rPr>
  </w:style>
  <w:style w:customStyle="true" w:styleId="x-form-column" w:type="paragraph">
    <w:name w:val="x-form-column"/>
    <w:basedOn w:val="Normal"/>
    <w:rsid w:val="006C5B01"/>
    <w:pPr>
      <w:spacing w:lineRule="atLeast" w:line="432"/>
    </w:pPr>
    <w:rPr>
      <w:rFonts w:hAnsi="Times New Roman" w:ascii="Times New Roman"/>
      <w:sz w:val="26"/>
      <w:szCs w:val="26"/>
      <w:lang w:val="hr-HR"/>
    </w:rPr>
  </w:style>
  <w:style w:customStyle="true" w:styleId="x-form-invalid-icon" w:type="paragraph">
    <w:name w:val="x-form-invalid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ieldset" w:type="paragraph">
    <w:name w:val="x-fieldset"/>
    <w:basedOn w:val="Normal"/>
    <w:rsid w:val="006C5B01"/>
    <w:pPr>
      <w:pBdr>
        <w:top w:space="8" w:sz="6" w:color="D6D6D6" w:val="single"/>
        <w:left w:space="8" w:sz="6" w:color="D6D6D6" w:val="single"/>
        <w:bottom w:space="8" w:sz="6" w:color="D6D6D6" w:val="single"/>
        <w:right w:space="8" w:sz="6" w:color="D6D6D6" w:val="single"/>
      </w:pBdr>
      <w:spacing w:lineRule="atLeast" w:line="432" w:after="15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" w:type="paragraph">
    <w:name w:val="x-btn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x-btn-left" w:type="paragraph">
    <w:name w:val="x-btn-lef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" w:type="paragraph">
    <w:name w:val="x-btn-righ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center" w:type="paragraph">
    <w:name w:val="x-btn-center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toolbar" w:type="paragraph">
    <w:name w:val="x-toolbar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number" w:type="paragraph">
    <w:name w:val="x-tbar-page-numb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ging-info" w:type="paragraph">
    <w:name w:val="x-paging-info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444444"/>
      <w:sz w:val="26"/>
      <w:szCs w:val="26"/>
      <w:lang w:val="hr-HR"/>
    </w:rPr>
  </w:style>
  <w:style w:customStyle="true" w:styleId="x-resizable-handle" w:type="paragraph">
    <w:name w:val="x-resizable-handle"/>
    <w:basedOn w:val="Normal"/>
    <w:rsid w:val="006C5B01"/>
    <w:pPr>
      <w:shd w:fill="FFFFFF" w:color="auto" w:val="clear"/>
      <w:spacing w:lineRule="atLeast" w:line="9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resizable-handle-east" w:type="paragraph">
    <w:name w:val="x-resizable-handle-ea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" w:type="paragraph">
    <w:name w:val="x-resizable-handle-sout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west" w:type="paragraph">
    <w:name w:val="x-resizable-handle-we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" w:type="paragraph">
    <w:name w:val="x-resizable-handle-nort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east" w:type="paragraph">
    <w:name w:val="x-resizable-handle-southea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west" w:type="paragraph">
    <w:name w:val="x-resizable-handle-northwe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east" w:type="paragraph">
    <w:name w:val="x-resizable-handle-northea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west" w:type="paragraph">
    <w:name w:val="x-resizable-handle-southwe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proxy" w:type="paragraph">
    <w:name w:val="x-resizable-proxy"/>
    <w:basedOn w:val="Normal"/>
    <w:rsid w:val="006C5B01"/>
    <w:pPr>
      <w:pBdr>
        <w:top w:space="0" w:sz="6" w:color="3B5A82" w:val="dashed"/>
        <w:left w:space="0" w:sz="6" w:color="3B5A82" w:val="dashed"/>
        <w:bottom w:space="0" w:sz="6" w:color="3B5A82" w:val="dashed"/>
        <w:right w:space="0" w:sz="6" w:color="3B5A82" w:val="dashed"/>
      </w:pBd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resizable-overlay" w:type="paragraph">
    <w:name w:val="x-resizable-overlay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grid3" w:type="paragraph">
    <w:name w:val="x-grid3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inner" w:type="paragraph">
    <w:name w:val="x-grid3-cell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" w:type="paragraph">
    <w:name w:val="x-grid3-hd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row-body" w:type="paragraph">
    <w:name w:val="x-grid3-row-bod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-row-loading" w:type="paragraph">
    <w:name w:val="x-grid-row-loading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row" w:type="paragraph">
    <w:name w:val="x-grid3-row"/>
    <w:basedOn w:val="Normal"/>
    <w:rsid w:val="006C5B01"/>
    <w:pPr>
      <w:pBdr>
        <w:top w:space="0" w:sz="6" w:color="FFFFFF" w:val="single"/>
        <w:left w:space="0" w:sz="6" w:color="EDEDED" w:val="single"/>
        <w:bottom w:space="0" w:sz="6" w:color="EDEDED" w:val="single"/>
        <w:right w:space="0" w:sz="6" w:color="EDEDED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row-alt" w:type="paragraph">
    <w:name w:val="x-grid3-row-alt"/>
    <w:basedOn w:val="Normal"/>
    <w:rsid w:val="006C5B01"/>
    <w:pPr>
      <w:shd w:fill="FAFAFA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row-over" w:type="paragraph">
    <w:name w:val="x-grid3-row-over"/>
    <w:basedOn w:val="Normal"/>
    <w:rsid w:val="006C5B01"/>
    <w:pPr>
      <w:pBdr>
        <w:top w:space="0" w:sz="6" w:color="DDDDDD" w:val="single"/>
        <w:left w:space="0" w:sz="6" w:color="DDDDDD" w:val="single"/>
        <w:bottom w:space="0" w:sz="6" w:color="DDDDDD" w:val="single"/>
        <w:right w:space="0" w:sz="6" w:color="DDDDDD" w:val="single"/>
      </w:pBdr>
      <w:shd w:fill="EFEFE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resize-proxy" w:type="paragraph">
    <w:name w:val="x-grid3-resize-proxy"/>
    <w:basedOn w:val="Normal"/>
    <w:rsid w:val="006C5B01"/>
    <w:pPr>
      <w:shd w:fill="777777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grid3-resize-marker" w:type="paragraph">
    <w:name w:val="x-grid3-resize-marker"/>
    <w:basedOn w:val="Normal"/>
    <w:rsid w:val="006C5B01"/>
    <w:pPr>
      <w:shd w:fill="777777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grid3-focus" w:type="paragraph">
    <w:name w:val="x-grid3-focus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grid3-header" w:type="paragraph">
    <w:name w:val="x-grid3-hea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eader-pop" w:type="paragraph">
    <w:name w:val="x-grid3-header-pop"/>
    <w:basedOn w:val="Normal"/>
    <w:rsid w:val="006C5B01"/>
    <w:pPr>
      <w:pBdr>
        <w:left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eader-pop-inner" w:type="paragraph">
    <w:name w:val="x-grid3-header-pop-inner"/>
    <w:basedOn w:val="Normal"/>
    <w:rsid w:val="006C5B01"/>
    <w:pPr>
      <w:pBdr>
        <w:left w:space="0" w:sz="6" w:color="EEEEEE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eader-offset" w:type="paragraph">
    <w:name w:val="x-grid3-header-offse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sort-icon" w:type="paragraph">
    <w:name w:val="x-grid3-sort-icon"/>
    <w:basedOn w:val="Normal"/>
    <w:rsid w:val="006C5B01"/>
    <w:pPr>
      <w:spacing w:lineRule="atLeast" w:line="432" w:afterAutospacing="true" w:after="100" w:beforeAutospacing="true" w:before="100"/>
      <w:ind w:left="45"/>
      <w:textAlignment w:val="center"/>
    </w:pPr>
    <w:rPr>
      <w:rFonts w:hAnsi="Times New Roman" w:ascii="Times New Roman"/>
      <w:vanish/>
      <w:sz w:val="26"/>
      <w:szCs w:val="26"/>
      <w:lang w:val="hr-HR"/>
    </w:rPr>
  </w:style>
  <w:style w:customStyle="true" w:styleId="x-grid3-cell-text" w:type="paragraph">
    <w:name w:val="x-grid3-cell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000000"/>
      <w:sz w:val="26"/>
      <w:szCs w:val="26"/>
      <w:lang w:val="hr-HR"/>
    </w:rPr>
  </w:style>
  <w:style w:customStyle="true" w:styleId="x-grid3-hd-text" w:type="paragraph">
    <w:name w:val="x-grid3-hd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15428B"/>
      <w:sz w:val="26"/>
      <w:szCs w:val="26"/>
      <w:lang w:val="hr-HR"/>
    </w:rPr>
  </w:style>
  <w:style w:customStyle="true" w:styleId="x-grid3-split" w:type="paragraph">
    <w:name w:val="x-grid3-spl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col-move-top" w:type="paragraph">
    <w:name w:val="col-move-top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col-move-bottom" w:type="paragraph">
    <w:name w:val="col-move-bottom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grid3-row-selected" w:type="paragraph">
    <w:name w:val="x-grid3-row-selected"/>
    <w:basedOn w:val="Normal"/>
    <w:rsid w:val="006C5B01"/>
    <w:pPr>
      <w:pBdr>
        <w:top w:space="0" w:sz="6" w:color="A3BAE9" w:val="dotted"/>
        <w:left w:space="0" w:sz="6" w:color="A3BAE9" w:val="dotted"/>
        <w:bottom w:space="0" w:sz="6" w:color="A3BAE9" w:val="dotted"/>
        <w:right w:space="0" w:sz="6" w:color="A3BAE9" w:val="dotted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selected" w:type="paragraph">
    <w:name w:val="x-grid3-cell-select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000000"/>
      <w:sz w:val="26"/>
      <w:szCs w:val="26"/>
      <w:lang w:val="hr-HR"/>
    </w:rPr>
  </w:style>
  <w:style w:customStyle="true" w:styleId="x-grid3-dirty-cell" w:type="paragraph">
    <w:name w:val="x-grid3-dirty-cel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opbar" w:type="paragraph">
    <w:name w:val="x-grid3-topbar"/>
    <w:basedOn w:val="Normal"/>
    <w:rsid w:val="006C5B01"/>
    <w:pPr>
      <w:spacing w:lineRule="atLeast" w:line="432" w:afterAutospacing="true" w:after="100" w:beforeAutospacing="true" w:before="100"/>
    </w:pPr>
    <w:rPr>
      <w:rFonts w:cs="Arial"/>
      <w:vanish/>
      <w:sz w:val="17"/>
      <w:szCs w:val="17"/>
      <w:lang w:val="hr-HR"/>
    </w:rPr>
  </w:style>
  <w:style w:customStyle="true" w:styleId="x-grid3-bottombar" w:type="paragraph">
    <w:name w:val="x-grid3-bottombar"/>
    <w:basedOn w:val="Normal"/>
    <w:rsid w:val="006C5B01"/>
    <w:pPr>
      <w:spacing w:lineRule="atLeast" w:line="432" w:afterAutospacing="true" w:after="100" w:beforeAutospacing="true" w:before="100"/>
    </w:pPr>
    <w:rPr>
      <w:rFonts w:cs="Arial"/>
      <w:vanish/>
      <w:sz w:val="17"/>
      <w:szCs w:val="17"/>
      <w:lang w:val="hr-HR"/>
    </w:rPr>
  </w:style>
  <w:style w:customStyle="true" w:styleId="x-grid3-col-dd" w:type="paragraph">
    <w:name w:val="x-grid3-col-d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btn" w:type="paragraph">
    <w:name w:val="x-grid3-hd-btn"/>
    <w:basedOn w:val="Normal"/>
    <w:rsid w:val="006C5B01"/>
    <w:pPr>
      <w:shd w:fill="C3DAF9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grid3-row-expander" w:type="paragraph">
    <w:name w:val="x-grid3-row-expan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row-checker" w:type="paragraph">
    <w:name w:val="x-grid3-row-check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checker" w:type="paragraph">
    <w:name w:val="x-grid3-hd-check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heck-col" w:type="paragraph">
    <w:name w:val="x-grid3-check-co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heck-col-on" w:type="paragraph">
    <w:name w:val="x-grid3-check-col-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-group-hd" w:type="paragraph">
    <w:name w:val="x-grid-group-hd"/>
    <w:basedOn w:val="Normal"/>
    <w:rsid w:val="006C5B01"/>
    <w:pPr>
      <w:pBdr>
        <w:bottom w:space="0" w:sz="12" w:color="99BBE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oup-by-icon" w:type="paragraph">
    <w:name w:val="x-group-by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ls-icon" w:type="paragraph">
    <w:name w:val="x-cols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how-groups-icon" w:type="paragraph">
    <w:name w:val="x-show-groups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-empty" w:type="paragraph">
    <w:name w:val="x-grid-empty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color w:val="808080"/>
      <w:sz w:val="17"/>
      <w:szCs w:val="17"/>
      <w:lang w:val="hr-HR"/>
    </w:rPr>
  </w:style>
  <w:style w:customStyle="true" w:styleId="x-dd-drag-ghost" w:type="paragraph">
    <w:name w:val="x-dd-drag-ghost"/>
    <w:basedOn w:val="Normal"/>
    <w:rsid w:val="006C5B01"/>
    <w:pPr>
      <w:pBdr>
        <w:top w:space="2" w:sz="6" w:color="DDDDDD" w:val="single"/>
        <w:left w:space="15" w:sz="6" w:color="DDDDDD" w:val="single"/>
        <w:bottom w:space="2" w:sz="6" w:color="BBBBBB" w:val="single"/>
        <w:right w:space="2" w:sz="6" w:color="BBBBBB" w:val="single"/>
      </w:pBdr>
      <w:shd w:fill="FFFFFF" w:color="auto" w:val="clear"/>
      <w:spacing w:lineRule="atLeast" w:line="432" w:afterAutospacing="true" w:after="100" w:beforeAutospacing="true" w:before="100"/>
    </w:pPr>
    <w:rPr>
      <w:rFonts w:cs="Arial"/>
      <w:color w:val="000000"/>
      <w:sz w:val="17"/>
      <w:szCs w:val="17"/>
      <w:lang w:val="hr-HR"/>
    </w:rPr>
  </w:style>
  <w:style w:customStyle="true" w:styleId="x-dd-drop-icon" w:type="paragraph">
    <w:name w:val="x-dd-drop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view-selector" w:type="paragraph">
    <w:name w:val="x-view-selector"/>
    <w:basedOn w:val="Normal"/>
    <w:rsid w:val="006C5B01"/>
    <w:pPr>
      <w:pBdr>
        <w:top w:space="0" w:sz="6" w:color="3399BB" w:val="dotted"/>
        <w:left w:space="0" w:sz="6" w:color="3399BB" w:val="dotted"/>
        <w:bottom w:space="0" w:sz="6" w:color="3399BB" w:val="dotted"/>
        <w:right w:space="0" w:sz="6" w:color="3399BB" w:val="dotted"/>
      </w:pBdr>
      <w:shd w:fill="C3DAF9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icon" w:type="paragraph">
    <w:name w:val="x-tree-icon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c-icon" w:type="paragraph">
    <w:name w:val="x-tree-ec-icon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line" w:type="paragraph">
    <w:name w:val="x-tree-elbow-line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" w:type="paragraph">
    <w:name w:val="x-tree-elbow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" w:type="paragraph">
    <w:name w:val="x-tree-elbow-end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plus" w:type="paragraph">
    <w:name w:val="x-tree-elbow-plus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minus" w:type="paragraph">
    <w:name w:val="x-tree-elbow-minus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plus" w:type="paragraph">
    <w:name w:val="x-tree-elbow-end-plus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minus" w:type="paragraph">
    <w:name w:val="x-tree-elbow-end-minus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node" w:type="paragraph">
    <w:name w:val="x-tree-node"/>
    <w:basedOn w:val="Normal"/>
    <w:rsid w:val="006C5B01"/>
    <w:pPr>
      <w:spacing w:lineRule="atLeast" w:line="432" w:afterAutospacing="true" w:after="100" w:beforeAutospacing="true" w:before="100"/>
    </w:pPr>
    <w:rPr>
      <w:rFonts w:cs="Arial"/>
      <w:color w:val="000000"/>
      <w:sz w:val="17"/>
      <w:szCs w:val="17"/>
      <w:lang w:val="hr-HR"/>
    </w:rPr>
  </w:style>
  <w:style w:customStyle="true" w:styleId="x-tree-node-el" w:type="paragraph">
    <w:name w:val="x-tree-node-el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picker" w:type="paragraph">
    <w:name w:val="x-date-picker"/>
    <w:basedOn w:val="Normal"/>
    <w:rsid w:val="006C5B01"/>
    <w:pPr>
      <w:pBdr>
        <w:left w:space="0" w:sz="6" w:color="1B376C" w:val="single"/>
        <w:bottom w:space="0" w:sz="6" w:color="1B376C" w:val="single"/>
        <w:right w:space="0" w:sz="6" w:color="1B376C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17"/>
      <w:szCs w:val="17"/>
      <w:lang w:val="hr-HR"/>
    </w:rPr>
  </w:style>
  <w:style w:customStyle="true" w:styleId="x-date-middle" w:type="paragraph">
    <w:name w:val="x-date-middle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b/>
      <w:bCs/>
      <w:color w:val="FFFFFF"/>
      <w:sz w:val="17"/>
      <w:szCs w:val="17"/>
      <w:lang w:val="hr-HR"/>
    </w:rPr>
  </w:style>
  <w:style w:customStyle="true" w:styleId="x-date-left" w:type="paragraph">
    <w:name w:val="x-date-left"/>
    <w:basedOn w:val="Normal"/>
    <w:rsid w:val="006C5B01"/>
    <w:pPr>
      <w:spacing w:afterAutospacing="true" w:after="100" w:beforeAutospacing="true" w:before="100"/>
    </w:pPr>
    <w:rPr>
      <w:rFonts w:cs="Tahoma" w:hAnsi="Tahoma" w:ascii="Tahoma"/>
      <w:b/>
      <w:bCs/>
      <w:color w:val="FFFFFF"/>
      <w:sz w:val="17"/>
      <w:szCs w:val="17"/>
      <w:lang w:val="hr-HR"/>
    </w:rPr>
  </w:style>
  <w:style w:customStyle="true" w:styleId="x-date-right" w:type="paragraph">
    <w:name w:val="x-date-right"/>
    <w:basedOn w:val="Normal"/>
    <w:rsid w:val="006C5B01"/>
    <w:pPr>
      <w:spacing w:lineRule="atLeast" w:line="432" w:afterAutospacing="true" w:after="100" w:beforeAutospacing="true" w:before="100"/>
      <w:jc w:val="right"/>
    </w:pPr>
    <w:rPr>
      <w:rFonts w:cs="Tahoma" w:hAnsi="Tahoma" w:ascii="Tahoma"/>
      <w:b/>
      <w:bCs/>
      <w:color w:val="FFFFFF"/>
      <w:sz w:val="17"/>
      <w:szCs w:val="17"/>
      <w:lang w:val="hr-HR"/>
    </w:rPr>
  </w:style>
  <w:style w:customStyle="true" w:styleId="x-date-bottom" w:type="paragraph">
    <w:name w:val="x-date-bottom"/>
    <w:basedOn w:val="Normal"/>
    <w:rsid w:val="006C5B01"/>
    <w:pPr>
      <w:pBdr>
        <w:top w:space="3" w:sz="6" w:color="A3BAD9" w:val="single"/>
      </w:pBdr>
      <w:shd w:fill="DFECFB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mp" w:type="paragraph">
    <w:name w:val="x-date-mp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date-mp-ok" w:type="paragraph">
    <w:name w:val="x-date-mp-ok"/>
    <w:basedOn w:val="Normal"/>
    <w:rsid w:val="006C5B01"/>
    <w:pPr>
      <w:spacing w:lineRule="atLeast" w:line="432" w:afterAutospacing="true" w:after="100" w:beforeAutospacing="true" w:before="100"/>
      <w:ind w:right="45"/>
    </w:pPr>
    <w:rPr>
      <w:rFonts w:hAnsi="Times New Roman" w:ascii="Times New Roman"/>
      <w:sz w:val="26"/>
      <w:szCs w:val="26"/>
      <w:lang w:val="hr-HR"/>
    </w:rPr>
  </w:style>
  <w:style w:customStyle="true" w:styleId="x-date-mp-btns" w:type="paragraph">
    <w:name w:val="x-date-mp-btns"/>
    <w:basedOn w:val="Normal"/>
    <w:rsid w:val="006C5B01"/>
    <w:pPr>
      <w:shd w:fill="DFECFB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mp-ybtn" w:type="paragraph">
    <w:name w:val="x-date-mp-ybtn"/>
    <w:basedOn w:val="Normal"/>
    <w:rsid w:val="006C5B01"/>
    <w:pPr>
      <w:spacing w:lineRule="atLeast" w:line="432" w:afterAutospacing="true" w:after="100" w:beforeAutospacing="true" w:before="100"/>
      <w:jc w:val="center"/>
    </w:pPr>
    <w:rPr>
      <w:rFonts w:hAnsi="Times New Roman" w:ascii="Times New Roman"/>
      <w:sz w:val="26"/>
      <w:szCs w:val="26"/>
      <w:lang w:val="hr-HR"/>
    </w:rPr>
  </w:style>
  <w:style w:customStyle="true" w:styleId="x-tip" w:type="paragraph">
    <w:name w:val="x-ti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" w:type="paragraph">
    <w:name w:val="x-menu"/>
    <w:basedOn w:val="Normal"/>
    <w:rsid w:val="006C5B01"/>
    <w:pPr>
      <w:pBdr>
        <w:top w:space="2" w:sz="6" w:color="718BB7" w:val="single"/>
        <w:left w:space="2" w:sz="6" w:color="718BB7" w:val="single"/>
        <w:bottom w:space="2" w:sz="6" w:color="718BB7" w:val="single"/>
        <w:right w:space="2" w:sz="6" w:color="718BB7" w:val="single"/>
      </w:pBdr>
      <w:shd w:fill="F0F0F0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list" w:type="paragraph">
    <w:name w:val="x-menu-li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list-item" w:type="paragraph">
    <w:name w:val="x-menu-list-item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x-menu-item-arrow" w:type="paragraph">
    <w:name w:val="x-menu-item-arrow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sep" w:type="paragraph">
    <w:name w:val="x-menu-sep"/>
    <w:basedOn w:val="Normal"/>
    <w:rsid w:val="006C5B01"/>
    <w:pPr>
      <w:pBdr>
        <w:bottom w:space="0" w:sz="6" w:color="FFFFFF" w:val="single"/>
      </w:pBdr>
      <w:shd w:fill="E0E0E0" w:color="auto" w:val="clear"/>
      <w:spacing w:lineRule="atLeast" w:line="15" w:after="30" w:before="30"/>
      <w:ind w:right="45" w:left="45"/>
    </w:pPr>
    <w:rPr>
      <w:rFonts w:hAnsi="Times New Roman" w:ascii="Times New Roman"/>
      <w:sz w:val="2"/>
      <w:szCs w:val="2"/>
      <w:lang w:val="hr-HR"/>
    </w:rPr>
  </w:style>
  <w:style w:customStyle="true" w:styleId="x-menu-focus" w:type="paragraph">
    <w:name w:val="x-menu-focus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menu-item-active" w:type="paragraph">
    <w:name w:val="x-menu-item-active"/>
    <w:basedOn w:val="Normal"/>
    <w:rsid w:val="006C5B01"/>
    <w:pPr>
      <w:pBdr>
        <w:top w:space="0" w:sz="6" w:color="AACCF6" w:val="single"/>
        <w:left w:space="0" w:sz="6" w:color="AACCF6" w:val="single"/>
        <w:bottom w:space="0" w:sz="6" w:color="AACCF6" w:val="single"/>
        <w:right w:space="0" w:sz="6" w:color="AACCF6" w:val="single"/>
      </w:pBdr>
      <w:shd w:fill="EBF3F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item-icon" w:type="paragraph">
    <w:name w:val="x-menu-item-icon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date-item" w:type="paragraph">
    <w:name w:val="x-menu-date-ite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tl" w:type="paragraph">
    <w:name w:val="x-box-t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tc" w:type="paragraph">
    <w:name w:val="x-box-t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ml" w:type="paragraph">
    <w:name w:val="x-box-m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mc" w:type="paragraph">
    <w:name w:val="x-box-mc"/>
    <w:basedOn w:val="Normal"/>
    <w:rsid w:val="006C5B01"/>
    <w:pPr>
      <w:shd w:fill="EEEEEE" w:color="auto" w:val="clear"/>
      <w:spacing w:lineRule="atLeast" w:line="432" w:afterAutospacing="true" w:after="100" w:beforeAutospacing="true" w:before="100"/>
    </w:pPr>
    <w:rPr>
      <w:rFonts w:cs="Tahoma" w:hAnsi="Tahoma" w:ascii="Tahoma"/>
      <w:color w:val="393939"/>
      <w:sz w:val="18"/>
      <w:szCs w:val="18"/>
      <w:lang w:val="hr-HR"/>
    </w:rPr>
  </w:style>
  <w:style w:customStyle="true" w:styleId="x-box-mr" w:type="paragraph">
    <w:name w:val="x-box-m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bl" w:type="paragraph">
    <w:name w:val="x-box-b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bc" w:type="paragraph">
    <w:name w:val="x-box-b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tr" w:type="paragraph">
    <w:name w:val="x-box-t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br" w:type="paragraph">
    <w:name w:val="x-box-b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list" w:type="paragraph">
    <w:name w:val="x-combo-list"/>
    <w:basedOn w:val="Normal"/>
    <w:rsid w:val="006C5B01"/>
    <w:pPr>
      <w:pBdr>
        <w:top w:space="0" w:sz="6" w:color="98C0F4" w:val="single"/>
        <w:left w:space="0" w:sz="6" w:color="98C0F4" w:val="single"/>
        <w:bottom w:space="0" w:sz="6" w:color="98C0F4" w:val="single"/>
        <w:right w:space="0" w:sz="6" w:color="98C0F4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list-inner" w:type="paragraph">
    <w:name w:val="x-combo-list-inner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list-hd" w:type="paragraph">
    <w:name w:val="x-combo-list-hd"/>
    <w:basedOn w:val="Normal"/>
    <w:rsid w:val="006C5B01"/>
    <w:pPr>
      <w:pBdr>
        <w:bottom w:space="2" w:sz="6" w:color="98C0F4" w:val="single"/>
      </w:pBdr>
      <w:spacing w:lineRule="atLeast" w:line="432" w:afterAutospacing="true" w:after="100" w:beforeAutospacing="true" w:before="100"/>
    </w:pPr>
    <w:rPr>
      <w:rFonts w:cs="Tahoma" w:hAnsi="Tahoma" w:ascii="Tahoma"/>
      <w:b/>
      <w:bCs/>
      <w:color w:val="15428B"/>
      <w:sz w:val="17"/>
      <w:szCs w:val="17"/>
      <w:lang w:val="hr-HR"/>
    </w:rPr>
  </w:style>
  <w:style w:customStyle="true" w:styleId="x-combo-list-item" w:type="paragraph">
    <w:name w:val="x-combo-list-item"/>
    <w:basedOn w:val="Normal"/>
    <w:rsid w:val="006C5B01"/>
    <w:pPr>
      <w:pBdr>
        <w:top w:space="2" w:sz="6" w:color="FFFFFF" w:val="single"/>
        <w:left w:space="2" w:sz="6" w:color="FFFFFF" w:val="single"/>
        <w:bottom w:space="2" w:sz="6" w:color="FFFFFF" w:val="single"/>
        <w:right w:space="2" w:sz="6" w:color="FFFFFF" w:val="single"/>
      </w:pBdr>
      <w:spacing w:lineRule="atLeast" w:line="432" w:afterAutospacing="true" w:after="10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x-panel" w:type="paragraph">
    <w:name w:val="x-panel"/>
    <w:basedOn w:val="Normal"/>
    <w:rsid w:val="006C5B01"/>
    <w:pPr>
      <w:pBdr>
        <w:top w:space="0" w:sz="2" w:color="D0D0D0" w:val="single"/>
        <w:left w:space="0" w:sz="2" w:color="D0D0D0" w:val="single"/>
        <w:bottom w:space="0" w:sz="2" w:color="D0D0D0" w:val="single"/>
        <w:right w:space="0" w:sz="2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header" w:type="paragraph">
    <w:name w:val="x-panel-header"/>
    <w:basedOn w:val="Normal"/>
    <w:rsid w:val="006C5B01"/>
    <w:pPr>
      <w:pBdr>
        <w:top w:space="4" w:sz="6" w:color="D0D0D0" w:val="single"/>
        <w:left w:space="4" w:sz="6" w:color="D0D0D0" w:val="single"/>
        <w:bottom w:space="3" w:sz="6" w:color="D0D0D0" w:val="single"/>
        <w:right w:space="2" w:sz="6" w:color="D0D0D0" w:val="single"/>
      </w:pBdr>
      <w:spacing w:lineRule="atLeast" w:line="225" w:afterAutospacing="true" w:after="100" w:beforeAutospacing="true" w:before="100"/>
    </w:pPr>
    <w:rPr>
      <w:rFonts w:cs="Tahoma" w:hAnsi="Tahoma" w:ascii="Tahoma"/>
      <w:b/>
      <w:bCs/>
      <w:color w:val="333333"/>
      <w:sz w:val="17"/>
      <w:szCs w:val="17"/>
      <w:lang w:val="hr-HR"/>
    </w:rPr>
  </w:style>
  <w:style w:customStyle="true" w:styleId="x-panel-body" w:type="paragraph">
    <w:name w:val="x-panel-bod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-noheader" w:type="paragraph">
    <w:name w:val="x-panel-body-nohea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inline-icon" w:type="paragraph">
    <w:name w:val="x-panel-inline-icon"/>
    <w:basedOn w:val="Normal"/>
    <w:rsid w:val="006C5B01"/>
    <w:pPr>
      <w:spacing w:lineRule="atLeast" w:line="432"/>
      <w:ind w:right="6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panel-tc" w:type="paragraph">
    <w:name w:val="x-panel-t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tl" w:type="paragraph">
    <w:name w:val="x-panel-tl"/>
    <w:basedOn w:val="Normal"/>
    <w:rsid w:val="006C5B01"/>
    <w:pPr>
      <w:pBdr>
        <w:bottom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tr" w:type="paragraph">
    <w:name w:val="x-panel-t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l" w:type="paragraph">
    <w:name w:val="x-panel-b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r" w:type="paragraph">
    <w:name w:val="x-panel-b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mc" w:type="paragraph">
    <w:name w:val="x-panel-mc"/>
    <w:basedOn w:val="Normal"/>
    <w:rsid w:val="006C5B01"/>
    <w:pPr>
      <w:shd w:fill="F1F1F1" w:color="auto" w:val="clear"/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panel-ml" w:type="paragraph">
    <w:name w:val="x-panel-ml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mr" w:type="paragraph">
    <w:name w:val="x-panel-m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" w:type="paragraph">
    <w:name w:val="x-tool"/>
    <w:basedOn w:val="Normal"/>
    <w:rsid w:val="006C5B01"/>
    <w:pPr>
      <w:spacing w:lineRule="atLeast" w:line="432" w:afterAutospacing="true" w:after="100" w:beforeAutospacing="true" w:before="100"/>
      <w:ind w:left="30"/>
    </w:pPr>
    <w:rPr>
      <w:rFonts w:hAnsi="Times New Roman" w:ascii="Times New Roman"/>
      <w:sz w:val="26"/>
      <w:szCs w:val="26"/>
      <w:lang w:val="hr-HR"/>
    </w:rPr>
  </w:style>
  <w:style w:customStyle="true" w:styleId="x-panel-ghost" w:type="paragraph">
    <w:name w:val="x-panel-ghost"/>
    <w:basedOn w:val="Normal"/>
    <w:rsid w:val="006C5B01"/>
    <w:pPr>
      <w:shd w:fill="E0E0E0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dd-spacer" w:type="paragraph">
    <w:name w:val="x-panel-dd-spacer"/>
    <w:basedOn w:val="Normal"/>
    <w:rsid w:val="006C5B01"/>
    <w:pPr>
      <w:pBdr>
        <w:top w:space="0" w:sz="12" w:color="99BBE8" w:val="dashed"/>
        <w:left w:space="0" w:sz="12" w:color="99BBE8" w:val="dashed"/>
        <w:bottom w:space="0" w:sz="12" w:color="99BBE8" w:val="dashed"/>
        <w:right w:space="0" w:sz="12" w:color="99BBE8" w:val="dashed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tns-ct" w:type="paragraph">
    <w:name w:val="x-panel-btns-c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proxy" w:type="paragraph">
    <w:name w:val="x-window-proxy"/>
    <w:basedOn w:val="Normal"/>
    <w:rsid w:val="006C5B01"/>
    <w:pPr>
      <w:pBdr>
        <w:top w:space="0" w:sz="6" w:color="B0B0B0" w:val="single"/>
        <w:left w:space="0" w:sz="6" w:color="B0B0B0" w:val="single"/>
        <w:bottom w:space="0" w:sz="6" w:color="B0B0B0" w:val="single"/>
        <w:right w:space="0" w:sz="6" w:color="B0B0B0" w:val="single"/>
      </w:pBdr>
      <w:shd w:fill="E0E0E0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window-tc" w:type="paragraph">
    <w:name w:val="x-window-t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l" w:type="paragraph">
    <w:name w:val="x-window-t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r" w:type="paragraph">
    <w:name w:val="x-window-t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bl" w:type="paragraph">
    <w:name w:val="x-window-b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br" w:type="paragraph">
    <w:name w:val="x-window-b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c" w:type="paragraph">
    <w:name w:val="x-window-mc"/>
    <w:basedOn w:val="Normal"/>
    <w:rsid w:val="006C5B01"/>
    <w:pPr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window-ml" w:type="paragraph">
    <w:name w:val="x-window-m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r" w:type="paragraph">
    <w:name w:val="x-window-m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body" w:type="paragraph">
    <w:name w:val="x-window-body"/>
    <w:basedOn w:val="Normal"/>
    <w:rsid w:val="006C5B01"/>
    <w:pPr>
      <w:pBdr>
        <w:top w:space="0" w:sz="6" w:color="CCCCCC" w:val="single"/>
        <w:bottom w:space="0" w:sz="6" w:color="CCCCCC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lg-focus" w:type="paragraph">
    <w:name w:val="x-dlg-focus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lg-mask" w:type="paragraph">
    <w:name w:val="x-dlg-mask"/>
    <w:basedOn w:val="Normal"/>
    <w:rsid w:val="006C5B01"/>
    <w:pPr>
      <w:shd w:fill="CCCCCC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html-editor-wrap" w:type="paragraph">
    <w:name w:val="x-html-editor-wrap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rder-layout-ct" w:type="paragraph">
    <w:name w:val="x-border-layout-ct"/>
    <w:basedOn w:val="Normal"/>
    <w:rsid w:val="006C5B01"/>
    <w:pPr>
      <w:shd w:fill="F0F0F0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-expand-north" w:type="paragraph">
    <w:name w:val="x-tool-expand-north"/>
    <w:basedOn w:val="Normal"/>
    <w:rsid w:val="006C5B01"/>
    <w:pPr>
      <w:spacing w:lineRule="atLeast" w:line="432" w:after="45" w:before="45"/>
      <w:ind w:right="45" w:left="45"/>
    </w:pPr>
    <w:rPr>
      <w:rFonts w:hAnsi="Times New Roman" w:ascii="Times New Roman"/>
      <w:sz w:val="26"/>
      <w:szCs w:val="26"/>
      <w:lang w:val="hr-HR"/>
    </w:rPr>
  </w:style>
  <w:style w:customStyle="true" w:styleId="x-tool-expand-south" w:type="paragraph">
    <w:name w:val="x-tool-expand-south"/>
    <w:basedOn w:val="Normal"/>
    <w:rsid w:val="006C5B01"/>
    <w:pPr>
      <w:spacing w:lineRule="atLeast" w:line="432" w:after="45" w:before="45"/>
      <w:ind w:right="45" w:left="45"/>
    </w:pPr>
    <w:rPr>
      <w:rFonts w:hAnsi="Times New Roman" w:ascii="Times New Roman"/>
      <w:sz w:val="26"/>
      <w:szCs w:val="26"/>
      <w:lang w:val="hr-HR"/>
    </w:rPr>
  </w:style>
  <w:style w:customStyle="true" w:styleId="x-tool-expand-east" w:type="paragraph">
    <w:name w:val="x-tool-expand-east"/>
    <w:basedOn w:val="Normal"/>
    <w:rsid w:val="006C5B01"/>
    <w:pPr>
      <w:spacing w:lineRule="atLeast" w:line="432" w:after="45" w:before="45"/>
    </w:pPr>
    <w:rPr>
      <w:rFonts w:hAnsi="Times New Roman" w:ascii="Times New Roman"/>
      <w:sz w:val="26"/>
      <w:szCs w:val="26"/>
      <w:lang w:val="hr-HR"/>
    </w:rPr>
  </w:style>
  <w:style w:customStyle="true" w:styleId="x-tool-expand-west" w:type="paragraph">
    <w:name w:val="x-tool-expand-west"/>
    <w:basedOn w:val="Normal"/>
    <w:rsid w:val="006C5B01"/>
    <w:pPr>
      <w:spacing w:lineRule="atLeast" w:line="432" w:after="45" w:before="45"/>
    </w:pPr>
    <w:rPr>
      <w:rFonts w:hAnsi="Times New Roman" w:ascii="Times New Roman"/>
      <w:sz w:val="26"/>
      <w:szCs w:val="26"/>
      <w:lang w:val="hr-HR"/>
    </w:rPr>
  </w:style>
  <w:style w:customStyle="true" w:styleId="x-accordion-hd" w:type="paragraph">
    <w:name w:val="x-accordion-h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222222"/>
      <w:sz w:val="26"/>
      <w:szCs w:val="26"/>
      <w:lang w:val="hr-HR"/>
    </w:rPr>
  </w:style>
  <w:style w:customStyle="true" w:styleId="x-layout-collapsed" w:type="paragraph">
    <w:name w:val="x-layout-collapsed"/>
    <w:basedOn w:val="Normal"/>
    <w:rsid w:val="006C5B01"/>
    <w:pPr>
      <w:pBdr>
        <w:top w:space="0" w:sz="6" w:color="E0E0E0" w:val="single"/>
        <w:left w:space="0" w:sz="6" w:color="E0E0E0" w:val="single"/>
        <w:bottom w:space="0" w:sz="6" w:color="E0E0E0" w:val="single"/>
        <w:right w:space="0" w:sz="6" w:color="E0E0E0" w:val="single"/>
      </w:pBdr>
      <w:shd w:fill="EEEEE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ollapsed-over" w:type="paragraph">
    <w:name w:val="x-layout-collapsed-over"/>
    <w:basedOn w:val="Normal"/>
    <w:rsid w:val="006C5B01"/>
    <w:pPr>
      <w:shd w:fill="FBFBFB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split" w:type="paragraph">
    <w:name w:val="x-layout-spli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layout-split-h" w:type="paragraph">
    <w:name w:val="x-layout-split-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split-v" w:type="paragraph">
    <w:name w:val="x-layout-split-v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lumn" w:type="paragraph">
    <w:name w:val="x-column"/>
    <w:basedOn w:val="Normal"/>
    <w:rsid w:val="006C5B01"/>
    <w:pPr>
      <w:spacing w:lineRule="atLeast" w:line="432"/>
    </w:pPr>
    <w:rPr>
      <w:rFonts w:hAnsi="Times New Roman" w:ascii="Times New Roman"/>
      <w:sz w:val="26"/>
      <w:szCs w:val="26"/>
      <w:lang w:val="hr-HR"/>
    </w:rPr>
  </w:style>
  <w:style w:customStyle="true" w:styleId="x-layout-mini" w:type="paragraph">
    <w:name w:val="x-layout-mini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mini-west" w:type="paragraph">
    <w:name w:val="x-layout-cmini-we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mini-east" w:type="paragraph">
    <w:name w:val="x-layout-cmini-ea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mini-north" w:type="paragraph">
    <w:name w:val="x-layout-cmini-nort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mini-south" w:type="paragraph">
    <w:name w:val="x-layout-cmini-sout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viewport" w:type="paragraph">
    <w:name w:val="x-viewport"/>
    <w:basedOn w:val="Normal"/>
    <w:rsid w:val="006C5B01"/>
    <w:pPr>
      <w:spacing w:lineRule="atLeast" w:line="432"/>
    </w:pPr>
    <w:rPr>
      <w:rFonts w:hAnsi="Times New Roman" w:ascii="Times New Roman"/>
      <w:sz w:val="26"/>
      <w:szCs w:val="26"/>
      <w:lang w:val="hr-HR"/>
    </w:rPr>
  </w:style>
  <w:style w:customStyle="true" w:styleId="x-progress-wrap" w:type="paragraph">
    <w:name w:val="x-progress-wrap"/>
    <w:basedOn w:val="Normal"/>
    <w:rsid w:val="006C5B01"/>
    <w:pPr>
      <w:pBdr>
        <w:top w:space="0" w:sz="6" w:color="6593CF" w:val="single"/>
        <w:left w:space="0" w:sz="6" w:color="6593CF" w:val="single"/>
        <w:bottom w:space="0" w:sz="6" w:color="6593CF" w:val="single"/>
        <w:right w:space="0" w:sz="6" w:color="6593CF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rogress-inner" w:type="paragraph">
    <w:name w:val="x-progress-inner"/>
    <w:basedOn w:val="Normal"/>
    <w:rsid w:val="006C5B01"/>
    <w:pPr>
      <w:shd w:fill="E0E8F3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rogress-bar" w:type="paragraph">
    <w:name w:val="x-progress-bar"/>
    <w:basedOn w:val="Normal"/>
    <w:rsid w:val="006C5B01"/>
    <w:pPr>
      <w:pBdr>
        <w:top w:space="0" w:sz="6" w:color="D1E4FD" w:val="single"/>
        <w:bottom w:space="0" w:sz="6" w:color="7FA9E4" w:val="single"/>
        <w:right w:space="0" w:sz="6" w:color="7FA9E4" w:val="single"/>
      </w:pBdr>
      <w:shd w:fill="9CBFE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rogress-text" w:type="paragraph">
    <w:name w:val="x-progress-text"/>
    <w:basedOn w:val="Normal"/>
    <w:rsid w:val="006C5B01"/>
    <w:pPr>
      <w:spacing w:lineRule="atLeast" w:line="432" w:afterAutospacing="true" w:after="100" w:beforeAutospacing="true" w:before="100"/>
      <w:jc w:val="center"/>
    </w:pPr>
    <w:rPr>
      <w:rFonts w:hAnsi="Times New Roman" w:ascii="Times New Roman"/>
      <w:b/>
      <w:bCs/>
      <w:color w:val="FFFFFF"/>
      <w:sz w:val="17"/>
      <w:szCs w:val="17"/>
      <w:lang w:val="hr-HR"/>
    </w:rPr>
  </w:style>
  <w:style w:customStyle="true" w:styleId="x-progress-text-back" w:type="paragraph">
    <w:name w:val="x-progress-text-back"/>
    <w:basedOn w:val="Normal"/>
    <w:rsid w:val="006C5B01"/>
    <w:pPr>
      <w:spacing w:lineRule="atLeast" w:line="240" w:afterAutospacing="true" w:after="100" w:beforeAutospacing="true" w:before="100"/>
    </w:pPr>
    <w:rPr>
      <w:rFonts w:hAnsi="Times New Roman" w:ascii="Times New Roman"/>
      <w:color w:val="396095"/>
      <w:sz w:val="26"/>
      <w:szCs w:val="26"/>
      <w:lang w:val="hr-HR"/>
    </w:rPr>
  </w:style>
  <w:style w:customStyle="true" w:styleId="x-slider-focus" w:type="paragraph">
    <w:name w:val="x-slider-focus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slider-horz" w:type="paragraph">
    <w:name w:val="x-slider-horz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vert" w:type="paragraph">
    <w:name w:val="x-slider-ver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ortlet" w:type="paragraph">
    <w:name w:val="x-portlet"/>
    <w:basedOn w:val="Normal"/>
    <w:rsid w:val="006C5B01"/>
    <w:pPr>
      <w:spacing w:lineRule="atLeast" w:line="432" w:after="15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hide" w:type="paragraph">
    <w:name w:val="x-hid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icon-btn" w:type="paragraph">
    <w:name w:val="x-icon-bt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odal" w:type="paragraph">
    <w:name w:val="x-modal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rogress" w:type="paragraph">
    <w:name w:val="x-progress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26"/>
      <w:szCs w:val="26"/>
      <w:lang w:val="hr-HR"/>
    </w:rPr>
  </w:style>
  <w:style w:customStyle="true" w:styleId="x-border" w:type="paragraph">
    <w:name w:val="x-border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rder-top" w:type="paragraph">
    <w:name w:val="x-border-top"/>
    <w:basedOn w:val="Normal"/>
    <w:rsid w:val="006C5B01"/>
    <w:pPr>
      <w:pBdr>
        <w:top w:space="0" w:sz="6" w:color="99BBE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popup" w:type="paragraph">
    <w:name w:val="x-layout-popup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hd w:fill="F0F0F0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popup-body" w:type="paragraph">
    <w:name w:val="x-panel-popup-body"/>
    <w:basedOn w:val="Normal"/>
    <w:rsid w:val="006C5B01"/>
    <w:pPr>
      <w:pBdr>
        <w:top w:space="0" w:sz="6" w:color="99BBE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rag-proxy" w:type="paragraph">
    <w:name w:val="x-drag-proxy"/>
    <w:basedOn w:val="Normal"/>
    <w:rsid w:val="006C5B01"/>
    <w:pPr>
      <w:pBdr>
        <w:top w:space="0" w:sz="6" w:color="3B5A82" w:val="dashed"/>
        <w:left w:space="0" w:sz="6" w:color="3B5A82" w:val="dashed"/>
        <w:bottom w:space="0" w:sz="6" w:color="3B5A82" w:val="dashed"/>
        <w:right w:space="0" w:sz="6" w:color="3B5A82" w:val="dashed"/>
      </w:pBdr>
      <w:shd w:fill="C3DAF9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right-icon" w:type="paragraph">
    <w:name w:val="x-date-right-icon"/>
    <w:basedOn w:val="Normal"/>
    <w:rsid w:val="006C5B01"/>
    <w:pPr>
      <w:spacing w:lineRule="atLeast" w:line="432" w:afterAutospacing="true" w:after="100" w:beforeAutospacing="true" w:before="100"/>
      <w:ind w:right="30"/>
    </w:pPr>
    <w:rPr>
      <w:rFonts w:hAnsi="Times New Roman" w:ascii="Times New Roman"/>
      <w:sz w:val="26"/>
      <w:szCs w:val="26"/>
      <w:lang w:val="hr-HR"/>
    </w:rPr>
  </w:style>
  <w:style w:customStyle="true" w:styleId="x-date-left-icon" w:type="paragraph">
    <w:name w:val="x-date-left-icon"/>
    <w:basedOn w:val="Normal"/>
    <w:rsid w:val="006C5B01"/>
    <w:pPr>
      <w:spacing w:lineRule="atLeast" w:line="432" w:afterAutospacing="true" w:after="100" w:beforeAutospacing="true" w:before="100"/>
      <w:ind w:right="30"/>
    </w:pPr>
    <w:rPr>
      <w:rFonts w:hAnsi="Times New Roman" w:ascii="Times New Roman"/>
      <w:sz w:val="26"/>
      <w:szCs w:val="26"/>
      <w:lang w:val="hr-HR"/>
    </w:rPr>
  </w:style>
  <w:style w:customStyle="true" w:styleId="x-date-days" w:type="paragraph">
    <w:name w:val="x-date-days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picker-footer" w:type="paragraph">
    <w:name w:val="x-date-picker-foo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utton-bar" w:type="paragraph">
    <w:name w:val="x-button-ba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plitbar-shim" w:type="paragraph">
    <w:name w:val="x-splitbar-shim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sert-left" w:type="paragraph">
    <w:name w:val="x-insert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sert-mid" w:type="paragraph">
    <w:name w:val="x-insert-mi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sert-right" w:type="paragraph">
    <w:name w:val="x-insert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label" w:type="paragraph">
    <w:name w:val="x-form-lab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18"/>
      <w:szCs w:val="18"/>
      <w:lang w:val="hr-HR"/>
    </w:rPr>
  </w:style>
  <w:style w:customStyle="true" w:styleId="x-form-group-label" w:type="paragraph">
    <w:name w:val="x-form-group-label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x-form-list" w:type="paragraph">
    <w:name w:val="x-form-list"/>
    <w:basedOn w:val="Normal"/>
    <w:rsid w:val="006C5B01"/>
    <w:pPr>
      <w:pBdr>
        <w:top w:space="0" w:sz="6" w:color="B5B8C8" w:val="single"/>
        <w:left w:space="0" w:sz="6" w:color="B5B8C8" w:val="single"/>
        <w:bottom w:space="0" w:sz="6" w:color="B5B8C8" w:val="single"/>
        <w:right w:space="0" w:sz="6" w:color="B5B8C8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ile-wrap" w:type="paragraph">
    <w:name w:val="x-form-file-wra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" w:type="paragraph">
    <w:name w:val="x-info"/>
    <w:basedOn w:val="Normal"/>
    <w:rsid w:val="006C5B01"/>
    <w:pPr>
      <w:pBdr>
        <w:top w:space="0" w:sz="2" w:color="99BBE8" w:val="single"/>
        <w:left w:space="0" w:sz="2" w:color="99BBE8" w:val="single"/>
        <w:bottom w:space="0" w:sz="2" w:color="99BBE8" w:val="single"/>
        <w:right w:space="0" w:sz="2" w:color="99BBE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header" w:type="paragraph">
    <w:name w:val="x-info-header"/>
    <w:basedOn w:val="Normal"/>
    <w:rsid w:val="006C5B01"/>
    <w:pPr>
      <w:spacing w:lineRule="atLeast" w:line="225" w:afterAutospacing="true" w:after="100" w:beforeAutospacing="true" w:before="100"/>
    </w:pPr>
    <w:rPr>
      <w:rFonts w:cs="Tahoma" w:hAnsi="Tahoma" w:ascii="Tahoma"/>
      <w:b/>
      <w:bCs/>
      <w:color w:val="000000"/>
      <w:sz w:val="20"/>
      <w:lang w:val="hr-HR"/>
    </w:rPr>
  </w:style>
  <w:style w:customStyle="true" w:styleId="x-info-body" w:type="paragraph">
    <w:name w:val="x-info-body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cs="Tahoma" w:hAnsi="Tahoma" w:ascii="Tahoma"/>
      <w:color w:val="555555"/>
      <w:sz w:val="18"/>
      <w:szCs w:val="18"/>
      <w:lang w:val="hr-HR"/>
    </w:rPr>
  </w:style>
  <w:style w:customStyle="true" w:styleId="x-info-inline-icon" w:type="paragraph">
    <w:name w:val="x-info-inline-icon"/>
    <w:basedOn w:val="Normal"/>
    <w:rsid w:val="006C5B01"/>
    <w:pPr>
      <w:spacing w:lineRule="atLeast" w:line="432"/>
      <w:ind w:right="6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info-tc" w:type="paragraph">
    <w:name w:val="x-info-t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tl" w:type="paragraph">
    <w:name w:val="x-info-t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tr" w:type="paragraph">
    <w:name w:val="x-info-t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bc" w:type="paragraph">
    <w:name w:val="x-info-b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info-bl" w:type="paragraph">
    <w:name w:val="x-info-b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br" w:type="paragraph">
    <w:name w:val="x-info-b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mc" w:type="paragraph">
    <w:name w:val="x-info-mc"/>
    <w:basedOn w:val="Normal"/>
    <w:rsid w:val="006C5B01"/>
    <w:pPr>
      <w:shd w:fill="DFE8F6" w:color="auto" w:val="clear"/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info-ml" w:type="paragraph">
    <w:name w:val="x-info-ml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mr" w:type="paragraph">
    <w:name w:val="x-info-m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over" w:type="paragraph">
    <w:name w:val="x-combo-over"/>
    <w:basedOn w:val="Normal"/>
    <w:rsid w:val="006C5B01"/>
    <w:pPr>
      <w:pBdr>
        <w:top w:space="0" w:sz="6" w:color="B5B4B4" w:val="dotted"/>
        <w:left w:space="0" w:sz="6" w:color="B5B4B4" w:val="dotted"/>
        <w:bottom w:space="0" w:sz="6" w:color="B5B4B4" w:val="dotted"/>
        <w:right w:space="0" w:sz="6" w:color="B5B4B4" w:val="dotted"/>
      </w:pBdr>
      <w:shd w:fill="F1F1F1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" w:type="paragraph">
    <w:name w:val="my-list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hd w:fill="FFFFFF" w:color="auto" w:val="clear"/>
      <w:spacing w:lineRule="atLeast" w:line="432" w:afterAutospacing="true" w:after="100" w:beforeAutospacing="true" w:before="100"/>
    </w:pPr>
    <w:rPr>
      <w:rFonts w:cs="Tahoma" w:hAnsi="Tahoma" w:ascii="Tahoma"/>
      <w:sz w:val="26"/>
      <w:szCs w:val="26"/>
      <w:lang w:val="hr-HR"/>
    </w:rPr>
  </w:style>
  <w:style w:customStyle="true" w:styleId="my-list-notchecked" w:type="paragraph">
    <w:name w:val="my-list-notchecked"/>
    <w:basedOn w:val="Normal"/>
    <w:rsid w:val="006C5B01"/>
    <w:pPr>
      <w:spacing w:lineRule="atLeast" w:line="432" w:before="45"/>
    </w:pPr>
    <w:rPr>
      <w:rFonts w:hAnsi="Times New Roman" w:ascii="Times New Roman"/>
      <w:sz w:val="26"/>
      <w:szCs w:val="26"/>
      <w:lang w:val="hr-HR"/>
    </w:rPr>
  </w:style>
  <w:style w:customStyle="true" w:styleId="my-list-checked" w:type="paragraph">
    <w:name w:val="my-list-checked"/>
    <w:basedOn w:val="Normal"/>
    <w:rsid w:val="006C5B01"/>
    <w:pPr>
      <w:spacing w:lineRule="atLeast" w:line="432" w:before="45"/>
    </w:pPr>
    <w:rPr>
      <w:rFonts w:hAnsi="Times New Roman" w:ascii="Times New Roman"/>
      <w:sz w:val="26"/>
      <w:szCs w:val="26"/>
      <w:lang w:val="hr-HR"/>
    </w:rPr>
  </w:style>
  <w:style w:customStyle="true" w:styleId="my-list-flat" w:type="paragraph">
    <w:name w:val="my-list-flat"/>
    <w:basedOn w:val="Normal"/>
    <w:rsid w:val="006C5B01"/>
    <w:pPr>
      <w:pBdr>
        <w:top w:space="0" w:sz="6" w:color="6593CF" w:val="single"/>
        <w:left w:space="0" w:sz="6" w:color="6593CF" w:val="single"/>
        <w:bottom w:space="0" w:sz="6" w:color="6593CF" w:val="single"/>
        <w:right w:space="0" w:sz="6" w:color="6593CF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text" w:type="paragraph">
    <w:name w:val="my-list-item-text"/>
    <w:basedOn w:val="Normal"/>
    <w:rsid w:val="006C5B01"/>
    <w:pPr>
      <w:spacing w:lineRule="atLeast" w:line="285" w:afterAutospacing="true" w:after="100" w:beforeAutospacing="true" w:before="100"/>
    </w:pPr>
    <w:rPr>
      <w:rFonts w:hAnsi="Times New Roman" w:ascii="Times New Roman"/>
      <w:sz w:val="17"/>
      <w:szCs w:val="17"/>
      <w:lang w:val="hr-HR"/>
    </w:rPr>
  </w:style>
  <w:style w:customStyle="true" w:styleId="my-list-item-ml" w:type="paragraph">
    <w:name w:val="my-list-item-m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c" w:type="paragraph">
    <w:name w:val="my-list-item-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view" w:type="paragraph">
    <w:name w:val="x-view"/>
    <w:basedOn w:val="Normal"/>
    <w:rsid w:val="006C5B01"/>
    <w:pPr>
      <w:pBdr>
        <w:top w:space="1" w:sz="6" w:color="98C0F4" w:val="single"/>
        <w:left w:space="1" w:sz="6" w:color="98C0F4" w:val="single"/>
        <w:bottom w:space="1" w:sz="6" w:color="98C0F4" w:val="single"/>
        <w:right w:space="1" w:sz="6" w:color="98C0F4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view-item" w:type="paragraph">
    <w:name w:val="x-view-item"/>
    <w:basedOn w:val="Normal"/>
    <w:rsid w:val="006C5B01"/>
    <w:pPr>
      <w:pBdr>
        <w:top w:space="2" w:sz="6" w:color="FFFFFF" w:val="single"/>
        <w:left w:space="2" w:sz="6" w:color="FFFFFF" w:val="single"/>
        <w:bottom w:space="2" w:sz="6" w:color="FFFFFF" w:val="single"/>
        <w:right w:space="2" w:sz="6" w:color="FFFFFF" w:val="single"/>
      </w:pBdr>
      <w:spacing w:afterAutospacing="true" w:after="10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x-view-item-over" w:type="paragraph">
    <w:name w:val="x-view-item-over"/>
    <w:basedOn w:val="Normal"/>
    <w:rsid w:val="006C5B01"/>
    <w:pPr>
      <w:pBdr>
        <w:top w:space="0" w:sz="6" w:color="DDDDDD" w:val="dotted"/>
        <w:left w:space="0" w:sz="6" w:color="DDDDDD" w:val="dotted"/>
        <w:bottom w:space="0" w:sz="6" w:color="DDDDDD" w:val="dotted"/>
        <w:right w:space="0" w:sz="6" w:color="DDDDDD" w:val="dotted"/>
      </w:pBdr>
      <w:shd w:fill="EFEFE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view-item-sel" w:type="paragraph">
    <w:name w:val="x-view-item-sel"/>
    <w:basedOn w:val="Normal"/>
    <w:rsid w:val="006C5B01"/>
    <w:pPr>
      <w:pBdr>
        <w:top w:space="0" w:sz="6" w:color="A3BAE9" w:val="dotted"/>
        <w:left w:space="0" w:sz="6" w:color="A3BAE9" w:val="dotted"/>
        <w:bottom w:space="0" w:sz="6" w:color="A3BAE9" w:val="dotted"/>
        <w:right w:space="0" w:sz="6" w:color="A3BAE9" w:val="dotted"/>
      </w:pBdr>
      <w:shd w:fill="DFE8F6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vsplitbar" w:type="paragraph">
    <w:name w:val="x-vsplitba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hsplitbar" w:type="paragraph">
    <w:name w:val="x-hsplitbar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splitbar-shim" w:type="paragraph">
    <w:name w:val="my-splitbar-shim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splitbar-transparent" w:type="paragraph">
    <w:name w:val="my-splitbar-transparen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splitbar-proxy" w:type="paragraph">
    <w:name w:val="my-splitbar-proxy"/>
    <w:basedOn w:val="Normal"/>
    <w:rsid w:val="006C5B01"/>
    <w:pPr>
      <w:shd w:fill="929090" w:color="auto" w:val="clear"/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status-text" w:type="paragraph">
    <w:name w:val="x-status-text"/>
    <w:basedOn w:val="Normal"/>
    <w:rsid w:val="006C5B01"/>
    <w:pPr>
      <w:spacing w:lineRule="atLeast" w:line="432"/>
    </w:pPr>
    <w:rPr>
      <w:rFonts w:cs="Tahoma" w:hAnsi="Tahoma" w:ascii="Tahoma"/>
      <w:color w:val="000000"/>
      <w:sz w:val="18"/>
      <w:szCs w:val="18"/>
      <w:lang w:val="hr-HR"/>
    </w:rPr>
  </w:style>
  <w:style w:customStyle="true" w:styleId="my-tbl" w:type="paragraph">
    <w:name w:val="my-tbl"/>
    <w:basedOn w:val="Normal"/>
    <w:rsid w:val="006C5B01"/>
    <w:pPr>
      <w:pBdr>
        <w:top w:space="0" w:sz="6" w:color="C6C5C5" w:val="single"/>
        <w:left w:space="0" w:sz="6" w:color="C6C5C5" w:val="single"/>
        <w:bottom w:space="0" w:sz="6" w:color="C6C5C5" w:val="single"/>
        <w:right w:space="0" w:sz="6" w:color="C6C5C5" w:val="single"/>
      </w:pBdr>
      <w:shd w:fill="FFFFFF" w:color="auto" w:val="clear"/>
      <w:spacing w:lineRule="atLeast" w:line="432" w:afterAutospacing="true" w:after="100" w:beforeAutospacing="true" w:before="100"/>
    </w:pPr>
    <w:rPr>
      <w:rFonts w:cs="Arial"/>
      <w:sz w:val="17"/>
      <w:szCs w:val="17"/>
      <w:lang w:val="hr-HR"/>
    </w:rPr>
  </w:style>
  <w:style w:customStyle="true" w:styleId="my-tbl-col-text" w:type="paragraph">
    <w:name w:val="my-tbl-col-text"/>
    <w:basedOn w:val="Normal"/>
    <w:rsid w:val="006C5B01"/>
    <w:pPr>
      <w:spacing w:lineRule="atLeast" w:line="432" w:afterAutospacing="true" w:after="100" w:beforeAutospacing="true" w:before="100"/>
    </w:pPr>
    <w:rPr>
      <w:rFonts w:cs="Arial"/>
      <w:color w:val="000000"/>
      <w:sz w:val="17"/>
      <w:szCs w:val="17"/>
      <w:lang w:val="hr-HR"/>
    </w:rPr>
  </w:style>
  <w:style w:customStyle="true" w:styleId="my-tbl-col" w:type="paragraph">
    <w:name w:val="my-tbl-col"/>
    <w:basedOn w:val="Normal"/>
    <w:rsid w:val="006C5B01"/>
    <w:pPr>
      <w:pBdr>
        <w:right w:space="0" w:sz="6" w:color="D5D5D5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col-splitter" w:type="paragraph">
    <w:name w:val="my-tbl-col-split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col-over" w:type="paragraph">
    <w:name w:val="my-tbl-col-ov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data" w:type="paragraph">
    <w:name w:val="my-tbl-data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" w:type="paragraph">
    <w:name w:val="my-tbl-item"/>
    <w:basedOn w:val="Normal"/>
    <w:rsid w:val="006C5B01"/>
    <w:pPr>
      <w:pBdr>
        <w:top w:space="0" w:sz="6" w:color="FFFFFF" w:val="single"/>
        <w:bottom w:space="0" w:sz="6" w:color="EDEDED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over" w:type="paragraph">
    <w:name w:val="my-tbl-item-over"/>
    <w:basedOn w:val="Normal"/>
    <w:rsid w:val="006C5B01"/>
    <w:pPr>
      <w:pBdr>
        <w:top w:space="0" w:sz="6" w:color="DDDDDD" w:val="single"/>
        <w:bottom w:space="0" w:sz="6" w:color="DDDDDD" w:val="single"/>
      </w:pBdr>
      <w:shd w:fill="EFEFE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" w:type="paragraph">
    <w:name w:val="my-tre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17"/>
      <w:szCs w:val="17"/>
      <w:lang w:val="hr-HR"/>
    </w:rPr>
  </w:style>
  <w:style w:customStyle="true" w:styleId="my-root-item" w:type="paragraph">
    <w:name w:val="my-root-ite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item" w:type="paragraph">
    <w:name w:val="my-treeite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17"/>
      <w:szCs w:val="17"/>
      <w:lang w:val="hr-HR"/>
    </w:rPr>
  </w:style>
  <w:style w:customStyle="true" w:styleId="my-tree-indent" w:type="paragraph">
    <w:name w:val="my-tree-inden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tree-left" w:type="paragraph">
    <w:name w:val="my-tree-lef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tree-right" w:type="paragraph">
    <w:name w:val="my-tree-righ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tree-close" w:type="paragraph">
    <w:name w:val="my-tree-clos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-open" w:type="paragraph">
    <w:name w:val="my-tree-ope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-notchecked" w:type="paragraph">
    <w:name w:val="my-tree-notcheck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-checked" w:type="paragraph">
    <w:name w:val="my-tree-check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tree-folder" w:type="paragraph">
    <w:name w:val="tree-fol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tree-folder-open" w:type="paragraph">
    <w:name w:val="tree-folder-ope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indent" w:type="paragraph">
    <w:name w:val="my-treetbl-inden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treetbl-left" w:type="paragraph">
    <w:name w:val="my-treetbl-lef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treetbl-right" w:type="paragraph">
    <w:name w:val="my-treetbl-righ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treetbl-close" w:type="paragraph">
    <w:name w:val="my-treetbl-clos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open" w:type="paragraph">
    <w:name w:val="my-treetbl-ope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notchecked" w:type="paragraph">
    <w:name w:val="my-treetbl-notcheck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hecked" w:type="paragraph">
    <w:name w:val="my-treetbl-check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" w:type="paragraph">
    <w:name w:val="my-treetbl"/>
    <w:basedOn w:val="Normal"/>
    <w:rsid w:val="006C5B01"/>
    <w:pPr>
      <w:pBdr>
        <w:top w:space="0" w:sz="6" w:color="C6C5C5" w:val="single"/>
        <w:left w:space="0" w:sz="6" w:color="C6C5C5" w:val="single"/>
        <w:bottom w:space="0" w:sz="6" w:color="C6C5C5" w:val="single"/>
        <w:right w:space="0" w:sz="6" w:color="C6C5C5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ol-text" w:type="paragraph">
    <w:name w:val="my-treetbl-col-text"/>
    <w:basedOn w:val="Normal"/>
    <w:rsid w:val="006C5B01"/>
    <w:pPr>
      <w:spacing w:lineRule="atLeast" w:line="432" w:afterAutospacing="true" w:after="100" w:beforeAutospacing="true" w:before="100"/>
    </w:pPr>
    <w:rPr>
      <w:rFonts w:cs="Arial"/>
      <w:color w:val="000000"/>
      <w:sz w:val="18"/>
      <w:szCs w:val="18"/>
      <w:lang w:val="hr-HR"/>
    </w:rPr>
  </w:style>
  <w:style w:customStyle="true" w:styleId="my-treetbl-col" w:type="paragraph">
    <w:name w:val="my-treetbl-col"/>
    <w:basedOn w:val="Normal"/>
    <w:rsid w:val="006C5B01"/>
    <w:pPr>
      <w:pBdr>
        <w:right w:space="0" w:sz="6" w:color="D5D5D5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ol-splitter" w:type="paragraph">
    <w:name w:val="my-treetbl-col-split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ol-over" w:type="paragraph">
    <w:name w:val="my-treetbl-col-ov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data" w:type="paragraph">
    <w:name w:val="my-treetbl-data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item" w:type="paragraph">
    <w:name w:val="my-treetbl-item"/>
    <w:basedOn w:val="Normal"/>
    <w:rsid w:val="006C5B01"/>
    <w:pPr>
      <w:pBdr>
        <w:top w:space="0" w:sz="6" w:color="FFFFFF" w:val="single"/>
        <w:bottom w:space="0" w:sz="6" w:color="EDEDED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item-over" w:type="paragraph">
    <w:name w:val="my-treetbl-item-over"/>
    <w:basedOn w:val="Normal"/>
    <w:rsid w:val="006C5B01"/>
    <w:pPr>
      <w:pBdr>
        <w:top w:space="0" w:sz="6" w:color="DDDDDD" w:val="single"/>
        <w:bottom w:space="0" w:sz="6" w:color="DDDDDD" w:val="single"/>
      </w:pBdr>
      <w:shd w:fill="EFEFE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item-sel" w:type="paragraph">
    <w:name w:val="my-treetbl-item-sel"/>
    <w:basedOn w:val="Normal"/>
    <w:rsid w:val="006C5B01"/>
    <w:pPr>
      <w:pBdr>
        <w:top w:space="0" w:sz="6" w:color="9EB8ED" w:val="dotted"/>
        <w:bottom w:space="0" w:sz="6" w:color="9EB8ED" w:val="dotted"/>
      </w:pBdr>
      <w:shd w:fill="D9E1E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c" w:type="paragraph">
    <w:name w:val="x-panel-b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bc" w:type="paragraph">
    <w:name w:val="x-window-b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info" w:type="paragraph">
    <w:name w:val="my-info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" w:type="paragraph">
    <w:name w:val="x-window"/>
    <w:basedOn w:val="Normal"/>
    <w:rsid w:val="006C5B01"/>
    <w:pPr>
      <w:pBdr>
        <w:top w:space="0" w:sz="6" w:color="AAAAAA" w:val="single"/>
        <w:left w:space="0" w:sz="6" w:color="AAAAAA" w:val="single"/>
        <w:bottom w:space="0" w:sz="6" w:color="AAAAAA" w:val="single"/>
        <w:right w:space="0" w:sz="6" w:color="AAAAAA" w:val="single"/>
      </w:pBdr>
      <w:shd w:fill="E2E2E2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info-icon" w:type="paragraph">
    <w:name w:val="x-form-info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heck-col-on-disabled" w:type="paragraph">
    <w:name w:val="x-grid3-check-col-on-disabl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ractpanel" w:type="paragraph">
    <w:name w:val="extractpanel"/>
    <w:basedOn w:val="Normal"/>
    <w:rsid w:val="006C5B01"/>
    <w:pPr>
      <w:spacing w:lineRule="atLeast" w:line="432"/>
    </w:pPr>
    <w:rPr>
      <w:rFonts w:hAnsi="Times New Roman" w:ascii="Times New Roman"/>
      <w:sz w:val="26"/>
      <w:szCs w:val="26"/>
      <w:lang w:val="hr-HR"/>
    </w:rPr>
  </w:style>
  <w:style w:customStyle="true" w:styleId="warning" w:type="paragraph">
    <w:name w:val="warn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nfotable" w:type="paragraph">
    <w:name w:val="info_table"/>
    <w:basedOn w:val="Normal"/>
    <w:rsid w:val="006C5B01"/>
    <w:pPr>
      <w:pBdr>
        <w:bottom w:space="0" w:sz="6" w:color="BBBBBB" w:val="single"/>
      </w:pBdr>
      <w:spacing w:lineRule="atLeast" w:line="432" w:after="150" w:before="60"/>
    </w:pPr>
    <w:rPr>
      <w:rFonts w:hAnsi="Times New Roman" w:ascii="Times New Roman"/>
      <w:sz w:val="26"/>
      <w:szCs w:val="26"/>
      <w:lang w:val="hr-HR"/>
    </w:rPr>
  </w:style>
  <w:style w:customStyle="true" w:styleId="text-label-normal" w:type="paragraph">
    <w:name w:val="text-label-normal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text-normal" w:type="paragraph">
    <w:name w:val="text-normal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text-label-bold" w:type="paragraph">
    <w:name w:val="text-label-bold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b/>
      <w:bCs/>
      <w:sz w:val="17"/>
      <w:szCs w:val="17"/>
      <w:lang w:val="hr-HR"/>
    </w:rPr>
  </w:style>
  <w:style w:customStyle="true" w:styleId="text-bold" w:type="paragraph">
    <w:name w:val="text-bold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b/>
      <w:bCs/>
      <w:sz w:val="17"/>
      <w:szCs w:val="17"/>
      <w:lang w:val="hr-HR"/>
    </w:rPr>
  </w:style>
  <w:style w:customStyle="true" w:styleId="text-status" w:type="paragraph">
    <w:name w:val="text-status"/>
    <w:basedOn w:val="Normal"/>
    <w:rsid w:val="006C5B01"/>
    <w:pPr>
      <w:spacing w:lineRule="atLeast" w:line="300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mcecontentbody" w:type="paragraph">
    <w:name w:val="mcecontentbody"/>
    <w:basedOn w:val="Normal"/>
    <w:rsid w:val="006C5B01"/>
    <w:pPr>
      <w:spacing w:lineRule="auto" w:line="300" w:afterAutospacing="true" w:after="100" w:beforeAutospacing="true" w:before="100"/>
    </w:pPr>
    <w:rPr>
      <w:rFonts w:cs="Times" w:hAnsi="Times" w:ascii="Times"/>
      <w:szCs w:val="24"/>
      <w:lang w:val="hr-HR"/>
    </w:rPr>
  </w:style>
  <w:style w:customStyle="true" w:styleId="prefix1" w:type="paragraph">
    <w:name w:val="prefix_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2" w:type="paragraph">
    <w:name w:val="prefix_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3" w:type="paragraph">
    <w:name w:val="prefix_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4" w:type="paragraph">
    <w:name w:val="prefix_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5" w:type="paragraph">
    <w:name w:val="prefix_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6" w:type="paragraph">
    <w:name w:val="prefix_6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7" w:type="paragraph">
    <w:name w:val="prefix_7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8" w:type="paragraph">
    <w:name w:val="prefix_8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9" w:type="paragraph">
    <w:name w:val="prefix_9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10" w:type="paragraph">
    <w:name w:val="prefix_10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11" w:type="paragraph">
    <w:name w:val="prefix_1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1" w:type="paragraph">
    <w:name w:val="suffix_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2" w:type="paragraph">
    <w:name w:val="suffix_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3" w:type="paragraph">
    <w:name w:val="suffix_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4" w:type="paragraph">
    <w:name w:val="suffix_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5" w:type="paragraph">
    <w:name w:val="suffix_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6" w:type="paragraph">
    <w:name w:val="suffix_6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7" w:type="paragraph">
    <w:name w:val="suffix_7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8" w:type="paragraph">
    <w:name w:val="suffix_8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9" w:type="paragraph">
    <w:name w:val="suffix_9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10" w:type="paragraph">
    <w:name w:val="suffix_10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11" w:type="paragraph">
    <w:name w:val="suffix_1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cont" w:type="paragraph">
    <w:name w:val="co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galleria-image" w:type="paragraph">
    <w:name w:val="galleria-imag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shim" w:type="paragraph">
    <w:name w:val="ext-shi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c" w:type="paragraph">
    <w:name w:val="xst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c" w:type="paragraph">
    <w:name w:val="xsb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l" w:type="paragraph">
    <w:name w:val="xst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r" w:type="paragraph">
    <w:name w:val="xst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l" w:type="paragraph">
    <w:name w:val="xsb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r" w:type="paragraph">
    <w:name w:val="xsb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c" w:type="paragraph">
    <w:name w:val="xs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ml" w:type="paragraph">
    <w:name w:val="xsm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mr" w:type="paragraph">
    <w:name w:val="xsm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mc" w:type="paragraph">
    <w:name w:val="xsm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" w:type="paragraph">
    <w:name w:val="x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" w:type="paragraph">
    <w:name w:val="xsb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spacer" w:type="paragraph">
    <w:name w:val="x-tab-strip-spac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s-text" w:type="paragraph">
    <w:name w:val="x-tabs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right" w:type="paragraph">
    <w:name w:val="x-tab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left" w:type="paragraph">
    <w:name w:val="x-tab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inner" w:type="paragraph">
    <w:name w:val="x-tab-strip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close" w:type="paragraph">
    <w:name w:val="x-tab-strip-clos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" w:type="paragraph">
    <w:name w:val="x-form-trigg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date-trigger" w:type="paragraph">
    <w:name w:val="x-form-date-trigg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lear-trigger" w:type="paragraph">
    <w:name w:val="x-form-clear-trigg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search-trigger" w:type="paragraph">
    <w:name w:val="x-form-search-trigg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-over" w:type="paragraph">
    <w:name w:val="x-form-trigger-ov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-click" w:type="paragraph">
    <w:name w:val="x-form-trigger-clic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box" w:type="paragraph">
    <w:name w:val="x-form-checkbox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num-field" w:type="paragraph">
    <w:name w:val="x-form-num-fiel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ytb-text" w:type="paragraph">
    <w:name w:val="ytb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ytb-sep" w:type="paragraph">
    <w:name w:val="ytb-se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ytb-spacer" w:type="paragraph">
    <w:name w:val="ytb-spac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tatus-busy" w:type="paragraph">
    <w:name w:val="x-status-bus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tatus-text-panel" w:type="paragraph">
    <w:name w:val="x-status-text-pan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marker-hd" w:type="paragraph">
    <w:name w:val="x-grid3-marker-h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marker" w:type="paragraph">
    <w:name w:val="x-grid3-mark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" w:type="paragraph">
    <w:name w:val="x-grid3-cel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dd-wrap" w:type="paragraph">
    <w:name w:val="x-grid3-dd-wra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expander" w:type="paragraph">
    <w:name w:val="x-grid3-td-expan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checker" w:type="paragraph">
    <w:name w:val="x-grid3-td-check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numberer" w:type="paragraph">
    <w:name w:val="x-grid3-td-number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-group-body" w:type="paragraph">
    <w:name w:val="x-grid-group-bod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node-icon" w:type="paragraph">
    <w:name w:val="x-tree-node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node-inline-icon" w:type="paragraph">
    <w:name w:val="x-tree-node-inline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node-over" w:type="paragraph">
    <w:name w:val="x-tree-node-ov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selected" w:type="paragraph">
    <w:name w:val="x-tree-select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active" w:type="paragraph">
    <w:name w:val="x-date-activ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item" w:type="paragraph">
    <w:name w:val="x-menu-ite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close" w:type="paragraph">
    <w:name w:val="x-tip-clos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c" w:type="paragraph">
    <w:name w:val="x-tip-t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l" w:type="paragraph">
    <w:name w:val="x-tip-t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r" w:type="paragraph">
    <w:name w:val="x-tip-t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c" w:type="paragraph">
    <w:name w:val="x-tip-b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l" w:type="paragraph">
    <w:name w:val="x-tip-b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r" w:type="paragraph">
    <w:name w:val="x-tip-b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c" w:type="paragraph">
    <w:name w:val="x-tip-m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l" w:type="paragraph">
    <w:name w:val="x-tip-m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r" w:type="paragraph">
    <w:name w:val="x-tip-m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header-text" w:type="paragraph">
    <w:name w:val="x-tip-header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ody" w:type="paragraph">
    <w:name w:val="x-tip-bod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item-checked" w:type="paragraph">
    <w:name w:val="x-menu-item-check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selected" w:type="paragraph">
    <w:name w:val="x-combo-select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icon" w:type="paragraph">
    <w:name w:val="x-panel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footer" w:type="paragraph">
    <w:name w:val="x-panel-foo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tns-center" w:type="paragraph">
    <w:name w:val="x-panel-btns-cen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header" w:type="paragraph">
    <w:name w:val="x-window-hea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footer" w:type="paragraph">
    <w:name w:val="x-window-foo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-text" w:type="paragraph">
    <w:name w:val="x-btn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-noborder" w:type="paragraph">
    <w:name w:val="x-panel-body-nobor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header-noborder" w:type="paragraph">
    <w:name w:val="x-panel-header-nobor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body-noborder" w:type="paragraph">
    <w:name w:val="x-window-body-nobor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body-noborder" w:type="paragraph">
    <w:name w:val="x-tab-panel-body-nobor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header-noborder" w:type="paragraph">
    <w:name w:val="x-tab-panel-header-nobor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footer-noborder" w:type="paragraph">
    <w:name w:val="x-tab-panel-footer-nobor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ollapsed-tools" w:type="paragraph">
    <w:name w:val="x-layout-collapsed-tools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text" w:type="paragraph">
    <w:name w:val="ext-mb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header-text" w:type="paragraph">
    <w:name w:val="x-window-header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input" w:type="paragraph">
    <w:name w:val="ext-mb-inpu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textarea" w:type="paragraph">
    <w:name w:val="ext-mb-textarea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sg-box-wait" w:type="paragraph">
    <w:name w:val="x-msg-box-wa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icon" w:type="paragraph">
    <w:name w:val="ext-mb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info" w:type="paragraph">
    <w:name w:val="ext-mb-info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warning" w:type="paragraph">
    <w:name w:val="ext-mb-warn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question" w:type="paragraph">
    <w:name w:val="ext-mb-questi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error" w:type="paragraph">
    <w:name w:val="ext-mb-erro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end" w:type="paragraph">
    <w:name w:val="x-slider-en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inner" w:type="paragraph">
    <w:name w:val="x-slider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thumb" w:type="paragraph">
    <w:name w:val="x-slider-thumb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loat-right" w:type="paragraph">
    <w:name w:val="x-float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header" w:type="paragraph">
    <w:name w:val="x-date-hea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ile" w:type="paragraph">
    <w:name w:val="x-form-fil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ile-text" w:type="paragraph">
    <w:name w:val="x-form-file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icon" w:type="paragraph">
    <w:name w:val="x-info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footer" w:type="paragraph">
    <w:name w:val="x-info-foo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" w:type="paragraph">
    <w:name w:val="my-list-ite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over" w:type="paragraph">
    <w:name w:val="my-list-item-ov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sel" w:type="paragraph">
    <w:name w:val="my-list-item-s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cell-overflow" w:type="paragraph">
    <w:name w:val="my-tbl-item-cell-overflow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cell-text" w:type="paragraph">
    <w:name w:val="my-tbl-item-cell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cell-widget" w:type="paragraph">
    <w:name w:val="my-tbl-item-cell-widge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icon" w:type="paragraph">
    <w:name w:val="my-treetbl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ell" w:type="paragraph">
    <w:name w:val="my-treetbl-cel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ell-overflow" w:type="paragraph">
    <w:name w:val="my-treetbl-cell-overflow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ell-text" w:type="paragraph">
    <w:name w:val="my-treetbl-cell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op" w:type="paragraph">
    <w:name w:val="x-tip-to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op-left" w:type="paragraph">
    <w:name w:val="x-tip-top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op-right" w:type="paragraph">
    <w:name w:val="x-tip-top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ft" w:type="paragraph">
    <w:name w:val="x-tip-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ft-left" w:type="paragraph">
    <w:name w:val="x-tip-ft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ft-right" w:type="paragraph">
    <w:name w:val="x-tip-ft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d-left" w:type="paragraph">
    <w:name w:val="x-tip-bd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d-right" w:type="paragraph">
    <w:name w:val="x-tip-bd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-toggle" w:type="paragraph">
    <w:name w:val="x-tool-toggl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btns-center" w:type="paragraph">
    <w:name w:val="x-form-btns-cen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name" w:type="paragraph">
    <w:name w:val="x-grid3-td-nam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header" w:type="paragraph">
    <w:name w:val="x-tip-hea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d-inner" w:type="paragraph">
    <w:name w:val="x-tip-bd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l" w:type="paragraph">
    <w:name w:val="my-list-item-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icon" w:type="paragraph">
    <w:name w:val="my-list-item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r" w:type="paragraph">
    <w:name w:val="my-list-item-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galleria-thumbnails" w:type="paragraph">
    <w:name w:val="galleria-thumbnails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galleria-info" w:type="paragraph">
    <w:name w:val="galleria-info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hidden" w:type="paragraph">
    <w:name w:val="hidde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tbar-page-first" w:type="paragraph">
    <w:name w:val="x-tbar-page-fir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loading" w:type="paragraph">
    <w:name w:val="x-tbar-load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last" w:type="paragraph">
    <w:name w:val="x-tbar-page-la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next" w:type="paragraph">
    <w:name w:val="x-tbar-page-n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prev" w:type="paragraph">
    <w:name w:val="x-tbar-page-prev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wait" w:type="paragraph">
    <w:name w:val="icon-wa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top" w:type="paragraph">
    <w:name w:val="arrow-to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bottom" w:type="paragraph">
    <w:name w:val="arrow-botto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up" w:type="paragraph">
    <w:name w:val="arrow-u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down" w:type="paragraph">
    <w:name w:val="arrow-dow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left" w:type="paragraph">
    <w:name w:val="arrow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double-left" w:type="paragraph">
    <w:name w:val="arrow-double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right" w:type="paragraph">
    <w:name w:val="arrow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double-right" w:type="paragraph">
    <w:name w:val="arrow-double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icon-asc" w:type="paragraph">
    <w:name w:val="my-icon-as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icon-desc" w:type="paragraph">
    <w:name w:val="my-icon-des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sel" w:type="paragraph">
    <w:name w:val="my-tbl-item-sel"/>
    <w:basedOn w:val="Normal"/>
    <w:rsid w:val="006C5B01"/>
    <w:pPr>
      <w:pBdr>
        <w:top w:space="0" w:sz="6" w:color="9EB8ED" w:val="dotted"/>
        <w:bottom w:space="0" w:sz="6" w:color="9EB8ED" w:val="dotted"/>
      </w:pBdr>
      <w:shd w:fill="D9E1E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-panel" w:type="paragraph">
    <w:name w:val="x-grid-pan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eader-inner" w:type="paragraph">
    <w:name w:val="x-grid3-header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scroller" w:type="paragraph">
    <w:name w:val="x-grid3-scroll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ilter" w:type="paragraph">
    <w:name w:val="icon-fil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house" w:type="paragraph">
    <w:name w:val="icon-hous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house-link" w:type="paragraph">
    <w:name w:val="icon-house-lin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pplication-home" w:type="paragraph">
    <w:name w:val="icon-application-hom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thumb-up" w:type="paragraph">
    <w:name w:val="icon-thumb-u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newspaper" w:type="paragraph">
    <w:name w:val="icon-newspap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ook" w:type="paragraph">
    <w:name w:val="icon-boo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gold-medal" w:type="paragraph">
    <w:name w:val="icon-gold-meda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world-link" w:type="paragraph">
    <w:name w:val="icon-world-lin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icture" w:type="paragraph">
    <w:name w:val="icon-pictur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report" w:type="paragraph">
    <w:name w:val="icon-repor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ilm" w:type="paragraph">
    <w:name w:val="icon-fil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tick" w:type="paragraph">
    <w:name w:val="icon-tic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ink" w:type="paragraph">
    <w:name w:val="icon-lin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dd" w:type="paragraph">
    <w:name w:val="icon-ad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edit" w:type="paragraph">
    <w:name w:val="icon-ed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delete" w:type="paragraph">
    <w:name w:val="icon-dele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table" w:type="paragraph">
    <w:name w:val="icon-tabl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ist" w:type="paragraph">
    <w:name w:val="icon-li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orm" w:type="paragraph">
    <w:name w:val="icon-for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search" w:type="paragraph">
    <w:name w:val="icon-searc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view" w:type="paragraph">
    <w:name w:val="icon-view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text-bullets" w:type="paragraph">
    <w:name w:val="icon-text-bullets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hangepasswd" w:type="paragraph">
    <w:name w:val="icon-changepassw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ser" w:type="paragraph">
    <w:name w:val="icon-us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group" w:type="paragraph">
    <w:name w:val="icon-grou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ock" w:type="paragraph">
    <w:name w:val="icon-loc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ile" w:type="paragraph">
    <w:name w:val="icon-fil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hart-bar" w:type="paragraph">
    <w:name w:val="icon-chart-ba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ile-pdf" w:type="paragraph">
    <w:name w:val="icon-file-pdf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ile-shipment" w:type="paragraph">
    <w:name w:val="icon-file-shipme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ile-edit" w:type="paragraph">
    <w:name w:val="icon-file-ed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inked-file" w:type="paragraph">
    <w:name w:val="icon-linked-fil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request" w:type="paragraph">
    <w:name w:val="icon-reque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request-shipment" w:type="paragraph">
    <w:name w:val="icon-request-shipme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request-edit" w:type="paragraph">
    <w:name w:val="icon-request-ed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request-multiple" w:type="paragraph">
    <w:name w:val="icon-request-multipl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information" w:type="paragraph">
    <w:name w:val="icon-informati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money" w:type="paragraph">
    <w:name w:val="icon-mone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map" w:type="paragraph">
    <w:name w:val="icon-ma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arcel-identification" w:type="paragraph">
    <w:name w:val="icon-parcel-identificati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age-world" w:type="paragraph">
    <w:name w:val="icon-page-worl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age-stack" w:type="paragraph">
    <w:name w:val="icon-page-stac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wrench" w:type="paragraph">
    <w:name w:val="icon-wrenc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older-user" w:type="paragraph">
    <w:name w:val="icon-folder-us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document" w:type="paragraph">
    <w:name w:val="icon-docume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document-download" w:type="paragraph">
    <w:name w:val="icon-document-downloa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document-upload" w:type="paragraph">
    <w:name w:val="icon-document-uploa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etter-open" w:type="paragraph">
    <w:name w:val="icon-letter-ope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world" w:type="paragraph">
    <w:name w:val="icon-worl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uilding" w:type="paragraph">
    <w:name w:val="icon-build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ricks" w:type="paragraph">
    <w:name w:val="icon-bricks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refresh" w:type="paragraph">
    <w:name w:val="icon-refres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rint" w:type="paragraph">
    <w:name w:val="icon-pri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age" w:type="paragraph">
    <w:name w:val="icon-pag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alendar" w:type="paragraph">
    <w:name w:val="icon-calenda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ightning" w:type="paragraph">
    <w:name w:val="icon-lightn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age-find" w:type="paragraph">
    <w:name w:val="icon-page-fin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email" w:type="paragraph">
    <w:name w:val="icon-emai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new-entry" w:type="paragraph">
    <w:name w:val="icon-new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inked-entry" w:type="paragraph">
    <w:name w:val="icon-linked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rint-entry" w:type="paragraph">
    <w:name w:val="icon-print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ctivate-entry" w:type="paragraph">
    <w:name w:val="icon-activate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ancel-entry" w:type="paragraph">
    <w:name w:val="icon-cancel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delete-entry" w:type="paragraph">
    <w:name w:val="icon-delete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edit-entry" w:type="paragraph">
    <w:name w:val="icon-edit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activate" w:type="paragraph">
    <w:name w:val="icon-unit-activa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add" w:type="paragraph">
    <w:name w:val="icon-unit-ad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writeoff" w:type="paragraph">
    <w:name w:val="icon-unit-writeoff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delete" w:type="paragraph">
    <w:name w:val="icon-unit-dele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transfer" w:type="paragraph">
    <w:name w:val="icon-unit-transf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" w:type="paragraph">
    <w:name w:val="icon-un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edit" w:type="paragraph">
    <w:name w:val="icon-unit-ed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cancel" w:type="paragraph">
    <w:name w:val="icon-unit-canc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zoom-in" w:type="paragraph">
    <w:name w:val="icon-zoom-i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zoom-out" w:type="paragraph">
    <w:name w:val="icon-zoom-ou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1sheet" w:type="paragraph">
    <w:name w:val="icon-a1shee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2sheet" w:type="paragraph">
    <w:name w:val="icon-a2shee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sheet" w:type="paragraph">
    <w:name w:val="icon-bshee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sheet" w:type="paragraph">
    <w:name w:val="icon-cshee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sterisk" w:type="paragraph">
    <w:name w:val="icon-asteris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expand" w:type="paragraph">
    <w:name w:val="icon-expan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ollapse" w:type="paragraph">
    <w:name w:val="icon-collaps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map-go" w:type="paragraph">
    <w:name w:val="icon-map-go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map-delete" w:type="paragraph">
    <w:name w:val="icon-map-dele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map-edit" w:type="paragraph">
    <w:name w:val="icon-map-ed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map-magnify" w:type="paragraph">
    <w:name w:val="icon-map-magnif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rrow-up" w:type="paragraph">
    <w:name w:val="icon-arrow-u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rrow-down" w:type="paragraph">
    <w:name w:val="icon-arrow-dow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ullet-arrow-up" w:type="paragraph">
    <w:name w:val="icon-bullet-arrow-u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ullet-arrow-down" w:type="paragraph">
    <w:name w:val="icon-bullet-arrow-dow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ack" w:type="paragraph">
    <w:name w:val="icon-bac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omplete" w:type="paragraph">
    <w:name w:val="icon-comple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ontinue" w:type="paragraph">
    <w:name w:val="icon-continu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save" w:type="paragraph">
    <w:name w:val="icon-sav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ancel" w:type="paragraph">
    <w:name w:val="icon-canc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save-and-cancel" w:type="paragraph">
    <w:name w:val="icon-save-and-canc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terminate" w:type="paragraph">
    <w:name w:val="icon-termina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digital-signature" w:type="paragraph">
    <w:name w:val="icon-digital-signatur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group-add" w:type="paragraph">
    <w:name w:val="icon-group-ad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ok" w:type="paragraph">
    <w:name w:val="icon-o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warning" w:type="paragraph">
    <w:name w:val="icon-warn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error" w:type="paragraph">
    <w:name w:val="icon-erro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oading" w:type="paragraph">
    <w:name w:val="icon-load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dialog-warning" w:type="paragraph">
    <w:name w:val="dialog-warn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active-hover" w:type="paragraph">
    <w:name w:val="x-date-active-hov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galleria-info-text" w:type="paragraph">
    <w:name w:val="galleria-info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text" w:type="character">
    <w:name w:val="x-tab-strip-text"/>
    <w:basedOn w:val="Zadanifontodlomka"/>
    <w:rsid w:val="006C5B01"/>
  </w:style>
  <w:style w:customStyle="true" w:styleId="grid13" w:type="paragraph">
    <w:name w:val="grid_13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21" w:type="paragraph">
    <w:name w:val="grid_2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31" w:type="paragraph">
    <w:name w:val="grid_3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41" w:type="paragraph">
    <w:name w:val="grid_4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51" w:type="paragraph">
    <w:name w:val="grid_5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61" w:type="paragraph">
    <w:name w:val="grid_6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71" w:type="paragraph">
    <w:name w:val="grid_7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81" w:type="paragraph">
    <w:name w:val="grid_8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91" w:type="paragraph">
    <w:name w:val="grid_9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101" w:type="paragraph">
    <w:name w:val="grid_10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111" w:type="paragraph">
    <w:name w:val="grid_11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121" w:type="paragraph">
    <w:name w:val="grid_12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prefix12" w:type="paragraph">
    <w:name w:val="prefix_1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21" w:type="paragraph">
    <w:name w:val="prefix_2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31" w:type="paragraph">
    <w:name w:val="prefix_3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41" w:type="paragraph">
    <w:name w:val="prefix_4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51" w:type="paragraph">
    <w:name w:val="prefix_5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61" w:type="paragraph">
    <w:name w:val="prefix_6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71" w:type="paragraph">
    <w:name w:val="prefix_7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81" w:type="paragraph">
    <w:name w:val="prefix_8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91" w:type="paragraph">
    <w:name w:val="prefix_9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101" w:type="paragraph">
    <w:name w:val="prefix_10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111" w:type="paragraph">
    <w:name w:val="prefix_11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12" w:type="paragraph">
    <w:name w:val="suffix_1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21" w:type="paragraph">
    <w:name w:val="suffix_2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31" w:type="paragraph">
    <w:name w:val="suffix_3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41" w:type="paragraph">
    <w:name w:val="suffix_4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51" w:type="paragraph">
    <w:name w:val="suffix_5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61" w:type="paragraph">
    <w:name w:val="suffix_6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71" w:type="paragraph">
    <w:name w:val="suffix_7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81" w:type="paragraph">
    <w:name w:val="suffix_8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91" w:type="paragraph">
    <w:name w:val="suffix_9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101" w:type="paragraph">
    <w:name w:val="suffix_10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111" w:type="paragraph">
    <w:name w:val="suffix_11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testimonial1" w:type="paragraph">
    <w:name w:val="testimonial1"/>
    <w:basedOn w:val="Normal"/>
    <w:rsid w:val="006C5B01"/>
    <w:pPr>
      <w:spacing w:lineRule="atLeast" w:line="432" w:after="300" w:before="300"/>
    </w:pPr>
    <w:rPr>
      <w:rFonts w:hAnsi="Times New Roman" w:ascii="Times New Roman"/>
      <w:sz w:val="26"/>
      <w:szCs w:val="26"/>
      <w:lang w:val="hr-HR"/>
    </w:rPr>
  </w:style>
  <w:style w:customStyle="true" w:styleId="cont1" w:type="paragraph">
    <w:name w:val="cont1"/>
    <w:basedOn w:val="Normal"/>
    <w:rsid w:val="006C5B01"/>
    <w:pPr>
      <w:pBdr>
        <w:top w:space="5" w:sz="6" w:color="CCCCCC" w:val="single"/>
        <w:left w:space="5" w:sz="6" w:color="CCCCCC" w:val="single"/>
        <w:bottom w:space="5" w:sz="6" w:color="CCCCCC" w:val="single"/>
        <w:right w:space="5" w:sz="6" w:color="CCCCCC" w:val="single"/>
      </w:pBdr>
      <w:shd w:fill="F9F9F9" w:color="auto" w:val="clear"/>
      <w:spacing w:lineRule="atLeast" w:line="384" w:after="180" w:beforeAutospacing="true" w:before="100"/>
    </w:pPr>
    <w:rPr>
      <w:rFonts w:hAnsi="Times New Roman" w:ascii="Times New Roman"/>
      <w:szCs w:val="24"/>
      <w:lang w:val="hr-HR"/>
    </w:rPr>
  </w:style>
  <w:style w:customStyle="true" w:styleId="galleria-image1" w:type="paragraph">
    <w:name w:val="galleria-image1"/>
    <w:basedOn w:val="Normal"/>
    <w:rsid w:val="006C5B01"/>
    <w:pPr>
      <w:shd w:fill="CCCCCC" w:color="auto" w:val="clear"/>
      <w:spacing w:lineRule="atLeast" w:line="432" w:afterAutospacing="true" w:after="100" w:beforeAutospacing="true" w:before="100"/>
      <w:ind w:right="150"/>
    </w:pPr>
    <w:rPr>
      <w:rFonts w:hAnsi="Times New Roman" w:ascii="Times New Roman"/>
      <w:sz w:val="26"/>
      <w:szCs w:val="26"/>
      <w:lang w:val="hr-HR"/>
    </w:rPr>
  </w:style>
  <w:style w:customStyle="true" w:styleId="galleria-image2" w:type="paragraph">
    <w:name w:val="galleria-image2"/>
    <w:basedOn w:val="Normal"/>
    <w:rsid w:val="006C5B01"/>
    <w:pPr>
      <w:shd w:fill="CCCCCC" w:color="auto" w:val="clear"/>
      <w:spacing w:lineRule="atLeast" w:line="432" w:afterAutospacing="true" w:after="100" w:beforeAutospacing="true" w:before="100"/>
      <w:ind w:right="120"/>
    </w:pPr>
    <w:rPr>
      <w:rFonts w:hAnsi="Times New Roman" w:ascii="Times New Roman"/>
      <w:sz w:val="26"/>
      <w:szCs w:val="26"/>
      <w:lang w:val="hr-HR"/>
    </w:rPr>
  </w:style>
  <w:style w:customStyle="true" w:styleId="galleria-thumbnails1" w:type="paragraph">
    <w:name w:val="galleria-thumbnails1"/>
    <w:basedOn w:val="Normal"/>
    <w:rsid w:val="006C5B01"/>
    <w:pPr>
      <w:spacing w:lineRule="atLeast" w:line="432" w:afterAutospacing="true" w:after="100" w:before="225"/>
    </w:pPr>
    <w:rPr>
      <w:rFonts w:hAnsi="Times New Roman" w:ascii="Times New Roman"/>
      <w:sz w:val="26"/>
      <w:szCs w:val="26"/>
      <w:lang w:val="hr-HR"/>
    </w:rPr>
  </w:style>
  <w:style w:customStyle="true" w:styleId="galleria-info1" w:type="paragraph">
    <w:name w:val="galleria-info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galleria-info-text1" w:type="paragraph">
    <w:name w:val="galleria-info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shim1" w:type="paragraph">
    <w:name w:val="ext-shim1"/>
    <w:basedOn w:val="Normal"/>
    <w:rsid w:val="006C5B01"/>
    <w:pPr>
      <w:spacing w:lineRule="atLeast" w:line="432" w:afterAutospacing="true" w:after="100" w:before="45"/>
      <w:ind w:left="75"/>
    </w:pPr>
    <w:rPr>
      <w:rFonts w:hAnsi="Times New Roman" w:ascii="Times New Roman"/>
      <w:sz w:val="26"/>
      <w:szCs w:val="26"/>
      <w:lang w:val="hr-HR"/>
    </w:rPr>
  </w:style>
  <w:style w:customStyle="true" w:styleId="xstc1" w:type="paragraph">
    <w:name w:val="xst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c1" w:type="paragraph">
    <w:name w:val="xsb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l1" w:type="paragraph">
    <w:name w:val="xst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r1" w:type="paragraph">
    <w:name w:val="xst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l1" w:type="paragraph">
    <w:name w:val="xsb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r1" w:type="paragraph">
    <w:name w:val="xsb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c1" w:type="paragraph">
    <w:name w:val="xs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ml1" w:type="paragraph">
    <w:name w:val="xsm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mr1" w:type="paragraph">
    <w:name w:val="xsm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mc1" w:type="paragraph">
    <w:name w:val="xsm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1" w:type="paragraph">
    <w:name w:val="x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1" w:type="paragraph">
    <w:name w:val="xsb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spacer1" w:type="paragraph">
    <w:name w:val="x-tab-strip-spacer1"/>
    <w:basedOn w:val="Normal"/>
    <w:rsid w:val="006C5B01"/>
    <w:pPr>
      <w:pBdr>
        <w:left w:space="0" w:sz="6" w:color="D0D0D0" w:val="single"/>
        <w:bottom w:space="0" w:sz="6" w:color="D0D0D0" w:val="single"/>
        <w:right w:space="0" w:sz="6" w:color="D0D0D0" w:val="single"/>
      </w:pBdr>
      <w:shd w:fill="EAEAEA" w:color="auto" w:val="clear"/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tab-strip-spacer2" w:type="paragraph">
    <w:name w:val="x-tab-strip-spacer2"/>
    <w:basedOn w:val="Normal"/>
    <w:rsid w:val="006C5B01"/>
    <w:pPr>
      <w:pBdr>
        <w:top w:space="0" w:sz="6" w:color="8DB2E3" w:val="single"/>
        <w:left w:space="0" w:sz="6" w:color="8DB2E3" w:val="single"/>
        <w:right w:space="0" w:sz="6" w:color="8DB2E3" w:val="single"/>
      </w:pBdr>
      <w:shd w:fill="DEECFD" w:color="auto" w:val="clear"/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tab-strip-spacer3" w:type="paragraph">
    <w:name w:val="x-tab-strip-spacer3"/>
    <w:basedOn w:val="Normal"/>
    <w:rsid w:val="006C5B01"/>
    <w:pPr>
      <w:pBdr>
        <w:left w:space="0" w:sz="6" w:color="D0D0D0" w:val="single"/>
        <w:bottom w:space="0" w:sz="6" w:color="D0D0D0" w:val="single"/>
        <w:right w:space="0" w:sz="6" w:color="D0D0D0" w:val="single"/>
      </w:pBdr>
      <w:shd w:fill="EAEAEA" w:color="auto" w:val="clear"/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tab-strip-spacer4" w:type="paragraph">
    <w:name w:val="x-tab-strip-spacer4"/>
    <w:basedOn w:val="Normal"/>
    <w:rsid w:val="006C5B01"/>
    <w:pPr>
      <w:pBdr>
        <w:top w:space="0" w:sz="6" w:color="8DB2E3" w:val="single"/>
        <w:left w:space="0" w:sz="6" w:color="8DB2E3" w:val="single"/>
        <w:right w:space="0" w:sz="6" w:color="8DB2E3" w:val="single"/>
      </w:pBdr>
      <w:shd w:fill="DEECFD" w:color="auto" w:val="clear"/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tab-strip-text1" w:type="character">
    <w:name w:val="x-tab-strip-text1"/>
    <w:basedOn w:val="Zadanifontodlomka"/>
    <w:rsid w:val="006C5B01"/>
    <w:rPr>
      <w:rFonts w:cs="Tahoma" w:hAnsi="Tahoma" w:ascii="Tahoma" w:hint="default"/>
      <w:i w:val="false"/>
      <w:iCs w:val="false"/>
      <w:vanish w:val="false"/>
      <w:webHidden w:val="false"/>
      <w:color w:val="333333"/>
      <w:sz w:val="17"/>
      <w:szCs w:val="17"/>
      <w:specVanish w:val="false"/>
    </w:rPr>
  </w:style>
  <w:style w:customStyle="true" w:styleId="x-tab-right1" w:type="paragraph">
    <w:name w:val="x-tab-righ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text2" w:type="character">
    <w:name w:val="x-tab-strip-text2"/>
    <w:basedOn w:val="Zadanifontodlomka"/>
    <w:rsid w:val="006C5B01"/>
    <w:rPr>
      <w:rFonts w:cs="Tahoma" w:hAnsi="Tahoma" w:ascii="Tahoma" w:hint="default"/>
      <w:i w:val="false"/>
      <w:iCs w:val="false"/>
      <w:vanish w:val="false"/>
      <w:webHidden w:val="false"/>
      <w:color w:val="333333"/>
      <w:sz w:val="17"/>
      <w:szCs w:val="17"/>
      <w:specVanish w:val="false"/>
    </w:rPr>
  </w:style>
  <w:style w:customStyle="true" w:styleId="x-tab-strip-text3" w:type="character">
    <w:name w:val="x-tab-strip-text3"/>
    <w:basedOn w:val="Zadanifontodlomka"/>
    <w:rsid w:val="006C5B01"/>
    <w:rPr>
      <w:color w:val="111111"/>
    </w:rPr>
  </w:style>
  <w:style w:customStyle="true" w:styleId="x-tab-strip-text4" w:type="character">
    <w:name w:val="x-tab-strip-text4"/>
    <w:basedOn w:val="Zadanifontodlomka"/>
    <w:rsid w:val="006C5B01"/>
    <w:rPr>
      <w:b/>
      <w:bCs/>
      <w:color w:val="333333"/>
    </w:rPr>
  </w:style>
  <w:style w:customStyle="true" w:styleId="x-tabs-text1" w:type="paragraph">
    <w:name w:val="x-tabs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AAAAAA"/>
      <w:sz w:val="26"/>
      <w:szCs w:val="26"/>
      <w:lang w:val="hr-HR"/>
    </w:rPr>
  </w:style>
  <w:style w:customStyle="true" w:styleId="x-tab-right2" w:type="paragraph">
    <w:name w:val="x-tab-right2"/>
    <w:basedOn w:val="Normal"/>
    <w:rsid w:val="006C5B01"/>
    <w:pPr>
      <w:spacing w:lineRule="atLeast" w:line="432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text5" w:type="character">
    <w:name w:val="x-tab-strip-text5"/>
    <w:basedOn w:val="Zadanifontodlomka"/>
    <w:rsid w:val="006C5B01"/>
    <w:rPr>
      <w:b/>
      <w:bCs/>
      <w:color w:val="333333"/>
    </w:rPr>
  </w:style>
  <w:style w:customStyle="true" w:styleId="x-tab-right3" w:type="paragraph">
    <w:name w:val="x-tab-right3"/>
    <w:basedOn w:val="Normal"/>
    <w:rsid w:val="006C5B01"/>
    <w:pPr>
      <w:spacing w:lineRule="atLeast" w:line="432" w:afterAutospacing="true" w:after="100"/>
    </w:pPr>
    <w:rPr>
      <w:rFonts w:hAnsi="Times New Roman" w:ascii="Times New Roman"/>
      <w:sz w:val="26"/>
      <w:szCs w:val="26"/>
      <w:lang w:val="hr-HR"/>
    </w:rPr>
  </w:style>
  <w:style w:customStyle="true" w:styleId="x-tab-strip-text6" w:type="character">
    <w:name w:val="x-tab-strip-text6"/>
    <w:basedOn w:val="Zadanifontodlomka"/>
    <w:rsid w:val="006C5B01"/>
    <w:rPr>
      <w:b/>
      <w:bCs/>
      <w:color w:val="333333"/>
    </w:rPr>
  </w:style>
  <w:style w:customStyle="true" w:styleId="x-tab-right4" w:type="paragraph">
    <w:name w:val="x-tab-right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left1" w:type="paragraph">
    <w:name w:val="x-tab-lef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inner1" w:type="paragraph">
    <w:name w:val="x-tab-strip-inn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right5" w:type="paragraph">
    <w:name w:val="x-tab-right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left2" w:type="paragraph">
    <w:name w:val="x-tab-lef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left3" w:type="paragraph">
    <w:name w:val="x-tab-left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close1" w:type="paragraph">
    <w:name w:val="x-tab-strip-close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tab-left4" w:type="paragraph">
    <w:name w:val="x-tab-left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wrap1" w:type="paragraph">
    <w:name w:val="x-tab-strip-wrap1"/>
    <w:basedOn w:val="Normal"/>
    <w:rsid w:val="006C5B01"/>
    <w:pPr>
      <w:spacing w:lineRule="atLeast" w:line="432" w:afterAutospacing="true" w:after="100" w:beforeAutospacing="true" w:before="100"/>
      <w:ind w:right="270" w:left="270"/>
    </w:pPr>
    <w:rPr>
      <w:rFonts w:hAnsi="Times New Roman" w:ascii="Times New Roman"/>
      <w:sz w:val="26"/>
      <w:szCs w:val="26"/>
      <w:lang w:val="hr-HR"/>
    </w:rPr>
  </w:style>
  <w:style w:customStyle="true" w:styleId="x-toolbar1" w:type="paragraph">
    <w:name w:val="x-toolbar1"/>
    <w:basedOn w:val="Normal"/>
    <w:rsid w:val="006C5B01"/>
    <w:pPr>
      <w:pBdr>
        <w:left w:space="2" w:sz="6" w:color="D0D0D0" w:val="single"/>
        <w:bottom w:space="2" w:sz="6" w:color="D0D0D0" w:val="single"/>
        <w:right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2" w:type="paragraph">
    <w:name w:val="x-toolbar2"/>
    <w:basedOn w:val="Normal"/>
    <w:rsid w:val="006C5B01"/>
    <w:pPr>
      <w:pBdr>
        <w:left w:space="2" w:sz="6" w:color="D0D0D0" w:val="single"/>
        <w:bottom w:space="2" w:sz="6" w:color="D0D0D0" w:val="single"/>
        <w:right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ext1" w:type="paragraph">
    <w:name w:val="x-form-text1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7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text2" w:type="paragraph">
    <w:name w:val="x-form-text2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7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text3" w:type="paragraph">
    <w:name w:val="x-form-text3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7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text4" w:type="paragraph">
    <w:name w:val="x-form-text4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7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panel-body1" w:type="paragraph">
    <w:name w:val="x-panel-body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2" w:type="paragraph">
    <w:name w:val="x-panel-body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-wrap1" w:type="paragraph">
    <w:name w:val="x-form-check-wrap1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wrap1" w:type="paragraph">
    <w:name w:val="x-form-radio-wrap1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-wrap2" w:type="paragraph">
    <w:name w:val="x-form-check-wrap2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wrap2" w:type="paragraph">
    <w:name w:val="x-form-radio-wrap2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1" w:type="paragraph">
    <w:name w:val="x-form-radio1"/>
    <w:basedOn w:val="Normal"/>
    <w:rsid w:val="006C5B01"/>
    <w:pPr>
      <w:spacing w:lineRule="atLeast" w:line="432" w:after="30" w:beforeAutospacing="true" w:before="100"/>
      <w:textAlignment w:val="bottom"/>
    </w:pPr>
    <w:rPr>
      <w:rFonts w:hAnsi="Times New Roman" w:ascii="Times New Roman"/>
      <w:sz w:val="26"/>
      <w:szCs w:val="26"/>
      <w:lang w:val="hr-HR"/>
    </w:rPr>
  </w:style>
  <w:style w:customStyle="true" w:styleId="x-form-trigger1" w:type="paragraph">
    <w:name w:val="x-form-trigger1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2" w:type="paragraph">
    <w:name w:val="x-form-trigger2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date-trigger1" w:type="paragraph">
    <w:name w:val="x-form-date-trigg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lear-trigger1" w:type="paragraph">
    <w:name w:val="x-form-clear-trigg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search-trigger1" w:type="paragraph">
    <w:name w:val="x-form-search-trigg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3" w:type="paragraph">
    <w:name w:val="x-form-trigger3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form-trigger4" w:type="paragraph">
    <w:name w:val="x-form-trigger4"/>
    <w:basedOn w:val="Normal"/>
    <w:rsid w:val="006C5B01"/>
    <w:pPr>
      <w:pBdr>
        <w:bottom w:space="0" w:sz="6" w:color="7EADD9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-over1" w:type="paragraph">
    <w:name w:val="x-form-trigger-over1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-click1" w:type="paragraph">
    <w:name w:val="x-form-trigger-click1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invalid1" w:type="paragraph">
    <w:name w:val="x-form-invalid1"/>
    <w:basedOn w:val="Normal"/>
    <w:rsid w:val="006C5B01"/>
    <w:pPr>
      <w:pBdr>
        <w:top w:space="0" w:sz="6" w:color="FF7870" w:val="single"/>
        <w:left w:space="0" w:sz="6" w:color="FF7870" w:val="single"/>
        <w:bottom w:space="0" w:sz="6" w:color="FF7870" w:val="single"/>
        <w:right w:space="0" w:sz="6" w:color="FF7870" w:val="single"/>
      </w:pBdr>
      <w:shd w:fill="FFEEE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-wrap3" w:type="paragraph">
    <w:name w:val="x-form-check-wrap3"/>
    <w:basedOn w:val="Normal"/>
    <w:rsid w:val="006C5B01"/>
    <w:pPr>
      <w:shd w:fill="FFFFFF" w:color="auto" w:val="clear"/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wrap3" w:type="paragraph">
    <w:name w:val="x-form-radio-wrap3"/>
    <w:basedOn w:val="Normal"/>
    <w:rsid w:val="006C5B01"/>
    <w:pPr>
      <w:shd w:fill="FFFFFF" w:color="auto" w:val="clear"/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box1" w:type="paragraph">
    <w:name w:val="x-form-checkbox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element1" w:type="paragraph">
    <w:name w:val="x-form-elemen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item1" w:type="paragraph">
    <w:name w:val="x-form-item1"/>
    <w:basedOn w:val="Normal"/>
    <w:rsid w:val="006C5B01"/>
    <w:pPr>
      <w:spacing w:lineRule="atLeast" w:line="432" w:after="3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x-form-field1" w:type="paragraph">
    <w:name w:val="x-form-field1"/>
    <w:basedOn w:val="Normal"/>
    <w:rsid w:val="006C5B01"/>
    <w:pPr>
      <w:spacing w:lineRule="atLeast" w:line="432"/>
    </w:pPr>
    <w:rPr>
      <w:rFonts w:cs="Arial"/>
      <w:sz w:val="17"/>
      <w:szCs w:val="17"/>
      <w:lang w:val="hr-HR"/>
    </w:rPr>
  </w:style>
  <w:style w:customStyle="true" w:styleId="x-form-text5" w:type="paragraph">
    <w:name w:val="x-form-text5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4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field2" w:type="paragraph">
    <w:name w:val="x-form-field2"/>
    <w:basedOn w:val="Normal"/>
    <w:rsid w:val="006C5B01"/>
    <w:pPr>
      <w:spacing w:lineRule="atLeast" w:line="432"/>
    </w:pPr>
    <w:rPr>
      <w:rFonts w:cs="Arial"/>
      <w:sz w:val="18"/>
      <w:szCs w:val="18"/>
      <w:lang w:val="hr-HR"/>
    </w:rPr>
  </w:style>
  <w:style w:customStyle="true" w:styleId="x-form-text6" w:type="paragraph">
    <w:name w:val="x-form-text6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4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text7" w:type="paragraph">
    <w:name w:val="x-form-text7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4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select-one1" w:type="paragraph">
    <w:name w:val="x-form-select-one1"/>
    <w:basedOn w:val="Normal"/>
    <w:rsid w:val="006C5B01"/>
    <w:pPr>
      <w:pBdr>
        <w:top w:space="0" w:sz="6" w:color="B5B8C8" w:val="single"/>
        <w:left w:space="0" w:sz="6" w:color="B5B8C8" w:val="single"/>
        <w:bottom w:space="0" w:sz="6" w:color="B5B8C8" w:val="single"/>
        <w:right w:space="0" w:sz="6" w:color="B5B8C8" w:val="single"/>
      </w:pBdr>
      <w:shd w:fill="FFFFFF" w:color="auto" w:val="clear"/>
      <w:spacing w:lineRule="atLeast" w:line="24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num-field1" w:type="paragraph">
    <w:name w:val="x-form-num-field1"/>
    <w:basedOn w:val="Normal"/>
    <w:rsid w:val="006C5B01"/>
    <w:pPr>
      <w:spacing w:lineRule="atLeast" w:line="432" w:afterAutospacing="true" w:after="100" w:beforeAutospacing="true" w:before="100"/>
      <w:jc w:val="right"/>
    </w:pPr>
    <w:rPr>
      <w:rFonts w:hAnsi="Times New Roman" w:ascii="Times New Roman"/>
      <w:sz w:val="26"/>
      <w:szCs w:val="26"/>
      <w:lang w:val="hr-HR"/>
    </w:rPr>
  </w:style>
  <w:style w:customStyle="true" w:styleId="x-form-trigger5" w:type="paragraph">
    <w:name w:val="x-form-trigger5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1" w:type="paragraph">
    <w:name w:val="x-btn1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x-form-btns-center1" w:type="paragraph">
    <w:name w:val="x-form-btns-center1"/>
    <w:basedOn w:val="Normal"/>
    <w:rsid w:val="006C5B01"/>
    <w:pPr>
      <w:spacing w:lineRule="atLeast" w:line="432" w:afterAutospacing="true" w:after="100" w:beforeAutospacing="true" w:before="100"/>
      <w:jc w:val="center"/>
    </w:pPr>
    <w:rPr>
      <w:rFonts w:hAnsi="Times New Roman" w:ascii="Times New Roman"/>
      <w:sz w:val="26"/>
      <w:szCs w:val="26"/>
      <w:lang w:val="hr-HR"/>
    </w:rPr>
  </w:style>
  <w:style w:customStyle="true" w:styleId="x-fieldset1" w:type="paragraph">
    <w:name w:val="x-fieldset1"/>
    <w:basedOn w:val="Normal"/>
    <w:rsid w:val="006C5B01"/>
    <w:pPr>
      <w:pBdr>
        <w:top w:space="8" w:sz="6" w:color="D6D6D6" w:val="single"/>
        <w:left w:space="8" w:sz="6" w:color="D6D6D6" w:val="single"/>
        <w:bottom w:space="8" w:sz="6" w:color="D6D6D6" w:val="single"/>
        <w:right w:space="8" w:sz="6" w:color="D6D6D6" w:val="single"/>
      </w:pBdr>
      <w:spacing w:lineRule="atLeast" w:line="432" w:after="15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-toggle1" w:type="paragraph">
    <w:name w:val="x-tool-toggle1"/>
    <w:basedOn w:val="Normal"/>
    <w:rsid w:val="006C5B01"/>
    <w:pPr>
      <w:spacing w:lineRule="atLeast" w:line="432" w:afterAutospacing="true" w:after="100" w:beforeAutospacing="true" w:before="100"/>
      <w:ind w:right="45"/>
    </w:pPr>
    <w:rPr>
      <w:rFonts w:hAnsi="Times New Roman" w:ascii="Times New Roman"/>
      <w:sz w:val="26"/>
      <w:szCs w:val="26"/>
      <w:lang w:val="hr-HR"/>
    </w:rPr>
  </w:style>
  <w:style w:customStyle="true" w:styleId="x-btn-text1" w:type="paragraph">
    <w:name w:val="x-btn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-center1" w:type="paragraph">
    <w:name w:val="x-btn-center1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text2" w:type="paragraph">
    <w:name w:val="x-btn-tex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-text3" w:type="paragraph">
    <w:name w:val="x-btn-text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-center2" w:type="paragraph">
    <w:name w:val="x-btn-center2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center3" w:type="paragraph">
    <w:name w:val="x-btn-center3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center4" w:type="paragraph">
    <w:name w:val="x-btn-center4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left1" w:type="paragraph">
    <w:name w:val="x-btn-left1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1" w:type="paragraph">
    <w:name w:val="x-btn-right1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center5" w:type="paragraph">
    <w:name w:val="x-btn-center5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toolbar3" w:type="paragraph">
    <w:name w:val="x-toolbar3"/>
    <w:basedOn w:val="Normal"/>
    <w:rsid w:val="006C5B01"/>
    <w:pP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4" w:type="paragraph">
    <w:name w:val="x-toolbar4"/>
    <w:basedOn w:val="Normal"/>
    <w:rsid w:val="006C5B01"/>
    <w:pP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tem-disabled1" w:type="paragraph">
    <w:name w:val="x-item-disabled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808080"/>
      <w:sz w:val="26"/>
      <w:szCs w:val="26"/>
      <w:lang w:val="hr-HR"/>
    </w:rPr>
  </w:style>
  <w:style w:customStyle="true" w:styleId="x-btn-left2" w:type="paragraph">
    <w:name w:val="x-btn-left2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2" w:type="paragraph">
    <w:name w:val="x-btn-right2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center6" w:type="paragraph">
    <w:name w:val="x-btn-center6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left3" w:type="paragraph">
    <w:name w:val="x-btn-left3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3" w:type="paragraph">
    <w:name w:val="x-btn-right3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center7" w:type="paragraph">
    <w:name w:val="x-btn-center7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CCCCCC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left4" w:type="paragraph">
    <w:name w:val="x-btn-left4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left5" w:type="paragraph">
    <w:name w:val="x-btn-left5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left6" w:type="paragraph">
    <w:name w:val="x-btn-left6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4" w:type="paragraph">
    <w:name w:val="x-btn-right4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5" w:type="paragraph">
    <w:name w:val="x-btn-right5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6" w:type="paragraph">
    <w:name w:val="x-btn-right6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center8" w:type="paragraph">
    <w:name w:val="x-btn-center8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center9" w:type="paragraph">
    <w:name w:val="x-btn-center9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center10" w:type="paragraph">
    <w:name w:val="x-btn-center10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ytb-text1" w:type="paragraph">
    <w:name w:val="ytb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ytb-sep1" w:type="paragraph">
    <w:name w:val="ytb-sep1"/>
    <w:basedOn w:val="Normal"/>
    <w:rsid w:val="006C5B01"/>
    <w:pPr>
      <w:spacing w:lineRule="atLeast" w:line="432"/>
      <w:ind w:right="30" w:left="30"/>
    </w:pPr>
    <w:rPr>
      <w:rFonts w:hAnsi="Times New Roman" w:ascii="Times New Roman"/>
      <w:sz w:val="2"/>
      <w:szCs w:val="2"/>
      <w:lang w:val="hr-HR"/>
    </w:rPr>
  </w:style>
  <w:style w:customStyle="true" w:styleId="ytb-spacer1" w:type="paragraph">
    <w:name w:val="ytb-spac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loading1" w:type="paragraph">
    <w:name w:val="x-tbar-loading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first1" w:type="paragraph">
    <w:name w:val="x-tbar-page-fir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last1" w:type="paragraph">
    <w:name w:val="x-tbar-page-la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next1" w:type="paragraph">
    <w:name w:val="x-tbar-page-n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prev1" w:type="paragraph">
    <w:name w:val="x-tbar-page-prev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tatus-text1" w:type="paragraph">
    <w:name w:val="x-status-text1"/>
    <w:basedOn w:val="Normal"/>
    <w:rsid w:val="006C5B01"/>
    <w:pPr>
      <w:spacing w:lineRule="atLeast" w:line="315"/>
    </w:pPr>
    <w:rPr>
      <w:rFonts w:cs="Tahoma" w:hAnsi="Tahoma" w:ascii="Tahoma"/>
      <w:color w:val="000000"/>
      <w:sz w:val="18"/>
      <w:szCs w:val="18"/>
      <w:lang w:val="hr-HR"/>
    </w:rPr>
  </w:style>
  <w:style w:customStyle="true" w:styleId="x-status-busy1" w:type="paragraph">
    <w:name w:val="x-status-busy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tatus-text-panel1" w:type="paragraph">
    <w:name w:val="x-status-text-panel1"/>
    <w:basedOn w:val="Normal"/>
    <w:rsid w:val="006C5B01"/>
    <w:pPr>
      <w:pBdr>
        <w:top w:space="2" w:sz="6" w:color="99BBE8" w:val="single"/>
        <w:left w:space="4" w:sz="6" w:color="99BBE8" w:val="single"/>
        <w:bottom w:space="2" w:sz="6" w:color="FFFFFF" w:val="single"/>
        <w:right w:space="6" w:sz="6" w:color="FFFFFF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east1" w:type="paragraph">
    <w:name w:val="x-resizable-handle-east1"/>
    <w:basedOn w:val="Normal"/>
    <w:rsid w:val="006C5B01"/>
    <w:pPr>
      <w:spacing w:lineRule="atLeast" w:line="432" w:afterAutospacing="true" w:after="100" w:beforeAutospacing="true" w:before="100"/>
      <w:ind w:right="-15"/>
    </w:pPr>
    <w:rPr>
      <w:rFonts w:hAnsi="Times New Roman" w:ascii="Times New Roman"/>
      <w:sz w:val="26"/>
      <w:szCs w:val="26"/>
      <w:lang w:val="hr-HR"/>
    </w:rPr>
  </w:style>
  <w:style w:customStyle="true" w:styleId="x-resizable-handle-south1" w:type="paragraph">
    <w:name w:val="x-resizable-handle-south1"/>
    <w:basedOn w:val="Normal"/>
    <w:rsid w:val="006C5B01"/>
    <w:pPr>
      <w:spacing w:lineRule="atLeast" w:line="432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east2" w:type="paragraph">
    <w:name w:val="x-resizable-handle-eas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east3" w:type="paragraph">
    <w:name w:val="x-resizable-handle-east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west1" w:type="paragraph">
    <w:name w:val="x-resizable-handle-we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west2" w:type="paragraph">
    <w:name w:val="x-resizable-handle-wes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2" w:type="paragraph">
    <w:name w:val="x-resizable-handle-south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3" w:type="paragraph">
    <w:name w:val="x-resizable-handle-south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1" w:type="paragraph">
    <w:name w:val="x-resizable-handle-north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2" w:type="paragraph">
    <w:name w:val="x-resizable-handle-north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east1" w:type="paragraph">
    <w:name w:val="x-resizable-handle-southea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east2" w:type="paragraph">
    <w:name w:val="x-resizable-handle-southeas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west1" w:type="paragraph">
    <w:name w:val="x-resizable-handle-northwe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west2" w:type="paragraph">
    <w:name w:val="x-resizable-handle-northwes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east1" w:type="paragraph">
    <w:name w:val="x-resizable-handle-northea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east2" w:type="paragraph">
    <w:name w:val="x-resizable-handle-northeas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west1" w:type="paragraph">
    <w:name w:val="x-resizable-handle-southwe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west2" w:type="paragraph">
    <w:name w:val="x-resizable-handle-southwes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3" w:type="paragraph">
    <w:name w:val="x-panel-body3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marker-hd1" w:type="paragraph">
    <w:name w:val="x-grid3-marker-hd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marker1" w:type="paragraph">
    <w:name w:val="x-grid3-mark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inner1" w:type="paragraph">
    <w:name w:val="x-grid3-cell-inn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1" w:type="paragraph">
    <w:name w:val="x-grid3-hd-inn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inner2" w:type="paragraph">
    <w:name w:val="x-grid3-cell-inn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2" w:type="paragraph">
    <w:name w:val="x-grid3-hd-inn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eader-pop-inner1" w:type="paragraph">
    <w:name w:val="x-grid3-header-pop-inner1"/>
    <w:basedOn w:val="Normal"/>
    <w:rsid w:val="006C5B01"/>
    <w:pPr>
      <w:pBdr>
        <w:left w:space="0" w:sz="6" w:color="EEEEEE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eader-pop-inner2" w:type="paragraph">
    <w:name w:val="x-grid3-header-pop-inner2"/>
    <w:basedOn w:val="Normal"/>
    <w:rsid w:val="006C5B01"/>
    <w:pPr>
      <w:pBdr>
        <w:left w:space="0" w:sz="6" w:color="EEEEEE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3" w:type="paragraph">
    <w:name w:val="x-grid3-hd-inner3"/>
    <w:basedOn w:val="Normal"/>
    <w:rsid w:val="006C5B01"/>
    <w:pPr>
      <w:shd w:fill="EBF3F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4" w:type="paragraph">
    <w:name w:val="x-grid3-hd-inner4"/>
    <w:basedOn w:val="Normal"/>
    <w:rsid w:val="006C5B01"/>
    <w:pPr>
      <w:shd w:fill="EBF3F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5" w:type="paragraph">
    <w:name w:val="x-grid3-hd-inner5"/>
    <w:basedOn w:val="Normal"/>
    <w:rsid w:val="006C5B01"/>
    <w:pPr>
      <w:shd w:fill="EBF3F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6" w:type="paragraph">
    <w:name w:val="x-grid3-hd-inner6"/>
    <w:basedOn w:val="Normal"/>
    <w:rsid w:val="006C5B01"/>
    <w:pPr>
      <w:shd w:fill="EBF3F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sort-icon1" w:type="paragraph">
    <w:name w:val="x-grid3-sort-icon1"/>
    <w:basedOn w:val="Normal"/>
    <w:rsid w:val="006C5B01"/>
    <w:pPr>
      <w:spacing w:lineRule="atLeast" w:line="432" w:afterAutospacing="true" w:after="100" w:beforeAutospacing="true" w:before="100"/>
      <w:ind w:left="45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grid3-sort-icon2" w:type="paragraph">
    <w:name w:val="x-grid3-sort-icon2"/>
    <w:basedOn w:val="Normal"/>
    <w:rsid w:val="006C5B01"/>
    <w:pPr>
      <w:spacing w:lineRule="atLeast" w:line="432" w:afterAutospacing="true" w:after="100" w:beforeAutospacing="true" w:before="100"/>
      <w:ind w:left="45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grid3-hd-inner7" w:type="paragraph">
    <w:name w:val="x-grid3-hd-inner7"/>
    <w:basedOn w:val="Normal"/>
    <w:rsid w:val="006C5B01"/>
    <w:pPr>
      <w:pBdr>
        <w:top w:space="2" w:sz="6" w:color="AACCF6" w:val="single"/>
        <w:left w:space="2" w:sz="6" w:color="AACCF6" w:val="single"/>
        <w:bottom w:space="2" w:sz="6" w:color="AACCF6" w:val="single"/>
        <w:right w:space="2" w:sz="6" w:color="AACCF6" w:val="single"/>
      </w:pBdr>
      <w:shd w:fill="EBF3F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text1" w:type="paragraph">
    <w:name w:val="x-grid3-cell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000000"/>
      <w:sz w:val="26"/>
      <w:szCs w:val="26"/>
      <w:lang w:val="hr-HR"/>
    </w:rPr>
  </w:style>
  <w:style w:customStyle="true" w:styleId="x-toolbar5" w:type="paragraph">
    <w:name w:val="x-toolbar5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6" w:type="paragraph">
    <w:name w:val="x-toolbar6"/>
    <w:basedOn w:val="Normal"/>
    <w:rsid w:val="006C5B01"/>
    <w:pPr>
      <w:pBdr>
        <w:top w:space="2" w:sz="6" w:color="A9BFD3" w:val="single"/>
        <w:lef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1" w:type="paragraph">
    <w:name w:val="x-grid3-cel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inner3" w:type="paragraph">
    <w:name w:val="x-grid3-cell-inner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name1" w:type="paragraph">
    <w:name w:val="x-grid3-td-name1"/>
    <w:basedOn w:val="Normal"/>
    <w:rsid w:val="006C5B01"/>
    <w:pPr>
      <w:pBdr>
        <w:right w:space="0" w:sz="6" w:color="EEEEEE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item-icon1" w:type="paragraph">
    <w:name w:val="x-menu-item-icon1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item-icon2" w:type="paragraph">
    <w:name w:val="x-menu-item-icon2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item-icon3" w:type="paragraph">
    <w:name w:val="x-menu-item-icon3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item-icon4" w:type="paragraph">
    <w:name w:val="x-menu-item-icon4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grid3-dd-wrap1" w:type="paragraph">
    <w:name w:val="x-grid3-dd-wrap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btn1" w:type="paragraph">
    <w:name w:val="x-grid3-hd-btn1"/>
    <w:basedOn w:val="Normal"/>
    <w:rsid w:val="006C5B01"/>
    <w:pPr>
      <w:shd w:fill="C3DAF9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btn2" w:type="paragraph">
    <w:name w:val="x-grid3-hd-btn2"/>
    <w:basedOn w:val="Normal"/>
    <w:rsid w:val="006C5B01"/>
    <w:pPr>
      <w:shd w:fill="C3DAF9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expander1" w:type="paragraph">
    <w:name w:val="x-grid3-td-expan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checker1" w:type="paragraph">
    <w:name w:val="x-grid3-td-check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numberer1" w:type="paragraph">
    <w:name w:val="x-grid3-td-number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inner4" w:type="paragraph">
    <w:name w:val="x-grid3-cell-inner4"/>
    <w:basedOn w:val="Normal"/>
    <w:rsid w:val="006C5B01"/>
    <w:pPr>
      <w:spacing w:lineRule="atLeast" w:line="432" w:afterAutospacing="true" w:after="100" w:beforeAutospacing="true" w:before="100"/>
      <w:jc w:val="right"/>
    </w:pPr>
    <w:rPr>
      <w:rFonts w:hAnsi="Times New Roman" w:ascii="Times New Roman"/>
      <w:color w:val="444444"/>
      <w:sz w:val="26"/>
      <w:szCs w:val="26"/>
      <w:lang w:val="hr-HR"/>
    </w:rPr>
  </w:style>
  <w:style w:customStyle="true" w:styleId="x-grid3-td-numberer2" w:type="paragraph">
    <w:name w:val="x-grid3-td-number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checker2" w:type="paragraph">
    <w:name w:val="x-grid3-td-check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expander2" w:type="paragraph">
    <w:name w:val="x-grid3-td-expand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-group-body1" w:type="paragraph">
    <w:name w:val="x-grid-group-body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dd-drag-ghost1" w:type="paragraph">
    <w:name w:val="x-dd-drag-ghost1"/>
    <w:basedOn w:val="Normal"/>
    <w:rsid w:val="006C5B01"/>
    <w:pPr>
      <w:spacing w:lineRule="atLeast" w:line="432" w:afterAutospacing="true" w:after="100" w:beforeAutospacing="true" w:before="100"/>
    </w:pPr>
    <w:rPr>
      <w:rFonts w:cs="Arial"/>
      <w:color w:val="000000"/>
      <w:sz w:val="17"/>
      <w:szCs w:val="17"/>
      <w:lang w:val="hr-HR"/>
    </w:rPr>
  </w:style>
  <w:style w:customStyle="true" w:styleId="x-dd-drop-icon1" w:type="paragraph">
    <w:name w:val="x-dd-drop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d-drop-icon2" w:type="paragraph">
    <w:name w:val="x-dd-drop-icon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d-drop-icon3" w:type="paragraph">
    <w:name w:val="x-dd-drop-icon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4" w:type="paragraph">
    <w:name w:val="x-panel-body4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node-icon1" w:type="paragraph">
    <w:name w:val="x-tree-node-icon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node-icon2" w:type="paragraph">
    <w:name w:val="x-tree-node-icon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node-icon3" w:type="paragraph">
    <w:name w:val="x-tree-node-icon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node-icon4" w:type="paragraph">
    <w:name w:val="x-tree-node-icon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node-icon5" w:type="paragraph">
    <w:name w:val="x-tree-node-icon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elbow1" w:type="paragraph">
    <w:name w:val="x-tree-elbow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plus1" w:type="paragraph">
    <w:name w:val="x-tree-elbow-plus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minus1" w:type="paragraph">
    <w:name w:val="x-tree-elbow-minus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1" w:type="paragraph">
    <w:name w:val="x-tree-elbow-end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plus1" w:type="paragraph">
    <w:name w:val="x-tree-elbow-end-plus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minus1" w:type="paragraph">
    <w:name w:val="x-tree-elbow-end-minus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line1" w:type="paragraph">
    <w:name w:val="x-tree-elbow-line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2" w:type="paragraph">
    <w:name w:val="x-tree-elbow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plus2" w:type="paragraph">
    <w:name w:val="x-tree-elbow-plus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minus2" w:type="paragraph">
    <w:name w:val="x-tree-elbow-minus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2" w:type="paragraph">
    <w:name w:val="x-tree-elbow-end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plus2" w:type="paragraph">
    <w:name w:val="x-tree-elbow-end-plus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minus2" w:type="paragraph">
    <w:name w:val="x-tree-elbow-end-minus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line2" w:type="paragraph">
    <w:name w:val="x-tree-elbow-line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3" w:type="paragraph">
    <w:name w:val="x-tree-elbow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plus3" w:type="paragraph">
    <w:name w:val="x-tree-elbow-plus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minus3" w:type="paragraph">
    <w:name w:val="x-tree-elbow-minus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3" w:type="paragraph">
    <w:name w:val="x-tree-elbow-end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plus3" w:type="paragraph">
    <w:name w:val="x-tree-elbow-end-plus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minus3" w:type="paragraph">
    <w:name w:val="x-tree-elbow-end-minus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line3" w:type="paragraph">
    <w:name w:val="x-tree-elbow-line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node-inline-icon1" w:type="paragraph">
    <w:name w:val="x-tree-node-inline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node-over1" w:type="paragraph">
    <w:name w:val="x-tree-node-over1"/>
    <w:basedOn w:val="Normal"/>
    <w:rsid w:val="006C5B01"/>
    <w:pPr>
      <w:shd w:fill="EEEEE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selected1" w:type="paragraph">
    <w:name w:val="x-tree-selected1"/>
    <w:basedOn w:val="Normal"/>
    <w:rsid w:val="006C5B01"/>
    <w:pPr>
      <w:shd w:fill="D9E8FB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d-drop-icon4" w:type="paragraph">
    <w:name w:val="x-dd-drop-icon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d-drop-icon5" w:type="paragraph">
    <w:name w:val="x-dd-drop-icon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d-drop-icon6" w:type="paragraph">
    <w:name w:val="x-dd-drop-icon6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d-drop-icon7" w:type="paragraph">
    <w:name w:val="x-dd-drop-icon7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-left7" w:type="paragraph">
    <w:name w:val="x-btn-left7"/>
    <w:basedOn w:val="Normal"/>
    <w:rsid w:val="006C5B01"/>
    <w:pPr>
      <w:spacing w:lineRule="atLeast" w:line="15" w:afterAutospacing="true" w:after="100" w:beforeAutospacing="true" w:before="100"/>
      <w:textAlignment w:val="center"/>
    </w:pPr>
    <w:rPr>
      <w:rFonts w:hAnsi="Times New Roman" w:ascii="Times New Roman"/>
      <w:sz w:val="2"/>
      <w:szCs w:val="2"/>
      <w:lang w:val="hr-HR"/>
    </w:rPr>
  </w:style>
  <w:style w:customStyle="true" w:styleId="x-btn-center11" w:type="paragraph">
    <w:name w:val="x-btn-center11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right7" w:type="paragraph">
    <w:name w:val="x-btn-right7"/>
    <w:basedOn w:val="Normal"/>
    <w:rsid w:val="006C5B01"/>
    <w:pPr>
      <w:spacing w:lineRule="atLeast" w:line="15" w:afterAutospacing="true" w:after="100" w:beforeAutospacing="true" w:before="100"/>
      <w:textAlignment w:val="center"/>
    </w:pPr>
    <w:rPr>
      <w:rFonts w:hAnsi="Times New Roman" w:ascii="Times New Roman"/>
      <w:sz w:val="2"/>
      <w:szCs w:val="2"/>
      <w:lang w:val="hr-HR"/>
    </w:rPr>
  </w:style>
  <w:style w:customStyle="true" w:styleId="x-btn-text4" w:type="paragraph">
    <w:name w:val="x-btn-text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FFFFFF"/>
      <w:sz w:val="26"/>
      <w:szCs w:val="26"/>
      <w:lang w:val="hr-HR"/>
    </w:rPr>
  </w:style>
  <w:style w:customStyle="true" w:styleId="x-date-active1" w:type="paragraph">
    <w:name w:val="x-date-active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000000"/>
      <w:sz w:val="26"/>
      <w:szCs w:val="26"/>
      <w:lang w:val="hr-HR"/>
    </w:rPr>
  </w:style>
  <w:style w:customStyle="true" w:styleId="x-menu-item1" w:type="paragraph">
    <w:name w:val="x-menu-item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000000"/>
      <w:sz w:val="15"/>
      <w:szCs w:val="15"/>
      <w:lang w:val="hr-HR"/>
    </w:rPr>
  </w:style>
  <w:style w:customStyle="true" w:styleId="x-menu-item-icon5" w:type="paragraph">
    <w:name w:val="x-menu-item-icon5"/>
    <w:basedOn w:val="Normal"/>
    <w:rsid w:val="006C5B01"/>
    <w:pPr>
      <w:spacing w:lineRule="atLeast" w:line="432"/>
      <w:ind w:right="75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ip-close1" w:type="paragraph">
    <w:name w:val="x-tip-close1"/>
    <w:basedOn w:val="Normal"/>
    <w:rsid w:val="006C5B01"/>
    <w:pPr>
      <w:spacing w:lineRule="atLeast" w:line="432" w:after="30"/>
      <w:ind w:left="30"/>
    </w:pPr>
    <w:rPr>
      <w:rFonts w:hAnsi="Times New Roman" w:ascii="Times New Roman"/>
      <w:vanish/>
      <w:sz w:val="26"/>
      <w:szCs w:val="26"/>
      <w:lang w:val="hr-HR"/>
    </w:rPr>
  </w:style>
  <w:style w:customStyle="true" w:styleId="x-tip-tc1" w:type="paragraph">
    <w:name w:val="x-tip-t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l1" w:type="paragraph">
    <w:name w:val="x-tip-t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r1" w:type="paragraph">
    <w:name w:val="x-tip-t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c1" w:type="paragraph">
    <w:name w:val="x-tip-b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l1" w:type="paragraph">
    <w:name w:val="x-tip-b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r1" w:type="paragraph">
    <w:name w:val="x-tip-b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c1" w:type="paragraph">
    <w:name w:val="x-tip-mc1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x-tip-ml1" w:type="paragraph">
    <w:name w:val="x-tip-ml1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r1" w:type="paragraph">
    <w:name w:val="x-tip-m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header1" w:type="paragraph">
    <w:name w:val="x-tip-header1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tip-tc2" w:type="paragraph">
    <w:name w:val="x-tip-tc2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tip-header-text1" w:type="paragraph">
    <w:name w:val="x-tip-header-text1"/>
    <w:basedOn w:val="Normal"/>
    <w:rsid w:val="006C5B01"/>
    <w:pPr>
      <w:spacing w:lineRule="atLeast" w:line="432" w:after="30"/>
    </w:pPr>
    <w:rPr>
      <w:rFonts w:cs="Tahoma" w:hAnsi="Tahoma" w:ascii="Tahoma"/>
      <w:b/>
      <w:bCs/>
      <w:color w:val="444444"/>
      <w:sz w:val="17"/>
      <w:szCs w:val="17"/>
      <w:lang w:val="hr-HR"/>
    </w:rPr>
  </w:style>
  <w:style w:customStyle="true" w:styleId="x-tip-body1" w:type="paragraph">
    <w:name w:val="x-tip-body1"/>
    <w:basedOn w:val="Normal"/>
    <w:rsid w:val="006C5B01"/>
    <w:pPr>
      <w:spacing w:lineRule="atLeast" w:line="210" w:afterAutospacing="true" w:after="100" w:beforeAutospacing="true" w:before="100"/>
    </w:pPr>
    <w:rPr>
      <w:rFonts w:cs="Tahoma" w:hAnsi="Tahoma" w:ascii="Tahoma"/>
      <w:color w:val="444444"/>
      <w:sz w:val="17"/>
      <w:szCs w:val="17"/>
      <w:lang w:val="hr-HR"/>
    </w:rPr>
  </w:style>
  <w:style w:customStyle="true" w:styleId="loading-indicator1" w:type="paragraph">
    <w:name w:val="loading-indicator1"/>
    <w:basedOn w:val="Normal"/>
    <w:rsid w:val="006C5B01"/>
    <w:pPr>
      <w:spacing w:lineRule="atLeast" w:line="240"/>
    </w:pPr>
    <w:rPr>
      <w:rFonts w:hAnsi="Times New Roman" w:ascii="Times New Roman"/>
      <w:sz w:val="17"/>
      <w:szCs w:val="17"/>
      <w:lang w:val="hr-HR"/>
    </w:rPr>
  </w:style>
  <w:style w:customStyle="true" w:styleId="x-tip-tc3" w:type="paragraph">
    <w:name w:val="x-tip-tc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l2" w:type="paragraph">
    <w:name w:val="x-tip-tl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r2" w:type="paragraph">
    <w:name w:val="x-tip-t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c2" w:type="paragraph">
    <w:name w:val="x-tip-bc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l2" w:type="paragraph">
    <w:name w:val="x-tip-bl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l2" w:type="paragraph">
    <w:name w:val="x-tip-ml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r2" w:type="paragraph">
    <w:name w:val="x-tip-m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ody2" w:type="paragraph">
    <w:name w:val="x-tip-body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item-icon6" w:type="paragraph">
    <w:name w:val="x-menu-item-icon6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item-icon7" w:type="paragraph">
    <w:name w:val="x-menu-item-icon7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item-icon8" w:type="paragraph">
    <w:name w:val="x-menu-item-icon8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item-icon9" w:type="paragraph">
    <w:name w:val="x-menu-item-icon9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color-palette1" w:type="paragraph">
    <w:name w:val="x-color-palette1"/>
    <w:basedOn w:val="Normal"/>
    <w:rsid w:val="006C5B01"/>
    <w:pPr>
      <w:spacing w:lineRule="atLeast" w:line="432" w:afterAutospacing="true" w:after="100" w:beforeAutospacing="true" w:before="100"/>
      <w:ind w:right="60" w:left="390"/>
    </w:pPr>
    <w:rPr>
      <w:rFonts w:hAnsi="Times New Roman" w:ascii="Times New Roman"/>
      <w:sz w:val="26"/>
      <w:szCs w:val="26"/>
      <w:lang w:val="hr-HR"/>
    </w:rPr>
  </w:style>
  <w:style w:customStyle="true" w:styleId="x-date-picker1" w:type="paragraph">
    <w:name w:val="x-date-picker1"/>
    <w:basedOn w:val="Normal"/>
    <w:rsid w:val="006C5B01"/>
    <w:pPr>
      <w:pBdr>
        <w:top w:space="0" w:sz="6" w:color="A3BAD9" w:val="single"/>
        <w:left w:space="0" w:sz="6" w:color="A3BAD9" w:val="single"/>
        <w:bottom w:space="0" w:sz="6" w:color="A3BAD9" w:val="single"/>
        <w:right w:space="0" w:sz="6" w:color="A3BAD9" w:val="single"/>
      </w:pBdr>
      <w:shd w:fill="FFFFFF" w:color="auto" w:val="clear"/>
      <w:spacing w:lineRule="atLeast" w:line="432" w:after="30" w:before="30"/>
      <w:ind w:right="60" w:left="390"/>
    </w:pPr>
    <w:rPr>
      <w:rFonts w:hAnsi="Times New Roman" w:ascii="Times New Roman"/>
      <w:sz w:val="17"/>
      <w:szCs w:val="17"/>
      <w:lang w:val="hr-HR"/>
    </w:rPr>
  </w:style>
  <w:style w:customStyle="true" w:styleId="x-color-palette2" w:type="paragraph">
    <w:name w:val="x-color-palette2"/>
    <w:basedOn w:val="Normal"/>
    <w:rsid w:val="006C5B01"/>
    <w:pPr>
      <w:spacing w:lineRule="atLeast" w:line="432"/>
    </w:pPr>
    <w:rPr>
      <w:rFonts w:hAnsi="Times New Roman" w:ascii="Times New Roman"/>
      <w:sz w:val="26"/>
      <w:szCs w:val="26"/>
      <w:lang w:val="hr-HR"/>
    </w:rPr>
  </w:style>
  <w:style w:customStyle="true" w:styleId="x-date-picker2" w:type="paragraph">
    <w:name w:val="x-date-picker2"/>
    <w:basedOn w:val="Normal"/>
    <w:rsid w:val="006C5B01"/>
    <w:pPr>
      <w:shd w:fill="FFFFFF" w:color="auto" w:val="clear"/>
      <w:spacing w:lineRule="atLeast" w:line="432"/>
    </w:pPr>
    <w:rPr>
      <w:rFonts w:hAnsi="Times New Roman" w:ascii="Times New Roman"/>
      <w:sz w:val="17"/>
      <w:szCs w:val="17"/>
      <w:lang w:val="hr-HR"/>
    </w:rPr>
  </w:style>
  <w:style w:customStyle="true" w:styleId="x-menu-item-checked1" w:type="paragraph">
    <w:name w:val="x-menu-item-checked1"/>
    <w:basedOn w:val="Normal"/>
    <w:rsid w:val="006C5B01"/>
    <w:pPr>
      <w:shd w:fill="DFE8F6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bl1" w:type="paragraph">
    <w:name w:val="x-box-b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br1" w:type="paragraph">
    <w:name w:val="x-box-b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tl1" w:type="paragraph">
    <w:name w:val="x-box-t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tr1" w:type="paragraph">
    <w:name w:val="x-box-t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bc1" w:type="paragraph">
    <w:name w:val="x-box-b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mc1" w:type="paragraph">
    <w:name w:val="x-box-mc1"/>
    <w:basedOn w:val="Normal"/>
    <w:rsid w:val="006C5B01"/>
    <w:pPr>
      <w:shd w:fill="C3DAF9" w:color="auto" w:val="clear"/>
      <w:spacing w:lineRule="atLeast" w:line="432" w:afterAutospacing="true" w:after="100" w:beforeAutospacing="true" w:before="100"/>
    </w:pPr>
    <w:rPr>
      <w:rFonts w:cs="Tahoma" w:hAnsi="Tahoma" w:ascii="Tahoma"/>
      <w:color w:val="393939"/>
      <w:sz w:val="18"/>
      <w:szCs w:val="18"/>
      <w:lang w:val="hr-HR"/>
    </w:rPr>
  </w:style>
  <w:style w:customStyle="true" w:styleId="x-box-tc1" w:type="paragraph">
    <w:name w:val="x-box-t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ml1" w:type="paragraph">
    <w:name w:val="x-box-m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mr1" w:type="paragraph">
    <w:name w:val="x-box-m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list-inner1" w:type="paragraph">
    <w:name w:val="x-combo-list-inner1"/>
    <w:basedOn w:val="Normal"/>
    <w:rsid w:val="006C5B01"/>
    <w:pPr>
      <w:pBdr>
        <w:bottom w:space="0" w:sz="6" w:color="98C0F4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selected1" w:type="paragraph">
    <w:name w:val="x-combo-selected1"/>
    <w:basedOn w:val="Normal"/>
    <w:rsid w:val="006C5B01"/>
    <w:pPr>
      <w:shd w:fill="DFE8F6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7" w:type="paragraph">
    <w:name w:val="x-toolbar7"/>
    <w:basedOn w:val="Normal"/>
    <w:rsid w:val="006C5B01"/>
    <w:pPr>
      <w:pBdr>
        <w:top w:space="2" w:sz="6" w:color="98C0F4" w:val="single"/>
        <w:left w:space="2" w:sz="2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list-item1" w:type="paragraph">
    <w:name w:val="x-combo-list-item1"/>
    <w:basedOn w:val="Normal"/>
    <w:rsid w:val="006C5B01"/>
    <w:pPr>
      <w:pBdr>
        <w:top w:space="2" w:sz="6" w:color="FFFFFF" w:val="single"/>
        <w:left w:space="2" w:sz="6" w:color="FFFFFF" w:val="single"/>
        <w:bottom w:space="2" w:sz="6" w:color="FFFFFF" w:val="single"/>
        <w:right w:space="2" w:sz="6" w:color="FFFFFF" w:val="single"/>
      </w:pBdr>
      <w:spacing w:lineRule="atLeast" w:line="432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x-toolbar8" w:type="paragraph">
    <w:name w:val="x-toolbar8"/>
    <w:basedOn w:val="Normal"/>
    <w:rsid w:val="006C5B01"/>
    <w:pPr>
      <w:pBdr>
        <w:left w:space="2" w:sz="6" w:color="D0D0D0" w:val="single"/>
        <w:bottom w:space="2" w:sz="6" w:color="D0D0D0" w:val="single"/>
        <w:right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9" w:type="paragraph">
    <w:name w:val="x-toolbar9"/>
    <w:basedOn w:val="Normal"/>
    <w:rsid w:val="006C5B01"/>
    <w:pPr>
      <w:pBdr>
        <w:left w:space="2" w:sz="6" w:color="D0D0D0" w:val="single"/>
        <w:bottom w:space="2" w:sz="6" w:color="D0D0D0" w:val="single"/>
        <w:right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0" w:type="paragraph">
    <w:name w:val="x-toolbar10"/>
    <w:basedOn w:val="Normal"/>
    <w:rsid w:val="006C5B01"/>
    <w:pPr>
      <w:pBdr>
        <w:top w:space="2" w:sz="6" w:color="D0D0D0" w:val="single"/>
        <w:left w:space="2" w:sz="2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1" w:type="paragraph">
    <w:name w:val="x-toolbar11"/>
    <w:basedOn w:val="Normal"/>
    <w:rsid w:val="006C5B01"/>
    <w:pPr>
      <w:pBdr>
        <w:top w:space="2" w:sz="6" w:color="D0D0D0" w:val="single"/>
        <w:left w:space="2" w:sz="6" w:color="D0D0D0" w:val="single"/>
        <w:right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5" w:type="paragraph">
    <w:name w:val="x-panel-body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header1" w:type="paragraph">
    <w:name w:val="x-panel-header1"/>
    <w:basedOn w:val="Normal"/>
    <w:rsid w:val="006C5B01"/>
    <w:pPr>
      <w:spacing w:lineRule="atLeast" w:line="225" w:afterAutospacing="true" w:after="100" w:beforeAutospacing="true" w:before="100"/>
    </w:pPr>
    <w:rPr>
      <w:rFonts w:cs="Tahoma" w:hAnsi="Tahoma" w:ascii="Tahoma"/>
      <w:b/>
      <w:bCs/>
      <w:color w:val="333333"/>
      <w:sz w:val="17"/>
      <w:szCs w:val="17"/>
      <w:lang w:val="hr-HR"/>
    </w:rPr>
  </w:style>
  <w:style w:customStyle="true" w:styleId="x-panel-icon1" w:type="paragraph">
    <w:name w:val="x-panel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icon2" w:type="paragraph">
    <w:name w:val="x-panel-icon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footer1" w:type="paragraph">
    <w:name w:val="x-panel-foot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c1" w:type="paragraph">
    <w:name w:val="x-panel-bc1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window-bc1" w:type="paragraph">
    <w:name w:val="x-window-bc1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resizable-handle1" w:type="paragraph">
    <w:name w:val="x-resizable-handle1"/>
    <w:basedOn w:val="Normal"/>
    <w:rsid w:val="006C5B01"/>
    <w:pPr>
      <w:shd w:fill="FFFFFF" w:color="auto" w:val="clear"/>
      <w:spacing w:lineRule="atLeast" w:line="90" w:afterAutospacing="true" w:after="100" w:beforeAutospacing="true" w:before="100"/>
    </w:pPr>
    <w:rPr>
      <w:rFonts w:hAnsi="Times New Roman" w:ascii="Times New Roman"/>
      <w:vanish/>
      <w:sz w:val="2"/>
      <w:szCs w:val="2"/>
      <w:lang w:val="hr-HR"/>
    </w:rPr>
  </w:style>
  <w:style w:customStyle="true" w:styleId="x-toolbar12" w:type="paragraph">
    <w:name w:val="x-toolbar12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3" w:type="paragraph">
    <w:name w:val="x-toolbar13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2" w:type="paragraph">
    <w:name w:val="x-btn2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x-panel-btns-center1" w:type="paragraph">
    <w:name w:val="x-panel-btns-center1"/>
    <w:basedOn w:val="Normal"/>
    <w:rsid w:val="006C5B01"/>
    <w:pPr>
      <w:spacing w:lineRule="atLeast" w:line="432" w:afterAutospacing="true" w:after="100" w:beforeAutospacing="true" w:before="100"/>
      <w:jc w:val="center"/>
    </w:pPr>
    <w:rPr>
      <w:rFonts w:hAnsi="Times New Roman" w:ascii="Times New Roman"/>
      <w:sz w:val="26"/>
      <w:szCs w:val="26"/>
      <w:lang w:val="hr-HR"/>
    </w:rPr>
  </w:style>
  <w:style w:customStyle="true" w:styleId="x-window-header1" w:type="paragraph">
    <w:name w:val="x-window-header1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b/>
      <w:bCs/>
      <w:color w:val="555555"/>
      <w:sz w:val="17"/>
      <w:szCs w:val="17"/>
      <w:lang w:val="hr-HR"/>
    </w:rPr>
  </w:style>
  <w:style w:customStyle="true" w:styleId="x-window-footer1" w:type="paragraph">
    <w:name w:val="x-window-footer1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window-bl1" w:type="paragraph">
    <w:name w:val="x-window-b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br1" w:type="paragraph">
    <w:name w:val="x-window-b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l1" w:type="paragraph">
    <w:name w:val="x-window-m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r1" w:type="paragraph">
    <w:name w:val="x-window-m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l1" w:type="paragraph">
    <w:name w:val="x-window-t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r1" w:type="paragraph">
    <w:name w:val="x-window-t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footer2" w:type="paragraph">
    <w:name w:val="x-window-foot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c1" w:type="paragraph">
    <w:name w:val="x-window-tc1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c1" w:type="paragraph">
    <w:name w:val="x-window-mc1"/>
    <w:basedOn w:val="Normal"/>
    <w:rsid w:val="006C5B01"/>
    <w:pPr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toolbar14" w:type="paragraph">
    <w:name w:val="x-toolbar14"/>
    <w:basedOn w:val="Normal"/>
    <w:rsid w:val="006C5B01"/>
    <w:pPr>
      <w:pBdr>
        <w:top w:space="2" w:sz="2" w:color="D0D0D0" w:val="single"/>
        <w:bottom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5" w:type="paragraph">
    <w:name w:val="x-toolbar15"/>
    <w:basedOn w:val="Normal"/>
    <w:rsid w:val="006C5B01"/>
    <w:pPr>
      <w:pBdr>
        <w:top w:space="2" w:sz="6" w:color="99BBE8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l2" w:type="paragraph">
    <w:name w:val="x-window-tl2"/>
    <w:basedOn w:val="Normal"/>
    <w:rsid w:val="006C5B01"/>
    <w:pPr>
      <w:pBdr>
        <w:bottom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l3" w:type="paragraph">
    <w:name w:val="x-window-tl3"/>
    <w:basedOn w:val="Normal"/>
    <w:rsid w:val="006C5B01"/>
    <w:pPr>
      <w:pBdr>
        <w:bottom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2" w:type="paragraph">
    <w:name w:val="x-resizable-handle2"/>
    <w:basedOn w:val="Normal"/>
    <w:rsid w:val="006C5B01"/>
    <w:pPr>
      <w:shd w:fill="FFFFFF" w:color="auto" w:val="clear"/>
      <w:spacing w:lineRule="atLeast" w:line="90" w:afterAutospacing="true" w:after="100" w:beforeAutospacing="true" w:before="100"/>
    </w:pPr>
    <w:rPr>
      <w:rFonts w:hAnsi="Times New Roman" w:ascii="Times New Roman"/>
      <w:vanish/>
      <w:sz w:val="2"/>
      <w:szCs w:val="2"/>
      <w:lang w:val="hr-HR"/>
    </w:rPr>
  </w:style>
  <w:style w:customStyle="true" w:styleId="x-window-mc2" w:type="paragraph">
    <w:name w:val="x-window-mc2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EEEEEE" w:val="single"/>
        <w:right w:space="0" w:sz="6" w:color="EEEEEE" w:val="single"/>
      </w:pBdr>
      <w:shd w:fill="E8E8E8" w:color="auto" w:val="clear"/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window-body1" w:type="paragraph">
    <w:name w:val="x-window-body1"/>
    <w:basedOn w:val="Normal"/>
    <w:rsid w:val="006C5B01"/>
    <w:pPr>
      <w:pBdr>
        <w:top w:space="0" w:sz="6" w:color="EEEEEE" w:val="single"/>
        <w:left w:space="0" w:sz="6" w:color="EEEEEE" w:val="single"/>
        <w:bottom w:space="0" w:sz="6" w:color="D0D0D0" w:val="single"/>
        <w:right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c3" w:type="paragraph">
    <w:name w:val="x-window-mc3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EEEEEE" w:val="single"/>
        <w:right w:space="0" w:sz="6" w:color="EEEEEE" w:val="single"/>
      </w:pBdr>
      <w:shd w:fill="E4E4E4" w:color="auto" w:val="clear"/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btn-text5" w:type="paragraph">
    <w:name w:val="x-btn-text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d-inner1" w:type="paragraph">
    <w:name w:val="x-tip-bd-inn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-noborder1" w:type="paragraph">
    <w:name w:val="x-panel-body-nobor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header-noborder1" w:type="paragraph">
    <w:name w:val="x-panel-header-noborder1"/>
    <w:basedOn w:val="Normal"/>
    <w:rsid w:val="006C5B01"/>
    <w:pPr>
      <w:pBdr>
        <w:bottom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6" w:type="paragraph">
    <w:name w:val="x-toolbar16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7" w:type="paragraph">
    <w:name w:val="x-toolbar17"/>
    <w:basedOn w:val="Normal"/>
    <w:rsid w:val="006C5B01"/>
    <w:pPr>
      <w:pBdr>
        <w:top w:space="2" w:sz="6" w:color="D0D0D0" w:val="single"/>
        <w:left w:space="2" w:sz="2" w:color="D0D0D0" w:val="single"/>
        <w:bottom w:space="2" w:sz="2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c4" w:type="paragraph">
    <w:name w:val="x-window-mc4"/>
    <w:basedOn w:val="Normal"/>
    <w:rsid w:val="006C5B01"/>
    <w:pPr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window-body-noborder1" w:type="paragraph">
    <w:name w:val="x-window-body-nobor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body-noborder1" w:type="paragraph">
    <w:name w:val="x-tab-panel-body-nobor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header-noborder1" w:type="paragraph">
    <w:name w:val="x-tab-panel-header-nobor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footer-noborder1" w:type="paragraph">
    <w:name w:val="x-tab-panel-footer-nobor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8" w:type="paragraph">
    <w:name w:val="x-toolbar18"/>
    <w:basedOn w:val="Normal"/>
    <w:rsid w:val="006C5B01"/>
    <w:pPr>
      <w:pBdr>
        <w:top w:space="2" w:sz="6" w:color="D0D0D0" w:val="single"/>
        <w:left w:space="2" w:sz="2" w:color="D0D0D0" w:val="single"/>
        <w:bottom w:space="2" w:sz="2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9" w:type="paragraph">
    <w:name w:val="x-toolbar19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ollapsed1" w:type="paragraph">
    <w:name w:val="x-layout-collapsed1"/>
    <w:basedOn w:val="Normal"/>
    <w:rsid w:val="006C5B01"/>
    <w:pPr>
      <w:pBdr>
        <w:top w:space="0" w:sz="6" w:color="E0E0E0" w:val="single"/>
        <w:left w:space="0" w:sz="6" w:color="E0E0E0" w:val="single"/>
        <w:bottom w:space="0" w:sz="6" w:color="E0E0E0" w:val="single"/>
        <w:right w:space="0" w:sz="6" w:color="E0E0E0" w:val="single"/>
      </w:pBdr>
      <w:shd w:fill="EEEEE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ollapsed-tools1" w:type="paragraph">
    <w:name w:val="x-layout-collapsed-tools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ollapsed-tools2" w:type="paragraph">
    <w:name w:val="x-layout-collapsed-tools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1" w:type="paragraph">
    <w:name w:val="x-layout-mini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2" w:type="paragraph">
    <w:name w:val="x-layout-mini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3" w:type="paragraph">
    <w:name w:val="x-layout-mini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4" w:type="paragraph">
    <w:name w:val="x-layout-mini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5" w:type="paragraph">
    <w:name w:val="x-layout-mini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6" w:type="paragraph">
    <w:name w:val="x-layout-mini6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7" w:type="paragraph">
    <w:name w:val="x-layout-mini7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8" w:type="paragraph">
    <w:name w:val="x-layout-mini8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rogress-text-back1" w:type="paragraph">
    <w:name w:val="x-progress-text-back1"/>
    <w:basedOn w:val="Normal"/>
    <w:rsid w:val="006C5B01"/>
    <w:pPr>
      <w:spacing w:lineRule="atLeast" w:line="225" w:afterAutospacing="true" w:after="100" w:beforeAutospacing="true" w:before="100"/>
    </w:pPr>
    <w:rPr>
      <w:rFonts w:hAnsi="Times New Roman" w:ascii="Times New Roman"/>
      <w:color w:val="396095"/>
      <w:sz w:val="26"/>
      <w:szCs w:val="26"/>
      <w:lang w:val="hr-HR"/>
    </w:rPr>
  </w:style>
  <w:style w:customStyle="true" w:styleId="x-window-body2" w:type="paragraph">
    <w:name w:val="x-window-body2"/>
    <w:basedOn w:val="Normal"/>
    <w:rsid w:val="006C5B01"/>
    <w:pPr>
      <w:pBdr>
        <w:top w:space="0" w:sz="6" w:color="CCCCCC" w:val="single"/>
        <w:bottom w:space="0" w:sz="6" w:color="CCCCCC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text1" w:type="paragraph">
    <w:name w:val="ext-mb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18"/>
      <w:szCs w:val="18"/>
      <w:lang w:val="hr-HR"/>
    </w:rPr>
  </w:style>
  <w:style w:customStyle="true" w:styleId="x-window-header-text1" w:type="paragraph">
    <w:name w:val="x-window-header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18"/>
      <w:szCs w:val="18"/>
      <w:lang w:val="hr-HR"/>
    </w:rPr>
  </w:style>
  <w:style w:customStyle="true" w:styleId="ext-mb-input1" w:type="paragraph">
    <w:name w:val="ext-mb-input1"/>
    <w:basedOn w:val="Normal"/>
    <w:rsid w:val="006C5B01"/>
    <w:pPr>
      <w:spacing w:lineRule="atLeast" w:line="432" w:afterAutospacing="true" w:after="100" w:before="60"/>
    </w:pPr>
    <w:rPr>
      <w:rFonts w:hAnsi="Times New Roman" w:ascii="Times New Roman"/>
      <w:sz w:val="26"/>
      <w:szCs w:val="26"/>
      <w:lang w:val="hr-HR"/>
    </w:rPr>
  </w:style>
  <w:style w:customStyle="true" w:styleId="ext-mb-textarea1" w:type="paragraph">
    <w:name w:val="ext-mb-textarea1"/>
    <w:basedOn w:val="Normal"/>
    <w:rsid w:val="006C5B01"/>
    <w:pPr>
      <w:spacing w:lineRule="atLeast" w:line="432" w:afterAutospacing="true" w:after="100" w:before="60"/>
    </w:pPr>
    <w:rPr>
      <w:rFonts w:cs="Tahoma" w:hAnsi="Tahoma" w:ascii="Tahoma"/>
      <w:sz w:val="18"/>
      <w:szCs w:val="18"/>
      <w:lang w:val="hr-HR"/>
    </w:rPr>
  </w:style>
  <w:style w:customStyle="true" w:styleId="x-progress-wrap1" w:type="paragraph">
    <w:name w:val="x-progress-wrap1"/>
    <w:basedOn w:val="Normal"/>
    <w:rsid w:val="006C5B01"/>
    <w:pPr>
      <w:pBdr>
        <w:top w:space="0" w:sz="6" w:color="6593CF" w:val="single"/>
        <w:left w:space="0" w:sz="6" w:color="6593CF" w:val="single"/>
        <w:bottom w:space="0" w:sz="6" w:color="6593CF" w:val="single"/>
        <w:right w:space="0" w:sz="6" w:color="6593CF" w:val="single"/>
      </w:pBdr>
      <w:spacing w:lineRule="atLeast" w:line="432" w:afterAutospacing="true" w:after="100" w:before="60"/>
    </w:pPr>
    <w:rPr>
      <w:rFonts w:hAnsi="Times New Roman" w:ascii="Times New Roman"/>
      <w:sz w:val="26"/>
      <w:szCs w:val="26"/>
      <w:lang w:val="hr-HR"/>
    </w:rPr>
  </w:style>
  <w:style w:customStyle="true" w:styleId="x-progress-wrap2" w:type="paragraph">
    <w:name w:val="x-progress-wrap2"/>
    <w:basedOn w:val="Normal"/>
    <w:rsid w:val="006C5B01"/>
    <w:pPr>
      <w:pBdr>
        <w:top w:space="0" w:sz="6" w:color="6593CF" w:val="single"/>
        <w:left w:space="0" w:sz="6" w:color="6593CF" w:val="single"/>
        <w:bottom w:space="0" w:sz="6" w:color="6593CF" w:val="single"/>
        <w:right w:space="0" w:sz="6" w:color="6593CF" w:val="single"/>
      </w:pBdr>
      <w:spacing w:lineRule="atLeast" w:line="432" w:afterAutospacing="true" w:after="100" w:before="90"/>
    </w:pPr>
    <w:rPr>
      <w:rFonts w:hAnsi="Times New Roman" w:ascii="Times New Roman"/>
      <w:sz w:val="26"/>
      <w:szCs w:val="26"/>
      <w:lang w:val="hr-HR"/>
    </w:rPr>
  </w:style>
  <w:style w:customStyle="true" w:styleId="x-msg-box-wait1" w:type="paragraph">
    <w:name w:val="x-msg-box-wait1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icon1" w:type="paragraph">
    <w:name w:val="ext-mb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icon2" w:type="paragraph">
    <w:name w:val="ext-mb-icon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info1" w:type="paragraph">
    <w:name w:val="ext-mb-info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warning1" w:type="paragraph">
    <w:name w:val="ext-mb-warning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question1" w:type="paragraph">
    <w:name w:val="ext-mb-questi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error1" w:type="paragraph">
    <w:name w:val="ext-mb-erro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end1" w:type="paragraph">
    <w:name w:val="x-slider-end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inner1" w:type="paragraph">
    <w:name w:val="x-slider-inn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thumb1" w:type="paragraph">
    <w:name w:val="x-slider-thumb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end2" w:type="paragraph">
    <w:name w:val="x-slider-end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inner2" w:type="paragraph">
    <w:name w:val="x-slider-inn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thumb2" w:type="paragraph">
    <w:name w:val="x-slider-thumb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loat-right1" w:type="paragraph">
    <w:name w:val="x-float-right1"/>
    <w:basedOn w:val="Normal"/>
    <w:rsid w:val="006C5B01"/>
    <w:pPr>
      <w:spacing w:lineRule="atLeast" w:line="432" w:afterAutospacing="true" w:after="100" w:beforeAutospacing="true" w:before="100"/>
      <w:ind w:right="60"/>
    </w:pPr>
    <w:rPr>
      <w:rFonts w:hAnsi="Times New Roman" w:ascii="Times New Roman"/>
      <w:sz w:val="26"/>
      <w:szCs w:val="26"/>
      <w:lang w:val="hr-HR"/>
    </w:rPr>
  </w:style>
  <w:style w:customStyle="true" w:styleId="x-panel-header2" w:type="paragraph">
    <w:name w:val="x-panel-header2"/>
    <w:basedOn w:val="Normal"/>
    <w:rsid w:val="006C5B01"/>
    <w:pPr>
      <w:pBdr>
        <w:bottom w:space="3" w:sz="6" w:color="D0D0D0" w:val="single"/>
      </w:pBdr>
      <w:spacing w:lineRule="atLeast" w:line="225" w:afterAutospacing="true" w:after="100" w:beforeAutospacing="true" w:before="100"/>
    </w:pPr>
    <w:rPr>
      <w:rFonts w:cs="Tahoma" w:hAnsi="Tahoma" w:ascii="Tahoma"/>
      <w:b/>
      <w:bCs/>
      <w:color w:val="333333"/>
      <w:sz w:val="17"/>
      <w:szCs w:val="17"/>
      <w:lang w:val="hr-HR"/>
    </w:rPr>
  </w:style>
  <w:style w:customStyle="true" w:styleId="x-tool1" w:type="paragraph">
    <w:name w:val="x-tool1"/>
    <w:basedOn w:val="Normal"/>
    <w:rsid w:val="006C5B01"/>
    <w:pPr>
      <w:spacing w:lineRule="atLeast" w:line="432"/>
      <w:ind w:left="-60"/>
    </w:pPr>
    <w:rPr>
      <w:rFonts w:hAnsi="Times New Roman" w:ascii="Times New Roman"/>
      <w:sz w:val="26"/>
      <w:szCs w:val="26"/>
      <w:lang w:val="hr-HR"/>
    </w:rPr>
  </w:style>
  <w:style w:customStyle="true" w:styleId="x-date-header1" w:type="paragraph">
    <w:name w:val="x-date-hea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-text6" w:type="paragraph">
    <w:name w:val="x-btn-text6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FFFFFF"/>
      <w:sz w:val="26"/>
      <w:szCs w:val="26"/>
      <w:lang w:val="hr-HR"/>
    </w:rPr>
  </w:style>
  <w:style w:customStyle="true" w:styleId="x-toolbar20" w:type="paragraph">
    <w:name w:val="x-toolbar20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active-hover1" w:type="paragraph">
    <w:name w:val="x-date-active-hover1"/>
    <w:basedOn w:val="Normal"/>
    <w:rsid w:val="006C5B01"/>
    <w:pPr>
      <w:shd w:fill="DDECF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ext8" w:type="paragraph">
    <w:name w:val="x-form-text8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4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check-wrap4" w:type="paragraph">
    <w:name w:val="x-form-check-wrap4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wrap4" w:type="paragraph">
    <w:name w:val="x-form-radio-wrap4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ile1" w:type="paragraph">
    <w:name w:val="x-form-file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ile-text1" w:type="paragraph">
    <w:name w:val="x-form-file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777777"/>
      <w:sz w:val="26"/>
      <w:szCs w:val="26"/>
      <w:lang w:val="hr-HR"/>
    </w:rPr>
  </w:style>
  <w:style w:customStyle="true" w:styleId="x-info-header1" w:type="paragraph">
    <w:name w:val="x-info-header1"/>
    <w:basedOn w:val="Normal"/>
    <w:rsid w:val="006C5B01"/>
    <w:pPr>
      <w:spacing w:afterAutospacing="true" w:after="100" w:beforeAutospacing="true" w:before="100"/>
    </w:pPr>
    <w:rPr>
      <w:rFonts w:cs="Tahoma" w:hAnsi="Tahoma" w:ascii="Tahoma"/>
      <w:b/>
      <w:bCs/>
      <w:color w:val="555555"/>
      <w:sz w:val="20"/>
      <w:lang w:val="hr-HR"/>
    </w:rPr>
  </w:style>
  <w:style w:customStyle="true" w:styleId="x-info-icon1" w:type="paragraph">
    <w:name w:val="x-info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icon2" w:type="paragraph">
    <w:name w:val="x-info-icon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body1" w:type="paragraph">
    <w:name w:val="x-info-body1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color w:val="555555"/>
      <w:sz w:val="18"/>
      <w:szCs w:val="18"/>
      <w:lang w:val="hr-HR"/>
    </w:rPr>
  </w:style>
  <w:style w:customStyle="true" w:styleId="x-info-footer1" w:type="paragraph">
    <w:name w:val="x-info-foot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bc1" w:type="paragraph">
    <w:name w:val="x-info-bc1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info-bc2" w:type="paragraph">
    <w:name w:val="x-info-bc2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list-notchecked1" w:type="paragraph">
    <w:name w:val="my-list-notchecked1"/>
    <w:basedOn w:val="Normal"/>
    <w:rsid w:val="006C5B01"/>
    <w:pPr>
      <w:spacing w:lineRule="atLeast" w:line="432" w:before="30"/>
    </w:pPr>
    <w:rPr>
      <w:rFonts w:hAnsi="Times New Roman" w:ascii="Times New Roman"/>
      <w:sz w:val="26"/>
      <w:szCs w:val="26"/>
      <w:lang w:val="hr-HR"/>
    </w:rPr>
  </w:style>
  <w:style w:customStyle="true" w:styleId="my-list-checked1" w:type="paragraph">
    <w:name w:val="my-list-checked1"/>
    <w:basedOn w:val="Normal"/>
    <w:rsid w:val="006C5B01"/>
    <w:pPr>
      <w:spacing w:lineRule="atLeast" w:line="432" w:before="30"/>
    </w:pPr>
    <w:rPr>
      <w:rFonts w:hAnsi="Times New Roman" w:ascii="Times New Roman"/>
      <w:sz w:val="26"/>
      <w:szCs w:val="26"/>
      <w:lang w:val="hr-HR"/>
    </w:rPr>
  </w:style>
  <w:style w:customStyle="true" w:styleId="my-list-item1" w:type="paragraph">
    <w:name w:val="my-list-item1"/>
    <w:basedOn w:val="Normal"/>
    <w:rsid w:val="006C5B01"/>
    <w:pPr>
      <w:pBdr>
        <w:top w:space="0" w:sz="6" w:color="FFFFFF" w:val="single"/>
        <w:left w:space="0" w:sz="6" w:color="FFFFFF" w:val="single"/>
        <w:bottom w:space="0" w:sz="6" w:color="FFFFFF" w:val="single"/>
        <w:right w:space="0" w:sz="6" w:color="FFFFFF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over1" w:type="paragraph">
    <w:name w:val="my-list-item-over1"/>
    <w:basedOn w:val="Normal"/>
    <w:rsid w:val="006C5B01"/>
    <w:pPr>
      <w:pBdr>
        <w:top w:space="0" w:sz="6" w:color="B5B4B4" w:val="dotted"/>
        <w:left w:space="0" w:sz="6" w:color="B5B4B4" w:val="dotted"/>
        <w:bottom w:space="0" w:sz="6" w:color="B5B4B4" w:val="dotted"/>
        <w:right w:space="0" w:sz="6" w:color="B5B4B4" w:val="dotted"/>
      </w:pBdr>
      <w:shd w:fill="F1F1F1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sel1" w:type="paragraph">
    <w:name w:val="my-list-item-sel1"/>
    <w:basedOn w:val="Normal"/>
    <w:rsid w:val="006C5B01"/>
    <w:pPr>
      <w:pBdr>
        <w:top w:space="0" w:sz="6" w:color="9EB8ED" w:val="dotted"/>
        <w:left w:space="0" w:sz="6" w:color="9EB8ED" w:val="dotted"/>
        <w:bottom w:space="0" w:sz="6" w:color="9EB8ED" w:val="dotted"/>
        <w:right w:space="0" w:sz="6" w:color="9EB8ED" w:val="dotted"/>
      </w:pBdr>
      <w:shd w:fill="DFE8F6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l1" w:type="paragraph">
    <w:name w:val="my-list-item-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icon1" w:type="paragraph">
    <w:name w:val="my-list-item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ml1" w:type="paragraph">
    <w:name w:val="my-list-item-m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c1" w:type="paragraph">
    <w:name w:val="my-list-item-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r1" w:type="paragraph">
    <w:name w:val="my-list-item-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l2" w:type="paragraph">
    <w:name w:val="my-list-item-l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icon2" w:type="paragraph">
    <w:name w:val="my-list-item-icon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ml2" w:type="paragraph">
    <w:name w:val="my-list-item-ml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c2" w:type="paragraph">
    <w:name w:val="my-list-item-c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r2" w:type="paragraph">
    <w:name w:val="my-list-item-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cell-overflow1" w:type="paragraph">
    <w:name w:val="my-tbl-item-cell-overflow1"/>
    <w:basedOn w:val="Normal"/>
    <w:rsid w:val="006C5B01"/>
    <w:pPr>
      <w:pBdr>
        <w:right w:space="0" w:sz="6" w:color="EDEDED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cell-overflow2" w:type="paragraph">
    <w:name w:val="my-tbl-item-cell-overflow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cell-text1" w:type="paragraph">
    <w:name w:val="my-tbl-item-cell-text1"/>
    <w:basedOn w:val="Normal"/>
    <w:rsid w:val="006C5B01"/>
    <w:pPr>
      <w:spacing w:lineRule="atLeast" w:line="432" w:afterAutospacing="true" w:after="100" w:beforeAutospacing="true" w:before="100"/>
    </w:pPr>
    <w:rPr>
      <w:rFonts w:cs="Arial"/>
      <w:sz w:val="17"/>
      <w:szCs w:val="17"/>
      <w:lang w:val="hr-HR"/>
    </w:rPr>
  </w:style>
  <w:style w:customStyle="true" w:styleId="my-tbl-item-cell-widget1" w:type="paragraph">
    <w:name w:val="my-tbl-item-cell-widge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-open1" w:type="paragraph">
    <w:name w:val="my-tree-ope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-close1" w:type="paragraph">
    <w:name w:val="my-tree-close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tree-folder1" w:type="paragraph">
    <w:name w:val="tree-fol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icon1" w:type="paragraph">
    <w:name w:val="my-treetbl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open1" w:type="paragraph">
    <w:name w:val="my-treetbl-ope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lose1" w:type="paragraph">
    <w:name w:val="my-treetbl-close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tree-folder2" w:type="paragraph">
    <w:name w:val="tree-fold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ell1" w:type="paragraph">
    <w:name w:val="my-treetbl-cel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ell-overflow1" w:type="paragraph">
    <w:name w:val="my-treetbl-cell-overflow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ell-text1" w:type="paragraph">
    <w:name w:val="my-treetbl-cell-text1"/>
    <w:basedOn w:val="Normal"/>
    <w:rsid w:val="006C5B01"/>
    <w:pPr>
      <w:spacing w:lineRule="atLeast" w:line="432" w:afterAutospacing="true" w:after="100" w:beforeAutospacing="true" w:before="100"/>
    </w:pPr>
    <w:rPr>
      <w:rFonts w:cs="Arial"/>
      <w:sz w:val="18"/>
      <w:szCs w:val="18"/>
      <w:lang w:val="hr-HR"/>
    </w:rPr>
  </w:style>
  <w:style w:customStyle="true" w:styleId="x-tip-top1" w:type="paragraph">
    <w:name w:val="x-tip-top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op-left1" w:type="paragraph">
    <w:name w:val="x-tip-top-lef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op-right1" w:type="paragraph">
    <w:name w:val="x-tip-top-righ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ft1" w:type="paragraph">
    <w:name w:val="x-tip-f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ft-left1" w:type="paragraph">
    <w:name w:val="x-tip-ft-lef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ft-right1" w:type="paragraph">
    <w:name w:val="x-tip-ft-righ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d-left1" w:type="paragraph">
    <w:name w:val="x-tip-bd-lef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d-right1" w:type="paragraph">
    <w:name w:val="x-tip-bd-righ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c5" w:type="paragraph">
    <w:name w:val="x-window-mc5"/>
    <w:basedOn w:val="Normal"/>
    <w:rsid w:val="006C5B01"/>
    <w:pPr>
      <w:shd w:fill="E4E4E4" w:color="auto" w:val="clear"/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btn-center12" w:type="paragraph">
    <w:name w:val="x-btn-center12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CCCCCC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center13" w:type="paragraph">
    <w:name w:val="x-btn-center13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window-mc6" w:type="paragraph">
    <w:name w:val="x-window-mc6"/>
    <w:basedOn w:val="Normal"/>
    <w:rsid w:val="006C5B01"/>
    <w:pPr>
      <w:pBdr>
        <w:top w:space="0" w:sz="6" w:color="CCCCCC" w:val="single"/>
        <w:bottom w:space="0" w:sz="6" w:color="CCCCCC" w:val="single"/>
      </w:pBdr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form-trigger6" w:type="paragraph">
    <w:name w:val="x-form-trigger6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inner5" w:type="paragraph">
    <w:name w:val="x-grid3-cell-inner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8" w:type="paragraph">
    <w:name w:val="x-grid3-hd-inner8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styleId="Reetkatablice" w:type="table">
    <w:name w:val="Table Grid"/>
    <w:basedOn w:val="Obinatablica"/>
    <w:rsid w:val="00F63F3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190421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90421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06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6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6D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6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6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22"/>
    <w:lsdException w:name="Emphasis" w:qFormat="1" w:uiPriority="20"/>
    <w:lsdException w:name="Normal (Web)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Variable" w:uiPriority="99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styleId="Naslov1" w:type="paragraph">
    <w:name w:val="heading 1"/>
    <w:basedOn w:val="Normal"/>
    <w:link w:val="Naslov1Char"/>
    <w:uiPriority w:val="9"/>
    <w:qFormat/>
    <w:rsid w:val="006C5B01"/>
    <w:pPr>
      <w:spacing w:after="100" w:afterAutospacing="1" w:before="100" w:beforeAutospacing="1"/>
      <w:outlineLvl w:val="0"/>
    </w:pPr>
    <w:rPr>
      <w:rFonts w:ascii="Anivers-Regular" w:hAnsi="Anivers-Regular"/>
      <w:color w:val="A6A6A6"/>
      <w:kern w:val="36"/>
      <w:szCs w:val="24"/>
      <w:lang w:val="hr-HR"/>
    </w:rPr>
  </w:style>
  <w:style w:styleId="Naslov2" w:type="paragraph">
    <w:name w:val="heading 2"/>
    <w:basedOn w:val="Normal"/>
    <w:link w:val="Naslov2Char"/>
    <w:uiPriority w:val="9"/>
    <w:qFormat/>
    <w:rsid w:val="006C5B01"/>
    <w:pPr>
      <w:spacing w:after="100" w:afterAutospacing="1" w:before="100" w:beforeAutospacing="1"/>
      <w:outlineLvl w:val="1"/>
    </w:pPr>
    <w:rPr>
      <w:rFonts w:ascii="Anivers-Regular" w:hAnsi="Anivers-Regular"/>
      <w:color w:val="A6A6A6"/>
      <w:szCs w:val="24"/>
      <w:lang w:val="hr-HR"/>
    </w:rPr>
  </w:style>
  <w:style w:styleId="Naslov3" w:type="paragraph">
    <w:name w:val="heading 3"/>
    <w:basedOn w:val="Normal"/>
    <w:link w:val="Naslov3Char"/>
    <w:uiPriority w:val="9"/>
    <w:qFormat/>
    <w:rsid w:val="006C5B01"/>
    <w:pPr>
      <w:spacing w:after="100" w:afterAutospacing="1" w:before="100" w:beforeAutospacing="1"/>
      <w:outlineLvl w:val="2"/>
    </w:pPr>
    <w:rPr>
      <w:rFonts w:ascii="Anivers-Regular" w:hAnsi="Anivers-Regular"/>
      <w:color w:val="A6A6A6"/>
      <w:szCs w:val="24"/>
      <w:lang w:val="hr-HR"/>
    </w:rPr>
  </w:style>
  <w:style w:styleId="Naslov4" w:type="paragraph">
    <w:name w:val="heading 4"/>
    <w:basedOn w:val="Normal"/>
    <w:link w:val="Naslov4Char"/>
    <w:uiPriority w:val="9"/>
    <w:qFormat/>
    <w:rsid w:val="006C5B01"/>
    <w:pPr>
      <w:spacing w:after="100" w:afterAutospacing="1" w:before="100" w:beforeAutospacing="1"/>
      <w:outlineLvl w:val="3"/>
    </w:pPr>
    <w:rPr>
      <w:rFonts w:ascii="Anivers-Regular" w:hAnsi="Anivers-Regular"/>
      <w:color w:val="A6A6A6"/>
      <w:szCs w:val="24"/>
      <w:lang w:val="hr-HR"/>
    </w:rPr>
  </w:style>
  <w:style w:styleId="Naslov5" w:type="paragraph">
    <w:name w:val="heading 5"/>
    <w:basedOn w:val="Normal"/>
    <w:link w:val="Naslov5Char"/>
    <w:uiPriority w:val="9"/>
    <w:qFormat/>
    <w:rsid w:val="006C5B01"/>
    <w:pPr>
      <w:spacing w:after="100" w:afterAutospacing="1" w:before="100" w:beforeAutospacing="1"/>
      <w:outlineLvl w:val="4"/>
    </w:pPr>
    <w:rPr>
      <w:rFonts w:ascii="Anivers-Regular" w:hAnsi="Anivers-Regular"/>
      <w:color w:val="A6A6A6"/>
      <w:szCs w:val="24"/>
      <w:lang w:val="hr-HR"/>
    </w:rPr>
  </w:style>
  <w:style w:styleId="Naslov6" w:type="paragraph">
    <w:name w:val="heading 6"/>
    <w:basedOn w:val="Normal"/>
    <w:link w:val="Naslov6Char"/>
    <w:uiPriority w:val="9"/>
    <w:qFormat/>
    <w:rsid w:val="006C5B01"/>
    <w:pPr>
      <w:spacing w:after="100" w:afterAutospacing="1" w:before="100" w:beforeAutospacing="1"/>
      <w:outlineLvl w:val="5"/>
    </w:pPr>
    <w:rPr>
      <w:rFonts w:ascii="Anivers-Regular" w:hAnsi="Anivers-Regular"/>
      <w:color w:val="A6A6A6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692B2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A74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740F"/>
    <w:rPr>
      <w:rFonts w:ascii="Arial" w:hAnsi="Arial"/>
      <w:sz w:val="24"/>
      <w:lang w:val="en-GB"/>
    </w:rPr>
  </w:style>
  <w:style w:customStyle="1" w:styleId="ZaglavljeChar" w:type="character">
    <w:name w:val="Zaglavlje Char"/>
    <w:link w:val="Zaglavlje"/>
    <w:uiPriority w:val="99"/>
    <w:rsid w:val="00392ED7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EC586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6C5B01"/>
    <w:rPr>
      <w:rFonts w:ascii="Anivers-Regular" w:hAnsi="Anivers-Regular"/>
      <w:color w:val="A6A6A6"/>
      <w:kern w:val="36"/>
      <w:sz w:val="24"/>
      <w:szCs w:val="24"/>
    </w:rPr>
  </w:style>
  <w:style w:customStyle="1" w:styleId="Naslov2Char" w:type="character">
    <w:name w:val="Naslov 2 Char"/>
    <w:basedOn w:val="Zadanifontodlomka"/>
    <w:link w:val="Naslov2"/>
    <w:uiPriority w:val="9"/>
    <w:rsid w:val="006C5B01"/>
    <w:rPr>
      <w:rFonts w:ascii="Anivers-Regular" w:hAnsi="Anivers-Regular"/>
      <w:color w:val="A6A6A6"/>
      <w:sz w:val="24"/>
      <w:szCs w:val="24"/>
    </w:rPr>
  </w:style>
  <w:style w:customStyle="1" w:styleId="Naslov3Char" w:type="character">
    <w:name w:val="Naslov 3 Char"/>
    <w:basedOn w:val="Zadanifontodlomka"/>
    <w:link w:val="Naslov3"/>
    <w:uiPriority w:val="9"/>
    <w:rsid w:val="006C5B01"/>
    <w:rPr>
      <w:rFonts w:ascii="Anivers-Regular" w:hAnsi="Anivers-Regular"/>
      <w:color w:val="A6A6A6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rsid w:val="006C5B01"/>
    <w:rPr>
      <w:rFonts w:ascii="Anivers-Regular" w:hAnsi="Anivers-Regular"/>
      <w:color w:val="A6A6A6"/>
      <w:sz w:val="24"/>
      <w:szCs w:val="24"/>
    </w:rPr>
  </w:style>
  <w:style w:customStyle="1" w:styleId="Naslov5Char" w:type="character">
    <w:name w:val="Naslov 5 Char"/>
    <w:basedOn w:val="Zadanifontodlomka"/>
    <w:link w:val="Naslov5"/>
    <w:uiPriority w:val="9"/>
    <w:rsid w:val="006C5B01"/>
    <w:rPr>
      <w:rFonts w:ascii="Anivers-Regular" w:hAnsi="Anivers-Regular"/>
      <w:color w:val="A6A6A6"/>
      <w:sz w:val="24"/>
      <w:szCs w:val="24"/>
    </w:rPr>
  </w:style>
  <w:style w:customStyle="1" w:styleId="Naslov6Char" w:type="character">
    <w:name w:val="Naslov 6 Char"/>
    <w:basedOn w:val="Zadanifontodlomka"/>
    <w:link w:val="Naslov6"/>
    <w:uiPriority w:val="9"/>
    <w:rsid w:val="006C5B01"/>
    <w:rPr>
      <w:rFonts w:ascii="Anivers-Regular" w:hAnsi="Anivers-Regular"/>
      <w:color w:val="A6A6A6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6C5B01"/>
    <w:rPr>
      <w:strike w:val="0"/>
      <w:dstrike w:val="0"/>
      <w:color w:val="AA0000"/>
      <w:u w:val="none"/>
      <w:effect w:val="none"/>
    </w:rPr>
  </w:style>
  <w:style w:styleId="SlijeenaHiperveza" w:type="character">
    <w:name w:val="FollowedHyperlink"/>
    <w:basedOn w:val="Zadanifontodlomka"/>
    <w:uiPriority w:val="99"/>
    <w:unhideWhenUsed/>
    <w:rsid w:val="006C5B01"/>
    <w:rPr>
      <w:strike w:val="0"/>
      <w:dstrike w:val="0"/>
      <w:color w:val="660000"/>
      <w:u w:val="none"/>
      <w:effect w:val="none"/>
    </w:rPr>
  </w:style>
  <w:style w:styleId="HTML-adresa" w:type="paragraph">
    <w:name w:val="HTML Address"/>
    <w:basedOn w:val="Normal"/>
    <w:link w:val="HTML-adresaChar"/>
    <w:uiPriority w:val="99"/>
    <w:unhideWhenUsed/>
    <w:rsid w:val="006C5B01"/>
    <w:rPr>
      <w:rFonts w:ascii="Times New Roman" w:hAnsi="Times New Roman"/>
      <w:szCs w:val="24"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rsid w:val="006C5B01"/>
    <w:rPr>
      <w:sz w:val="24"/>
      <w:szCs w:val="24"/>
    </w:rPr>
  </w:style>
  <w:style w:styleId="HTML-navod" w:type="character">
    <w:name w:val="HTML Cite"/>
    <w:basedOn w:val="Zadanifontodlomka"/>
    <w:uiPriority w:val="99"/>
    <w:unhideWhenUsed/>
    <w:rsid w:val="006C5B01"/>
    <w:rPr>
      <w:b w:val="0"/>
      <w:bCs w:val="0"/>
      <w:i w:val="0"/>
      <w:iCs w:val="0"/>
    </w:rPr>
  </w:style>
  <w:style w:styleId="HTML-kod" w:type="character">
    <w:name w:val="HTML Code"/>
    <w:basedOn w:val="Zadanifontodlomka"/>
    <w:uiPriority w:val="99"/>
    <w:unhideWhenUsed/>
    <w:rsid w:val="006C5B01"/>
    <w:rPr>
      <w:rFonts w:ascii="Courier New" w:cs="Courier New" w:eastAsia="Times New Roman" w:hAnsi="Courier New" w:hint="default"/>
      <w:b w:val="0"/>
      <w:bCs w:val="0"/>
      <w:i w:val="0"/>
      <w:iCs w:val="0"/>
      <w:sz w:val="24"/>
      <w:szCs w:val="24"/>
    </w:rPr>
  </w:style>
  <w:style w:styleId="HTML-definicija" w:type="character">
    <w:name w:val="HTML Definition"/>
    <w:basedOn w:val="Zadanifontodlomka"/>
    <w:uiPriority w:val="99"/>
    <w:unhideWhenUsed/>
    <w:rsid w:val="006C5B01"/>
    <w:rPr>
      <w:b w:val="0"/>
      <w:bCs w:val="0"/>
      <w:i w:val="0"/>
      <w:iCs w:val="0"/>
    </w:rPr>
  </w:style>
  <w:style w:styleId="Istaknuto" w:type="character">
    <w:name w:val="Emphasis"/>
    <w:basedOn w:val="Zadanifontodlomka"/>
    <w:uiPriority w:val="20"/>
    <w:qFormat/>
    <w:rsid w:val="006C5B01"/>
    <w:rPr>
      <w:b w:val="0"/>
      <w:bCs w:val="0"/>
      <w:i w:val="0"/>
      <w:iCs w:val="0"/>
    </w:rPr>
  </w:style>
  <w:style w:styleId="HTML-tipkovnica" w:type="character">
    <w:name w:val="HTML Keyboard"/>
    <w:basedOn w:val="Zadanifontodlomka"/>
    <w:uiPriority w:val="99"/>
    <w:unhideWhenUsed/>
    <w:rsid w:val="006C5B01"/>
    <w:rPr>
      <w:rFonts w:ascii="Courier New" w:cs="Courier New" w:eastAsia="Times New Roman" w:hAnsi="Courier New" w:hint="default"/>
      <w:sz w:val="24"/>
      <w:szCs w:val="24"/>
    </w:rPr>
  </w:style>
  <w:style w:styleId="HTMLunaprijedoblikovano" w:type="paragraph">
    <w:name w:val="HTML Preformatted"/>
    <w:basedOn w:val="Normal"/>
    <w:link w:val="HTMLunaprijedoblikovanoChar"/>
    <w:uiPriority w:val="99"/>
    <w:unhideWhenUsed/>
    <w:rsid w:val="006C5B01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szCs w:val="24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rsid w:val="006C5B01"/>
    <w:rPr>
      <w:rFonts w:ascii="Courier New" w:cs="Courier New" w:hAnsi="Courier New"/>
      <w:sz w:val="24"/>
      <w:szCs w:val="24"/>
    </w:rPr>
  </w:style>
  <w:style w:styleId="HTML-primjer" w:type="character">
    <w:name w:val="HTML Sample"/>
    <w:basedOn w:val="Zadanifontodlomka"/>
    <w:uiPriority w:val="99"/>
    <w:unhideWhenUsed/>
    <w:rsid w:val="006C5B01"/>
    <w:rPr>
      <w:rFonts w:ascii="Courier New" w:cs="Courier New" w:eastAsia="Times New Roman" w:hAnsi="Courier New" w:hint="default"/>
      <w:sz w:val="24"/>
      <w:szCs w:val="24"/>
    </w:rPr>
  </w:style>
  <w:style w:styleId="Naglaeno" w:type="character">
    <w:name w:val="Strong"/>
    <w:basedOn w:val="Zadanifontodlomka"/>
    <w:uiPriority w:val="22"/>
    <w:qFormat/>
    <w:rsid w:val="006C5B01"/>
    <w:rPr>
      <w:b w:val="0"/>
      <w:bCs w:val="0"/>
      <w:i w:val="0"/>
      <w:iCs w:val="0"/>
    </w:rPr>
  </w:style>
  <w:style w:styleId="HTML-varijabla" w:type="character">
    <w:name w:val="HTML Variable"/>
    <w:basedOn w:val="Zadanifontodlomka"/>
    <w:uiPriority w:val="99"/>
    <w:unhideWhenUsed/>
    <w:rsid w:val="006C5B01"/>
    <w:rPr>
      <w:b w:val="0"/>
      <w:bCs w:val="0"/>
      <w:i w:val="0"/>
      <w:iCs w:val="0"/>
    </w:rPr>
  </w:style>
  <w:style w:styleId="StandardWeb" w:type="paragraph">
    <w:name w:val="Normal (Web)"/>
    <w:basedOn w:val="Normal"/>
    <w:uiPriority w:val="99"/>
    <w:unhideWhenUsed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chromeframe" w:type="paragraph">
    <w:name w:val="chromeframe"/>
    <w:basedOn w:val="Normal"/>
    <w:rsid w:val="006C5B01"/>
    <w:pPr>
      <w:shd w:color="auto" w:fill="CCCCCC" w:val="clear"/>
      <w:spacing w:after="48" w:before="48" w:line="432" w:lineRule="atLeast"/>
    </w:pPr>
    <w:rPr>
      <w:rFonts w:ascii="Times New Roman" w:hAnsi="Times New Roman"/>
      <w:color w:val="000000"/>
      <w:sz w:val="26"/>
      <w:szCs w:val="26"/>
      <w:lang w:val="hr-HR"/>
    </w:rPr>
  </w:style>
  <w:style w:customStyle="1" w:styleId="container12" w:type="paragraph">
    <w:name w:val="container_1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rid1" w:type="paragraph">
    <w:name w:val="grid_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2" w:type="paragraph">
    <w:name w:val="grid_2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3" w:type="paragraph">
    <w:name w:val="grid_3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4" w:type="paragraph">
    <w:name w:val="grid_4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5" w:type="paragraph">
    <w:name w:val="grid_5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6" w:type="paragraph">
    <w:name w:val="grid_6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7" w:type="paragraph">
    <w:name w:val="grid_7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8" w:type="paragraph">
    <w:name w:val="grid_8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9" w:type="paragraph">
    <w:name w:val="grid_9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10" w:type="paragraph">
    <w:name w:val="grid_10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11" w:type="paragraph">
    <w:name w:val="grid_1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12" w:type="paragraph">
    <w:name w:val="grid_12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alpha" w:type="paragraph">
    <w:name w:val="alpha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omega" w:type="paragraph">
    <w:name w:val="omega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clear" w:type="paragraph">
    <w:name w:val="clea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label" w:type="paragraph">
    <w:name w:val="lab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666666"/>
      <w:sz w:val="26"/>
      <w:szCs w:val="26"/>
      <w:lang w:val="hr-HR"/>
    </w:rPr>
  </w:style>
  <w:style w:customStyle="1" w:styleId="error" w:type="paragraph">
    <w:name w:val="erro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FF0000"/>
      <w:sz w:val="26"/>
      <w:szCs w:val="26"/>
      <w:lang w:val="hr-HR"/>
    </w:rPr>
  </w:style>
  <w:style w:customStyle="1" w:styleId="testimonial" w:type="paragraph">
    <w:name w:val="testimonial"/>
    <w:basedOn w:val="Normal"/>
    <w:rsid w:val="006C5B01"/>
    <w:pPr>
      <w:spacing w:after="300" w:before="30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container" w:type="paragraph">
    <w:name w:val="galleria-container"/>
    <w:basedOn w:val="Normal"/>
    <w:rsid w:val="006C5B01"/>
    <w:pPr>
      <w:shd w:color="auto" w:fill="EEEEE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r" w:type="paragraph">
    <w:name w:val="ir"/>
    <w:basedOn w:val="Normal"/>
    <w:rsid w:val="006C5B01"/>
    <w:pPr>
      <w:spacing w:after="100" w:afterAutospacing="1" w:before="100" w:beforeAutospacing="1" w:line="432" w:lineRule="atLeast"/>
      <w:ind w:firstLine="22384"/>
    </w:pPr>
    <w:rPr>
      <w:rFonts w:ascii="Times New Roman" w:hAnsi="Times New Roman"/>
      <w:sz w:val="26"/>
      <w:szCs w:val="26"/>
      <w:lang w:val="hr-HR"/>
    </w:rPr>
  </w:style>
  <w:style w:customStyle="1" w:styleId="visuallyhidden" w:type="paragraph">
    <w:name w:val="visuallyhidden"/>
    <w:basedOn w:val="Normal"/>
    <w:rsid w:val="006C5B01"/>
    <w:pPr>
      <w:spacing w:line="432" w:lineRule="atLeast"/>
      <w:ind w:left="-15" w:right="-15"/>
    </w:pPr>
    <w:rPr>
      <w:rFonts w:ascii="Times New Roman" w:hAnsi="Times New Roman"/>
      <w:sz w:val="26"/>
      <w:szCs w:val="26"/>
      <w:lang w:val="hr-HR"/>
    </w:rPr>
  </w:style>
  <w:style w:customStyle="1" w:styleId="ext-el-mask" w:type="paragraph">
    <w:name w:val="ext-el-mask"/>
    <w:basedOn w:val="Normal"/>
    <w:rsid w:val="006C5B01"/>
    <w:pPr>
      <w:shd w:color="auto" w:fill="CCCCCC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el-mask-msg" w:type="paragraph">
    <w:name w:val="ext-el-mask-msg"/>
    <w:basedOn w:val="Normal"/>
    <w:rsid w:val="006C5B01"/>
    <w:pPr>
      <w:pBdr>
        <w:top w:color="6593CF" w:space="2" w:sz="6" w:val="single"/>
        <w:left w:color="6593CF" w:space="2" w:sz="6" w:val="single"/>
        <w:bottom w:color="6593CF" w:space="2" w:sz="6" w:val="single"/>
        <w:right w:color="6593CF" w:space="2" w:sz="6" w:val="single"/>
      </w:pBdr>
      <w:shd w:color="auto" w:fill="C3DAF9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paint" w:type="paragraph">
    <w:name w:val="x-repai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tem-disabled" w:type="paragraph">
    <w:name w:val="x-item-disabl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808080"/>
      <w:sz w:val="26"/>
      <w:szCs w:val="26"/>
      <w:lang w:val="hr-HR"/>
    </w:rPr>
  </w:style>
  <w:style w:customStyle="1" w:styleId="x-splitbar-proxy" w:type="paragraph">
    <w:name w:val="x-splitbar-proxy"/>
    <w:basedOn w:val="Normal"/>
    <w:rsid w:val="006C5B01"/>
    <w:pPr>
      <w:shd w:color="auto" w:fill="929090" w:val="clear"/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color-palette" w:type="paragraph">
    <w:name w:val="x-color-palet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e-shadow" w:type="paragraph">
    <w:name w:val="x-ie-shadow"/>
    <w:basedOn w:val="Normal"/>
    <w:rsid w:val="006C5B01"/>
    <w:pPr>
      <w:shd w:color="auto" w:fill="777777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shadow" w:type="paragraph">
    <w:name w:val="x-shadow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loading-indicator" w:type="paragraph">
    <w:name w:val="loading-indicator"/>
    <w:basedOn w:val="Normal"/>
    <w:rsid w:val="006C5B01"/>
    <w:pPr>
      <w:spacing w:after="45" w:before="45" w:line="240" w:lineRule="atLeast"/>
      <w:ind w:left="45" w:right="45"/>
    </w:pPr>
    <w:rPr>
      <w:rFonts w:ascii="Times New Roman" w:hAnsi="Times New Roman"/>
      <w:sz w:val="17"/>
      <w:szCs w:val="17"/>
      <w:lang w:val="hr-HR"/>
    </w:rPr>
  </w:style>
  <w:style w:customStyle="1" w:styleId="x-drag-overlay" w:type="paragraph">
    <w:name w:val="x-drag-overla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clear" w:type="paragraph">
    <w:name w:val="x-clear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spotlight" w:type="paragraph">
    <w:name w:val="x-spotlight"/>
    <w:basedOn w:val="Normal"/>
    <w:rsid w:val="006C5B01"/>
    <w:pPr>
      <w:shd w:color="auto" w:fill="CCCCCC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header" w:type="paragraph">
    <w:name w:val="x-tab-panel-header"/>
    <w:basedOn w:val="Normal"/>
    <w:rsid w:val="006C5B01"/>
    <w:pPr>
      <w:pBdr>
        <w:top w:color="D0D0D0" w:space="0" w:sz="6" w:val="single"/>
        <w:left w:color="D0D0D0" w:space="0" w:sz="6" w:val="single"/>
        <w:bottom w:color="D0D0D0" w:space="2" w:sz="6" w:val="single"/>
        <w:right w:color="D0D0D0" w:space="0" w:sz="6" w:val="single"/>
      </w:pBdr>
      <w:shd w:color="auto" w:fill="EAEAEA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footer" w:type="paragraph">
    <w:name w:val="x-tab-panel-footer"/>
    <w:basedOn w:val="Normal"/>
    <w:rsid w:val="006C5B01"/>
    <w:pPr>
      <w:pBdr>
        <w:top w:color="D0D0D0" w:space="2" w:sz="6" w:val="single"/>
        <w:left w:color="D0D0D0" w:space="0" w:sz="6" w:val="single"/>
        <w:bottom w:color="D0D0D0" w:space="0" w:sz="6" w:val="single"/>
        <w:right w:color="D0D0D0" w:space="0" w:sz="6" w:val="single"/>
      </w:pBdr>
      <w:shd w:color="auto" w:fill="EAEAEA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wrap" w:type="paragraph">
    <w:name w:val="x-tab-strip-wra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body" w:type="paragraph">
    <w:name w:val="x-tab-panel-body"/>
    <w:basedOn w:val="Normal"/>
    <w:rsid w:val="006C5B01"/>
    <w:pPr>
      <w:pBdr>
        <w:top w:color="D0D0D0" w:space="0" w:sz="6" w:val="single"/>
        <w:left w:color="D0D0D0" w:space="0" w:sz="6" w:val="single"/>
        <w:bottom w:color="D0D0D0" w:space="0" w:sz="6" w:val="single"/>
        <w:right w:color="D0D0D0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body-top" w:type="paragraph">
    <w:name w:val="x-tab-panel-body-to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body-bottom" w:type="paragraph">
    <w:name w:val="x-tab-panel-body-botto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croller-left" w:type="paragraph">
    <w:name w:val="x-tab-scroller-left"/>
    <w:basedOn w:val="Normal"/>
    <w:rsid w:val="006C5B01"/>
    <w:pPr>
      <w:pBdr>
        <w:bottom w:color="AEAEAE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croller-right" w:type="paragraph">
    <w:name w:val="x-tab-scroller-right"/>
    <w:basedOn w:val="Normal"/>
    <w:rsid w:val="006C5B01"/>
    <w:pPr>
      <w:pBdr>
        <w:bottom w:color="AEAEAE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field" w:type="paragraph">
    <w:name w:val="x-form-field"/>
    <w:basedOn w:val="Normal"/>
    <w:rsid w:val="006C5B01"/>
    <w:pPr>
      <w:spacing w:line="432" w:lineRule="atLeast"/>
    </w:pPr>
    <w:rPr>
      <w:rFonts w:ascii="Tahoma" w:cs="Tahoma" w:hAnsi="Tahoma"/>
      <w:sz w:val="18"/>
      <w:szCs w:val="18"/>
      <w:lang w:val="hr-HR"/>
    </w:rPr>
  </w:style>
  <w:style w:customStyle="1" w:styleId="x-form-text" w:type="paragraph">
    <w:name w:val="x-form-text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after="100" w:afterAutospacing="1" w:before="100" w:beforeAutospacing="1" w:line="27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select-one" w:type="paragraph">
    <w:name w:val="x-form-select-one"/>
    <w:basedOn w:val="Normal"/>
    <w:rsid w:val="006C5B01"/>
    <w:pPr>
      <w:pBdr>
        <w:top w:color="B5B8C8" w:space="0" w:sz="6" w:val="single"/>
        <w:left w:color="B5B8C8" w:space="0" w:sz="6" w:val="single"/>
        <w:bottom w:color="B5B8C8" w:space="0" w:sz="6" w:val="single"/>
        <w:right w:color="B5B8C8" w:space="0" w:sz="6" w:val="single"/>
      </w:pBdr>
      <w:shd w:color="auto" w:fill="FFFFFF" w:val="clear"/>
      <w:spacing w:after="100" w:afterAutospacing="1" w:before="100" w:beforeAutospacing="1" w:line="27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check-group" w:type="paragraph">
    <w:name w:val="x-form-check-group"/>
    <w:basedOn w:val="Normal"/>
    <w:rsid w:val="006C5B01"/>
    <w:pPr>
      <w:spacing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group" w:type="paragraph">
    <w:name w:val="x-form-radio-group"/>
    <w:basedOn w:val="Normal"/>
    <w:rsid w:val="006C5B01"/>
    <w:pPr>
      <w:spacing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-wrap" w:type="paragraph">
    <w:name w:val="x-form-check-wrap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wrap" w:type="paragraph">
    <w:name w:val="x-form-radio-wrap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" w:type="paragraph">
    <w:name w:val="x-form-check"/>
    <w:basedOn w:val="Normal"/>
    <w:rsid w:val="006C5B01"/>
    <w:pPr>
      <w:spacing w:after="30" w:before="100" w:beforeAutospacing="1" w:line="432" w:lineRule="atLeast"/>
      <w:textAlignment w:val="bottom"/>
    </w:pPr>
    <w:rPr>
      <w:rFonts w:ascii="Times New Roman" w:hAnsi="Times New Roman"/>
      <w:sz w:val="26"/>
      <w:szCs w:val="26"/>
      <w:lang w:val="hr-HR"/>
    </w:rPr>
  </w:style>
  <w:style w:customStyle="1" w:styleId="x-form-radio" w:type="paragraph">
    <w:name w:val="x-form-radio"/>
    <w:basedOn w:val="Normal"/>
    <w:rsid w:val="006C5B01"/>
    <w:pPr>
      <w:spacing w:after="45" w:before="100" w:beforeAutospacing="1" w:line="432" w:lineRule="atLeast"/>
      <w:textAlignment w:val="bottom"/>
    </w:pPr>
    <w:rPr>
      <w:rFonts w:ascii="Times New Roman" w:hAnsi="Times New Roman"/>
      <w:sz w:val="26"/>
      <w:szCs w:val="26"/>
      <w:lang w:val="hr-HR"/>
    </w:rPr>
  </w:style>
  <w:style w:customStyle="1" w:styleId="x-form-check-wrap-inner" w:type="paragraph">
    <w:name w:val="x-form-check-wrap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wrap-inner" w:type="paragraph">
    <w:name w:val="x-form-radio-wrap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-group-label" w:type="paragraph">
    <w:name w:val="x-form-check-group-label"/>
    <w:basedOn w:val="Normal"/>
    <w:rsid w:val="006C5B01"/>
    <w:pPr>
      <w:pBdr>
        <w:bottom w:color="99BBE8" w:space="0" w:sz="6" w:val="single"/>
      </w:pBdr>
      <w:spacing w:after="75" w:before="100" w:beforeAutospacing="1" w:line="432" w:lineRule="atLeast"/>
    </w:pPr>
    <w:rPr>
      <w:rFonts w:ascii="Times New Roman" w:hAnsi="Times New Roman"/>
      <w:color w:val="15428B"/>
      <w:sz w:val="26"/>
      <w:szCs w:val="26"/>
      <w:lang w:val="hr-HR"/>
    </w:rPr>
  </w:style>
  <w:style w:customStyle="1" w:styleId="x-form-field-wrap" w:type="paragraph">
    <w:name w:val="x-form-field-wra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focus" w:type="paragraph">
    <w:name w:val="x-form-focus"/>
    <w:basedOn w:val="Normal"/>
    <w:rsid w:val="006C5B01"/>
    <w:pPr>
      <w:pBdr>
        <w:top w:color="7EADD9" w:space="0" w:sz="6" w:val="single"/>
        <w:left w:color="7EADD9" w:space="0" w:sz="6" w:val="single"/>
        <w:bottom w:color="7EADD9" w:space="0" w:sz="6" w:val="single"/>
        <w:right w:color="7EADD9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invalid" w:type="paragraph">
    <w:name w:val="x-form-invalid"/>
    <w:basedOn w:val="Normal"/>
    <w:rsid w:val="006C5B01"/>
    <w:pPr>
      <w:pBdr>
        <w:top w:color="DD7870" w:space="0" w:sz="6" w:val="single"/>
        <w:left w:color="DD7870" w:space="0" w:sz="6" w:val="single"/>
        <w:bottom w:color="DD7870" w:space="0" w:sz="6" w:val="single"/>
        <w:right w:color="DD7870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editor" w:type="paragraph">
    <w:name w:val="x-editor"/>
    <w:basedOn w:val="Normal"/>
    <w:rsid w:val="006C5B01"/>
    <w:pPr>
      <w:spacing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grow-sizer" w:type="paragraph">
    <w:name w:val="x-form-grow-sizer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x-form-item" w:type="paragraph">
    <w:name w:val="x-form-item"/>
    <w:basedOn w:val="Normal"/>
    <w:rsid w:val="006C5B01"/>
    <w:pPr>
      <w:spacing w:after="120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x-form-element" w:type="paragraph">
    <w:name w:val="x-form-eleme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invalid-msg" w:type="paragraph">
    <w:name w:val="x-form-invalid-msg"/>
    <w:basedOn w:val="Normal"/>
    <w:rsid w:val="006C5B01"/>
    <w:pPr>
      <w:spacing w:after="100" w:afterAutospacing="1" w:before="100" w:beforeAutospacing="1" w:line="240" w:lineRule="atLeast"/>
    </w:pPr>
    <w:rPr>
      <w:rFonts w:ascii="Tahoma" w:cs="Tahoma" w:hAnsi="Tahoma"/>
      <w:color w:val="EE0000"/>
      <w:sz w:val="17"/>
      <w:szCs w:val="17"/>
      <w:lang w:val="hr-HR"/>
    </w:rPr>
  </w:style>
  <w:style w:customStyle="1" w:styleId="x-form-empty-field" w:type="paragraph">
    <w:name w:val="x-form-empty-fiel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808080"/>
      <w:sz w:val="26"/>
      <w:szCs w:val="26"/>
      <w:lang w:val="hr-HR"/>
    </w:rPr>
  </w:style>
  <w:style w:customStyle="1" w:styleId="x-form-clear" w:type="paragraph">
    <w:name w:val="x-form-clear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form-clear-left" w:type="paragraph">
    <w:name w:val="x-form-clear-left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form-cb-label" w:type="paragraph">
    <w:name w:val="x-form-cb-label"/>
    <w:basedOn w:val="Normal"/>
    <w:rsid w:val="006C5B01"/>
    <w:pPr>
      <w:spacing w:after="100" w:afterAutospacing="1" w:before="100" w:beforeAutospacing="1" w:line="432" w:lineRule="atLeast"/>
      <w:ind w:left="60"/>
    </w:pPr>
    <w:rPr>
      <w:rFonts w:ascii="Tahoma" w:cs="Tahoma" w:hAnsi="Tahoma"/>
      <w:sz w:val="18"/>
      <w:szCs w:val="18"/>
      <w:lang w:val="hr-HR"/>
    </w:rPr>
  </w:style>
  <w:style w:customStyle="1" w:styleId="x-form-column" w:type="paragraph">
    <w:name w:val="x-form-column"/>
    <w:basedOn w:val="Normal"/>
    <w:rsid w:val="006C5B01"/>
    <w:pPr>
      <w:spacing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invalid-icon" w:type="paragraph">
    <w:name w:val="x-form-invalid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ieldset" w:type="paragraph">
    <w:name w:val="x-fieldset"/>
    <w:basedOn w:val="Normal"/>
    <w:rsid w:val="006C5B01"/>
    <w:pPr>
      <w:pBdr>
        <w:top w:color="D6D6D6" w:space="8" w:sz="6" w:val="single"/>
        <w:left w:color="D6D6D6" w:space="8" w:sz="6" w:val="single"/>
        <w:bottom w:color="D6D6D6" w:space="8" w:sz="6" w:val="single"/>
        <w:right w:color="D6D6D6" w:space="8" w:sz="6" w:val="single"/>
      </w:pBdr>
      <w:spacing w:after="150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" w:type="paragraph">
    <w:name w:val="x-btn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7"/>
      <w:szCs w:val="17"/>
      <w:lang w:val="hr-HR"/>
    </w:rPr>
  </w:style>
  <w:style w:customStyle="1" w:styleId="x-btn-left" w:type="paragraph">
    <w:name w:val="x-btn-lef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" w:type="paragraph">
    <w:name w:val="x-btn-righ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center" w:type="paragraph">
    <w:name w:val="x-btn-center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toolbar" w:type="paragraph">
    <w:name w:val="x-toolbar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number" w:type="paragraph">
    <w:name w:val="x-tbar-page-numb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ging-info" w:type="paragraph">
    <w:name w:val="x-paging-info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444444"/>
      <w:sz w:val="26"/>
      <w:szCs w:val="26"/>
      <w:lang w:val="hr-HR"/>
    </w:rPr>
  </w:style>
  <w:style w:customStyle="1" w:styleId="x-resizable-handle" w:type="paragraph">
    <w:name w:val="x-resizable-handle"/>
    <w:basedOn w:val="Normal"/>
    <w:rsid w:val="006C5B01"/>
    <w:pPr>
      <w:shd w:color="auto" w:fill="FFFFFF" w:val="clear"/>
      <w:spacing w:after="100" w:afterAutospacing="1" w:before="100" w:beforeAutospacing="1" w:line="90" w:lineRule="atLeast"/>
    </w:pPr>
    <w:rPr>
      <w:rFonts w:ascii="Times New Roman" w:hAnsi="Times New Roman"/>
      <w:sz w:val="2"/>
      <w:szCs w:val="2"/>
      <w:lang w:val="hr-HR"/>
    </w:rPr>
  </w:style>
  <w:style w:customStyle="1" w:styleId="x-resizable-handle-east" w:type="paragraph">
    <w:name w:val="x-resizable-handle-ea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" w:type="paragraph">
    <w:name w:val="x-resizable-handle-sout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west" w:type="paragraph">
    <w:name w:val="x-resizable-handle-we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" w:type="paragraph">
    <w:name w:val="x-resizable-handle-nort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east" w:type="paragraph">
    <w:name w:val="x-resizable-handle-southea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west" w:type="paragraph">
    <w:name w:val="x-resizable-handle-northwe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east" w:type="paragraph">
    <w:name w:val="x-resizable-handle-northea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west" w:type="paragraph">
    <w:name w:val="x-resizable-handle-southwe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proxy" w:type="paragraph">
    <w:name w:val="x-resizable-proxy"/>
    <w:basedOn w:val="Normal"/>
    <w:rsid w:val="006C5B01"/>
    <w:pPr>
      <w:pBdr>
        <w:top w:color="3B5A82" w:space="0" w:sz="6" w:val="dashed"/>
        <w:left w:color="3B5A82" w:space="0" w:sz="6" w:val="dashed"/>
        <w:bottom w:color="3B5A82" w:space="0" w:sz="6" w:val="dashed"/>
        <w:right w:color="3B5A82" w:space="0" w:sz="6" w:val="dashed"/>
      </w:pBd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resizable-overlay" w:type="paragraph">
    <w:name w:val="x-resizable-overlay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grid3" w:type="paragraph">
    <w:name w:val="x-grid3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inner" w:type="paragraph">
    <w:name w:val="x-grid3-cell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" w:type="paragraph">
    <w:name w:val="x-grid3-hd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row-body" w:type="paragraph">
    <w:name w:val="x-grid3-row-bod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-row-loading" w:type="paragraph">
    <w:name w:val="x-grid-row-loading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row" w:type="paragraph">
    <w:name w:val="x-grid3-row"/>
    <w:basedOn w:val="Normal"/>
    <w:rsid w:val="006C5B01"/>
    <w:pPr>
      <w:pBdr>
        <w:top w:color="FFFFFF" w:space="0" w:sz="6" w:val="single"/>
        <w:left w:color="EDEDED" w:space="0" w:sz="6" w:val="single"/>
        <w:bottom w:color="EDEDED" w:space="0" w:sz="6" w:val="single"/>
        <w:right w:color="EDEDED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row-alt" w:type="paragraph">
    <w:name w:val="x-grid3-row-alt"/>
    <w:basedOn w:val="Normal"/>
    <w:rsid w:val="006C5B01"/>
    <w:pPr>
      <w:shd w:color="auto" w:fill="FAFAFA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row-over" w:type="paragraph">
    <w:name w:val="x-grid3-row-over"/>
    <w:basedOn w:val="Normal"/>
    <w:rsid w:val="006C5B01"/>
    <w:pPr>
      <w:pBdr>
        <w:top w:color="DDDDDD" w:space="0" w:sz="6" w:val="single"/>
        <w:left w:color="DDDDDD" w:space="0" w:sz="6" w:val="single"/>
        <w:bottom w:color="DDDDDD" w:space="0" w:sz="6" w:val="single"/>
        <w:right w:color="DDDDDD" w:space="0" w:sz="6" w:val="single"/>
      </w:pBdr>
      <w:shd w:color="auto" w:fill="EFEFE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resize-proxy" w:type="paragraph">
    <w:name w:val="x-grid3-resize-proxy"/>
    <w:basedOn w:val="Normal"/>
    <w:rsid w:val="006C5B01"/>
    <w:pPr>
      <w:shd w:color="auto" w:fill="777777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grid3-resize-marker" w:type="paragraph">
    <w:name w:val="x-grid3-resize-marker"/>
    <w:basedOn w:val="Normal"/>
    <w:rsid w:val="006C5B01"/>
    <w:pPr>
      <w:shd w:color="auto" w:fill="777777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grid3-focus" w:type="paragraph">
    <w:name w:val="x-grid3-focus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grid3-header" w:type="paragraph">
    <w:name w:val="x-grid3-hea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eader-pop" w:type="paragraph">
    <w:name w:val="x-grid3-header-pop"/>
    <w:basedOn w:val="Normal"/>
    <w:rsid w:val="006C5B01"/>
    <w:pPr>
      <w:pBdr>
        <w:left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eader-pop-inner" w:type="paragraph">
    <w:name w:val="x-grid3-header-pop-inner"/>
    <w:basedOn w:val="Normal"/>
    <w:rsid w:val="006C5B01"/>
    <w:pPr>
      <w:pBdr>
        <w:left w:color="EEEEEE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eader-offset" w:type="paragraph">
    <w:name w:val="x-grid3-header-offse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sort-icon" w:type="paragraph">
    <w:name w:val="x-grid3-sort-icon"/>
    <w:basedOn w:val="Normal"/>
    <w:rsid w:val="006C5B01"/>
    <w:pPr>
      <w:spacing w:after="100" w:afterAutospacing="1" w:before="100" w:beforeAutospacing="1" w:line="432" w:lineRule="atLeast"/>
      <w:ind w:left="45"/>
      <w:textAlignment w:val="center"/>
    </w:pPr>
    <w:rPr>
      <w:rFonts w:ascii="Times New Roman" w:hAnsi="Times New Roman"/>
      <w:vanish/>
      <w:sz w:val="26"/>
      <w:szCs w:val="26"/>
      <w:lang w:val="hr-HR"/>
    </w:rPr>
  </w:style>
  <w:style w:customStyle="1" w:styleId="x-grid3-cell-text" w:type="paragraph">
    <w:name w:val="x-grid3-cell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000000"/>
      <w:sz w:val="26"/>
      <w:szCs w:val="26"/>
      <w:lang w:val="hr-HR"/>
    </w:rPr>
  </w:style>
  <w:style w:customStyle="1" w:styleId="x-grid3-hd-text" w:type="paragraph">
    <w:name w:val="x-grid3-hd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15428B"/>
      <w:sz w:val="26"/>
      <w:szCs w:val="26"/>
      <w:lang w:val="hr-HR"/>
    </w:rPr>
  </w:style>
  <w:style w:customStyle="1" w:styleId="x-grid3-split" w:type="paragraph">
    <w:name w:val="x-grid3-spl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"/>
      <w:szCs w:val="2"/>
      <w:lang w:val="hr-HR"/>
    </w:rPr>
  </w:style>
  <w:style w:customStyle="1" w:styleId="col-move-top" w:type="paragraph">
    <w:name w:val="col-move-top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col-move-bottom" w:type="paragraph">
    <w:name w:val="col-move-bottom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grid3-row-selected" w:type="paragraph">
    <w:name w:val="x-grid3-row-selected"/>
    <w:basedOn w:val="Normal"/>
    <w:rsid w:val="006C5B01"/>
    <w:pPr>
      <w:pBdr>
        <w:top w:color="A3BAE9" w:space="0" w:sz="6" w:val="dotted"/>
        <w:left w:color="A3BAE9" w:space="0" w:sz="6" w:val="dotted"/>
        <w:bottom w:color="A3BAE9" w:space="0" w:sz="6" w:val="dotted"/>
        <w:right w:color="A3BAE9" w:space="0" w:sz="6" w:val="dotted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selected" w:type="paragraph">
    <w:name w:val="x-grid3-cell-select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000000"/>
      <w:sz w:val="26"/>
      <w:szCs w:val="26"/>
      <w:lang w:val="hr-HR"/>
    </w:rPr>
  </w:style>
  <w:style w:customStyle="1" w:styleId="x-grid3-dirty-cell" w:type="paragraph">
    <w:name w:val="x-grid3-dirty-cel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opbar" w:type="paragraph">
    <w:name w:val="x-grid3-topbar"/>
    <w:basedOn w:val="Normal"/>
    <w:rsid w:val="006C5B01"/>
    <w:pPr>
      <w:spacing w:after="100" w:afterAutospacing="1" w:before="100" w:beforeAutospacing="1" w:line="432" w:lineRule="atLeast"/>
    </w:pPr>
    <w:rPr>
      <w:rFonts w:cs="Arial"/>
      <w:vanish/>
      <w:sz w:val="17"/>
      <w:szCs w:val="17"/>
      <w:lang w:val="hr-HR"/>
    </w:rPr>
  </w:style>
  <w:style w:customStyle="1" w:styleId="x-grid3-bottombar" w:type="paragraph">
    <w:name w:val="x-grid3-bottombar"/>
    <w:basedOn w:val="Normal"/>
    <w:rsid w:val="006C5B01"/>
    <w:pPr>
      <w:spacing w:after="100" w:afterAutospacing="1" w:before="100" w:beforeAutospacing="1" w:line="432" w:lineRule="atLeast"/>
    </w:pPr>
    <w:rPr>
      <w:rFonts w:cs="Arial"/>
      <w:vanish/>
      <w:sz w:val="17"/>
      <w:szCs w:val="17"/>
      <w:lang w:val="hr-HR"/>
    </w:rPr>
  </w:style>
  <w:style w:customStyle="1" w:styleId="x-grid3-col-dd" w:type="paragraph">
    <w:name w:val="x-grid3-col-d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btn" w:type="paragraph">
    <w:name w:val="x-grid3-hd-btn"/>
    <w:basedOn w:val="Normal"/>
    <w:rsid w:val="006C5B01"/>
    <w:pPr>
      <w:shd w:color="auto" w:fill="C3DAF9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grid3-row-expander" w:type="paragraph">
    <w:name w:val="x-grid3-row-expan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row-checker" w:type="paragraph">
    <w:name w:val="x-grid3-row-check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checker" w:type="paragraph">
    <w:name w:val="x-grid3-hd-check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heck-col" w:type="paragraph">
    <w:name w:val="x-grid3-check-co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heck-col-on" w:type="paragraph">
    <w:name w:val="x-grid3-check-col-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-group-hd" w:type="paragraph">
    <w:name w:val="x-grid-group-hd"/>
    <w:basedOn w:val="Normal"/>
    <w:rsid w:val="006C5B01"/>
    <w:pPr>
      <w:pBdr>
        <w:bottom w:color="99BBE8" w:space="0" w:sz="12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oup-by-icon" w:type="paragraph">
    <w:name w:val="x-group-by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ls-icon" w:type="paragraph">
    <w:name w:val="x-cols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how-groups-icon" w:type="paragraph">
    <w:name w:val="x-show-groups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-empty" w:type="paragraph">
    <w:name w:val="x-grid-empty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color w:val="808080"/>
      <w:sz w:val="17"/>
      <w:szCs w:val="17"/>
      <w:lang w:val="hr-HR"/>
    </w:rPr>
  </w:style>
  <w:style w:customStyle="1" w:styleId="x-dd-drag-ghost" w:type="paragraph">
    <w:name w:val="x-dd-drag-ghost"/>
    <w:basedOn w:val="Normal"/>
    <w:rsid w:val="006C5B01"/>
    <w:pPr>
      <w:pBdr>
        <w:top w:color="DDDDDD" w:space="2" w:sz="6" w:val="single"/>
        <w:left w:color="DDDDDD" w:space="15" w:sz="6" w:val="single"/>
        <w:bottom w:color="BBBBBB" w:space="2" w:sz="6" w:val="single"/>
        <w:right w:color="BBBBBB" w:space="2" w:sz="6" w:val="single"/>
      </w:pBdr>
      <w:shd w:color="auto" w:fill="FFFFFF" w:val="clear"/>
      <w:spacing w:after="100" w:afterAutospacing="1" w:before="100" w:beforeAutospacing="1" w:line="432" w:lineRule="atLeast"/>
    </w:pPr>
    <w:rPr>
      <w:rFonts w:cs="Arial"/>
      <w:color w:val="000000"/>
      <w:sz w:val="17"/>
      <w:szCs w:val="17"/>
      <w:lang w:val="hr-HR"/>
    </w:rPr>
  </w:style>
  <w:style w:customStyle="1" w:styleId="x-dd-drop-icon" w:type="paragraph">
    <w:name w:val="x-dd-drop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view-selector" w:type="paragraph">
    <w:name w:val="x-view-selector"/>
    <w:basedOn w:val="Normal"/>
    <w:rsid w:val="006C5B01"/>
    <w:pPr>
      <w:pBdr>
        <w:top w:color="3399BB" w:space="0" w:sz="6" w:val="dotted"/>
        <w:left w:color="3399BB" w:space="0" w:sz="6" w:val="dotted"/>
        <w:bottom w:color="3399BB" w:space="0" w:sz="6" w:val="dotted"/>
        <w:right w:color="3399BB" w:space="0" w:sz="6" w:val="dotted"/>
      </w:pBdr>
      <w:shd w:color="auto" w:fill="C3DAF9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icon" w:type="paragraph">
    <w:name w:val="x-tree-icon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c-icon" w:type="paragraph">
    <w:name w:val="x-tree-ec-icon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line" w:type="paragraph">
    <w:name w:val="x-tree-elbow-line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" w:type="paragraph">
    <w:name w:val="x-tree-elbow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" w:type="paragraph">
    <w:name w:val="x-tree-elbow-end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plus" w:type="paragraph">
    <w:name w:val="x-tree-elbow-plus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minus" w:type="paragraph">
    <w:name w:val="x-tree-elbow-minus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plus" w:type="paragraph">
    <w:name w:val="x-tree-elbow-end-plus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minus" w:type="paragraph">
    <w:name w:val="x-tree-elbow-end-minus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node" w:type="paragraph">
    <w:name w:val="x-tree-node"/>
    <w:basedOn w:val="Normal"/>
    <w:rsid w:val="006C5B01"/>
    <w:pPr>
      <w:spacing w:after="100" w:afterAutospacing="1" w:before="100" w:beforeAutospacing="1" w:line="432" w:lineRule="atLeast"/>
    </w:pPr>
    <w:rPr>
      <w:rFonts w:cs="Arial"/>
      <w:color w:val="000000"/>
      <w:sz w:val="17"/>
      <w:szCs w:val="17"/>
      <w:lang w:val="hr-HR"/>
    </w:rPr>
  </w:style>
  <w:style w:customStyle="1" w:styleId="x-tree-node-el" w:type="paragraph">
    <w:name w:val="x-tree-node-el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date-picker" w:type="paragraph">
    <w:name w:val="x-date-picker"/>
    <w:basedOn w:val="Normal"/>
    <w:rsid w:val="006C5B01"/>
    <w:pPr>
      <w:pBdr>
        <w:left w:color="1B376C" w:space="0" w:sz="6" w:val="single"/>
        <w:bottom w:color="1B376C" w:space="0" w:sz="6" w:val="single"/>
        <w:right w:color="1B376C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17"/>
      <w:szCs w:val="17"/>
      <w:lang w:val="hr-HR"/>
    </w:rPr>
  </w:style>
  <w:style w:customStyle="1" w:styleId="x-date-middle" w:type="paragraph">
    <w:name w:val="x-date-middle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b/>
      <w:bCs/>
      <w:color w:val="FFFFFF"/>
      <w:sz w:val="17"/>
      <w:szCs w:val="17"/>
      <w:lang w:val="hr-HR"/>
    </w:rPr>
  </w:style>
  <w:style w:customStyle="1" w:styleId="x-date-left" w:type="paragraph">
    <w:name w:val="x-date-left"/>
    <w:basedOn w:val="Normal"/>
    <w:rsid w:val="006C5B01"/>
    <w:pPr>
      <w:spacing w:after="100" w:afterAutospacing="1" w:before="100" w:beforeAutospacing="1"/>
    </w:pPr>
    <w:rPr>
      <w:rFonts w:ascii="Tahoma" w:cs="Tahoma" w:hAnsi="Tahoma"/>
      <w:b/>
      <w:bCs/>
      <w:color w:val="FFFFFF"/>
      <w:sz w:val="17"/>
      <w:szCs w:val="17"/>
      <w:lang w:val="hr-HR"/>
    </w:rPr>
  </w:style>
  <w:style w:customStyle="1" w:styleId="x-date-right" w:type="paragraph">
    <w:name w:val="x-date-right"/>
    <w:basedOn w:val="Normal"/>
    <w:rsid w:val="006C5B01"/>
    <w:pPr>
      <w:spacing w:after="100" w:afterAutospacing="1" w:before="100" w:beforeAutospacing="1" w:line="432" w:lineRule="atLeast"/>
      <w:jc w:val="right"/>
    </w:pPr>
    <w:rPr>
      <w:rFonts w:ascii="Tahoma" w:cs="Tahoma" w:hAnsi="Tahoma"/>
      <w:b/>
      <w:bCs/>
      <w:color w:val="FFFFFF"/>
      <w:sz w:val="17"/>
      <w:szCs w:val="17"/>
      <w:lang w:val="hr-HR"/>
    </w:rPr>
  </w:style>
  <w:style w:customStyle="1" w:styleId="x-date-bottom" w:type="paragraph">
    <w:name w:val="x-date-bottom"/>
    <w:basedOn w:val="Normal"/>
    <w:rsid w:val="006C5B01"/>
    <w:pPr>
      <w:pBdr>
        <w:top w:color="A3BAD9" w:space="3" w:sz="6" w:val="single"/>
      </w:pBdr>
      <w:shd w:color="auto" w:fill="DFECFB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mp" w:type="paragraph">
    <w:name w:val="x-date-mp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date-mp-ok" w:type="paragraph">
    <w:name w:val="x-date-mp-ok"/>
    <w:basedOn w:val="Normal"/>
    <w:rsid w:val="006C5B01"/>
    <w:pPr>
      <w:spacing w:after="100" w:afterAutospacing="1" w:before="100" w:beforeAutospacing="1" w:line="432" w:lineRule="atLeast"/>
      <w:ind w:right="45"/>
    </w:pPr>
    <w:rPr>
      <w:rFonts w:ascii="Times New Roman" w:hAnsi="Times New Roman"/>
      <w:sz w:val="26"/>
      <w:szCs w:val="26"/>
      <w:lang w:val="hr-HR"/>
    </w:rPr>
  </w:style>
  <w:style w:customStyle="1" w:styleId="x-date-mp-btns" w:type="paragraph">
    <w:name w:val="x-date-mp-btns"/>
    <w:basedOn w:val="Normal"/>
    <w:rsid w:val="006C5B01"/>
    <w:pPr>
      <w:shd w:color="auto" w:fill="DFECFB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mp-ybtn" w:type="paragraph">
    <w:name w:val="x-date-mp-ybtn"/>
    <w:basedOn w:val="Normal"/>
    <w:rsid w:val="006C5B01"/>
    <w:pPr>
      <w:spacing w:after="100" w:afterAutospacing="1" w:before="100" w:beforeAutospacing="1" w:line="432" w:lineRule="atLeast"/>
      <w:jc w:val="center"/>
    </w:pPr>
    <w:rPr>
      <w:rFonts w:ascii="Times New Roman" w:hAnsi="Times New Roman"/>
      <w:sz w:val="26"/>
      <w:szCs w:val="26"/>
      <w:lang w:val="hr-HR"/>
    </w:rPr>
  </w:style>
  <w:style w:customStyle="1" w:styleId="x-tip" w:type="paragraph">
    <w:name w:val="x-ti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" w:type="paragraph">
    <w:name w:val="x-menu"/>
    <w:basedOn w:val="Normal"/>
    <w:rsid w:val="006C5B01"/>
    <w:pPr>
      <w:pBdr>
        <w:top w:color="718BB7" w:space="2" w:sz="6" w:val="single"/>
        <w:left w:color="718BB7" w:space="2" w:sz="6" w:val="single"/>
        <w:bottom w:color="718BB7" w:space="2" w:sz="6" w:val="single"/>
        <w:right w:color="718BB7" w:space="2" w:sz="6" w:val="single"/>
      </w:pBdr>
      <w:shd w:color="auto" w:fill="F0F0F0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list" w:type="paragraph">
    <w:name w:val="x-menu-li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list-item" w:type="paragraph">
    <w:name w:val="x-menu-list-item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7"/>
      <w:szCs w:val="17"/>
      <w:lang w:val="hr-HR"/>
    </w:rPr>
  </w:style>
  <w:style w:customStyle="1" w:styleId="x-menu-item-arrow" w:type="paragraph">
    <w:name w:val="x-menu-item-arrow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sep" w:type="paragraph">
    <w:name w:val="x-menu-sep"/>
    <w:basedOn w:val="Normal"/>
    <w:rsid w:val="006C5B01"/>
    <w:pPr>
      <w:pBdr>
        <w:bottom w:color="FFFFFF" w:space="0" w:sz="6" w:val="single"/>
      </w:pBdr>
      <w:shd w:color="auto" w:fill="E0E0E0" w:val="clear"/>
      <w:spacing w:after="30" w:before="30" w:line="15" w:lineRule="atLeast"/>
      <w:ind w:left="45" w:right="45"/>
    </w:pPr>
    <w:rPr>
      <w:rFonts w:ascii="Times New Roman" w:hAnsi="Times New Roman"/>
      <w:sz w:val="2"/>
      <w:szCs w:val="2"/>
      <w:lang w:val="hr-HR"/>
    </w:rPr>
  </w:style>
  <w:style w:customStyle="1" w:styleId="x-menu-focus" w:type="paragraph">
    <w:name w:val="x-menu-focus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menu-item-active" w:type="paragraph">
    <w:name w:val="x-menu-item-active"/>
    <w:basedOn w:val="Normal"/>
    <w:rsid w:val="006C5B01"/>
    <w:pPr>
      <w:pBdr>
        <w:top w:color="AACCF6" w:space="0" w:sz="6" w:val="single"/>
        <w:left w:color="AACCF6" w:space="0" w:sz="6" w:val="single"/>
        <w:bottom w:color="AACCF6" w:space="0" w:sz="6" w:val="single"/>
        <w:right w:color="AACCF6" w:space="0" w:sz="6" w:val="single"/>
      </w:pBdr>
      <w:shd w:color="auto" w:fill="EBF3F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item-icon" w:type="paragraph">
    <w:name w:val="x-menu-item-icon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date-item" w:type="paragraph">
    <w:name w:val="x-menu-date-ite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tl" w:type="paragraph">
    <w:name w:val="x-box-t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tc" w:type="paragraph">
    <w:name w:val="x-box-t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ml" w:type="paragraph">
    <w:name w:val="x-box-m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mc" w:type="paragraph">
    <w:name w:val="x-box-mc"/>
    <w:basedOn w:val="Normal"/>
    <w:rsid w:val="006C5B01"/>
    <w:pPr>
      <w:shd w:color="auto" w:fill="EEEEEE" w:val="clear"/>
      <w:spacing w:after="100" w:afterAutospacing="1" w:before="100" w:beforeAutospacing="1" w:line="432" w:lineRule="atLeast"/>
    </w:pPr>
    <w:rPr>
      <w:rFonts w:ascii="Tahoma" w:cs="Tahoma" w:hAnsi="Tahoma"/>
      <w:color w:val="393939"/>
      <w:sz w:val="18"/>
      <w:szCs w:val="18"/>
      <w:lang w:val="hr-HR"/>
    </w:rPr>
  </w:style>
  <w:style w:customStyle="1" w:styleId="x-box-mr" w:type="paragraph">
    <w:name w:val="x-box-m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bl" w:type="paragraph">
    <w:name w:val="x-box-b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bc" w:type="paragraph">
    <w:name w:val="x-box-b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tr" w:type="paragraph">
    <w:name w:val="x-box-t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br" w:type="paragraph">
    <w:name w:val="x-box-b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list" w:type="paragraph">
    <w:name w:val="x-combo-list"/>
    <w:basedOn w:val="Normal"/>
    <w:rsid w:val="006C5B01"/>
    <w:pPr>
      <w:pBdr>
        <w:top w:color="98C0F4" w:space="0" w:sz="6" w:val="single"/>
        <w:left w:color="98C0F4" w:space="0" w:sz="6" w:val="single"/>
        <w:bottom w:color="98C0F4" w:space="0" w:sz="6" w:val="single"/>
        <w:right w:color="98C0F4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list-inner" w:type="paragraph">
    <w:name w:val="x-combo-list-inner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list-hd" w:type="paragraph">
    <w:name w:val="x-combo-list-hd"/>
    <w:basedOn w:val="Normal"/>
    <w:rsid w:val="006C5B01"/>
    <w:pPr>
      <w:pBdr>
        <w:bottom w:color="98C0F4" w:space="2" w:sz="6" w:val="single"/>
      </w:pBdr>
      <w:spacing w:after="100" w:afterAutospacing="1" w:before="100" w:beforeAutospacing="1" w:line="432" w:lineRule="atLeast"/>
    </w:pPr>
    <w:rPr>
      <w:rFonts w:ascii="Tahoma" w:cs="Tahoma" w:hAnsi="Tahoma"/>
      <w:b/>
      <w:bCs/>
      <w:color w:val="15428B"/>
      <w:sz w:val="17"/>
      <w:szCs w:val="17"/>
      <w:lang w:val="hr-HR"/>
    </w:rPr>
  </w:style>
  <w:style w:customStyle="1" w:styleId="x-combo-list-item" w:type="paragraph">
    <w:name w:val="x-combo-list-item"/>
    <w:basedOn w:val="Normal"/>
    <w:rsid w:val="006C5B01"/>
    <w:pPr>
      <w:pBdr>
        <w:top w:color="FFFFFF" w:space="2" w:sz="6" w:val="single"/>
        <w:left w:color="FFFFFF" w:space="2" w:sz="6" w:val="single"/>
        <w:bottom w:color="FFFFFF" w:space="2" w:sz="6" w:val="single"/>
        <w:right w:color="FFFFFF" w:space="2" w:sz="6" w:val="single"/>
      </w:pBdr>
      <w:spacing w:after="100" w:afterAutospacing="1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x-panel" w:type="paragraph">
    <w:name w:val="x-panel"/>
    <w:basedOn w:val="Normal"/>
    <w:rsid w:val="006C5B01"/>
    <w:pPr>
      <w:pBdr>
        <w:top w:color="D0D0D0" w:space="0" w:sz="2" w:val="single"/>
        <w:left w:color="D0D0D0" w:space="0" w:sz="2" w:val="single"/>
        <w:bottom w:color="D0D0D0" w:space="0" w:sz="2" w:val="single"/>
        <w:right w:color="D0D0D0" w:space="0" w:sz="2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header" w:type="paragraph">
    <w:name w:val="x-panel-header"/>
    <w:basedOn w:val="Normal"/>
    <w:rsid w:val="006C5B01"/>
    <w:pPr>
      <w:pBdr>
        <w:top w:color="D0D0D0" w:space="4" w:sz="6" w:val="single"/>
        <w:left w:color="D0D0D0" w:space="4" w:sz="6" w:val="single"/>
        <w:bottom w:color="D0D0D0" w:space="3" w:sz="6" w:val="single"/>
        <w:right w:color="D0D0D0" w:space="2" w:sz="6" w:val="single"/>
      </w:pBdr>
      <w:spacing w:after="100" w:afterAutospacing="1" w:before="100" w:beforeAutospacing="1" w:line="225" w:lineRule="atLeast"/>
    </w:pPr>
    <w:rPr>
      <w:rFonts w:ascii="Tahoma" w:cs="Tahoma" w:hAnsi="Tahoma"/>
      <w:b/>
      <w:bCs/>
      <w:color w:val="333333"/>
      <w:sz w:val="17"/>
      <w:szCs w:val="17"/>
      <w:lang w:val="hr-HR"/>
    </w:rPr>
  </w:style>
  <w:style w:customStyle="1" w:styleId="x-panel-body" w:type="paragraph">
    <w:name w:val="x-panel-bod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-noheader" w:type="paragraph">
    <w:name w:val="x-panel-body-nohea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inline-icon" w:type="paragraph">
    <w:name w:val="x-panel-inline-icon"/>
    <w:basedOn w:val="Normal"/>
    <w:rsid w:val="006C5B01"/>
    <w:pPr>
      <w:spacing w:line="432" w:lineRule="atLeast"/>
      <w:ind w:right="60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panel-tc" w:type="paragraph">
    <w:name w:val="x-panel-t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tl" w:type="paragraph">
    <w:name w:val="x-panel-tl"/>
    <w:basedOn w:val="Normal"/>
    <w:rsid w:val="006C5B01"/>
    <w:pPr>
      <w:pBdr>
        <w:bottom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tr" w:type="paragraph">
    <w:name w:val="x-panel-t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l" w:type="paragraph">
    <w:name w:val="x-panel-b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r" w:type="paragraph">
    <w:name w:val="x-panel-b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mc" w:type="paragraph">
    <w:name w:val="x-panel-mc"/>
    <w:basedOn w:val="Normal"/>
    <w:rsid w:val="006C5B01"/>
    <w:pPr>
      <w:shd w:color="auto" w:fill="F1F1F1" w:val="clear"/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panel-ml" w:type="paragraph">
    <w:name w:val="x-panel-ml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mr" w:type="paragraph">
    <w:name w:val="x-panel-m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" w:type="paragraph">
    <w:name w:val="x-tool"/>
    <w:basedOn w:val="Normal"/>
    <w:rsid w:val="006C5B01"/>
    <w:pPr>
      <w:spacing w:after="100" w:afterAutospacing="1" w:before="100" w:beforeAutospacing="1" w:line="432" w:lineRule="atLeast"/>
      <w:ind w:left="30"/>
    </w:pPr>
    <w:rPr>
      <w:rFonts w:ascii="Times New Roman" w:hAnsi="Times New Roman"/>
      <w:sz w:val="26"/>
      <w:szCs w:val="26"/>
      <w:lang w:val="hr-HR"/>
    </w:rPr>
  </w:style>
  <w:style w:customStyle="1" w:styleId="x-panel-ghost" w:type="paragraph">
    <w:name w:val="x-panel-ghost"/>
    <w:basedOn w:val="Normal"/>
    <w:rsid w:val="006C5B01"/>
    <w:pPr>
      <w:shd w:color="auto" w:fill="E0E0E0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dd-spacer" w:type="paragraph">
    <w:name w:val="x-panel-dd-spacer"/>
    <w:basedOn w:val="Normal"/>
    <w:rsid w:val="006C5B01"/>
    <w:pPr>
      <w:pBdr>
        <w:top w:color="99BBE8" w:space="0" w:sz="12" w:val="dashed"/>
        <w:left w:color="99BBE8" w:space="0" w:sz="12" w:val="dashed"/>
        <w:bottom w:color="99BBE8" w:space="0" w:sz="12" w:val="dashed"/>
        <w:right w:color="99BBE8" w:space="0" w:sz="12" w:val="dashed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tns-ct" w:type="paragraph">
    <w:name w:val="x-panel-btns-c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proxy" w:type="paragraph">
    <w:name w:val="x-window-proxy"/>
    <w:basedOn w:val="Normal"/>
    <w:rsid w:val="006C5B01"/>
    <w:pPr>
      <w:pBdr>
        <w:top w:color="B0B0B0" w:space="0" w:sz="6" w:val="single"/>
        <w:left w:color="B0B0B0" w:space="0" w:sz="6" w:val="single"/>
        <w:bottom w:color="B0B0B0" w:space="0" w:sz="6" w:val="single"/>
        <w:right w:color="B0B0B0" w:space="0" w:sz="6" w:val="single"/>
      </w:pBdr>
      <w:shd w:color="auto" w:fill="E0E0E0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window-tc" w:type="paragraph">
    <w:name w:val="x-window-t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l" w:type="paragraph">
    <w:name w:val="x-window-t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r" w:type="paragraph">
    <w:name w:val="x-window-t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bl" w:type="paragraph">
    <w:name w:val="x-window-b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br" w:type="paragraph">
    <w:name w:val="x-window-b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c" w:type="paragraph">
    <w:name w:val="x-window-mc"/>
    <w:basedOn w:val="Normal"/>
    <w:rsid w:val="006C5B01"/>
    <w:pPr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window-ml" w:type="paragraph">
    <w:name w:val="x-window-m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r" w:type="paragraph">
    <w:name w:val="x-window-m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body" w:type="paragraph">
    <w:name w:val="x-window-body"/>
    <w:basedOn w:val="Normal"/>
    <w:rsid w:val="006C5B01"/>
    <w:pPr>
      <w:pBdr>
        <w:top w:color="CCCCCC" w:space="0" w:sz="6" w:val="single"/>
        <w:bottom w:color="CCCCCC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lg-focus" w:type="paragraph">
    <w:name w:val="x-dlg-focus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lg-mask" w:type="paragraph">
    <w:name w:val="x-dlg-mask"/>
    <w:basedOn w:val="Normal"/>
    <w:rsid w:val="006C5B01"/>
    <w:pPr>
      <w:shd w:color="auto" w:fill="CCCCCC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html-editor-wrap" w:type="paragraph">
    <w:name w:val="x-html-editor-wrap"/>
    <w:basedOn w:val="Normal"/>
    <w:rsid w:val="006C5B01"/>
    <w:pPr>
      <w:pBdr>
        <w:top w:color="D0D0D0" w:space="0" w:sz="6" w:val="single"/>
        <w:left w:color="D0D0D0" w:space="0" w:sz="6" w:val="single"/>
        <w:bottom w:color="D0D0D0" w:space="0" w:sz="6" w:val="single"/>
        <w:right w:color="D0D0D0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rder-layout-ct" w:type="paragraph">
    <w:name w:val="x-border-layout-ct"/>
    <w:basedOn w:val="Normal"/>
    <w:rsid w:val="006C5B01"/>
    <w:pPr>
      <w:shd w:color="auto" w:fill="F0F0F0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-expand-north" w:type="paragraph">
    <w:name w:val="x-tool-expand-north"/>
    <w:basedOn w:val="Normal"/>
    <w:rsid w:val="006C5B01"/>
    <w:pPr>
      <w:spacing w:after="45" w:before="45" w:line="432" w:lineRule="atLeast"/>
      <w:ind w:left="45" w:right="45"/>
    </w:pPr>
    <w:rPr>
      <w:rFonts w:ascii="Times New Roman" w:hAnsi="Times New Roman"/>
      <w:sz w:val="26"/>
      <w:szCs w:val="26"/>
      <w:lang w:val="hr-HR"/>
    </w:rPr>
  </w:style>
  <w:style w:customStyle="1" w:styleId="x-tool-expand-south" w:type="paragraph">
    <w:name w:val="x-tool-expand-south"/>
    <w:basedOn w:val="Normal"/>
    <w:rsid w:val="006C5B01"/>
    <w:pPr>
      <w:spacing w:after="45" w:before="45" w:line="432" w:lineRule="atLeast"/>
      <w:ind w:left="45" w:right="45"/>
    </w:pPr>
    <w:rPr>
      <w:rFonts w:ascii="Times New Roman" w:hAnsi="Times New Roman"/>
      <w:sz w:val="26"/>
      <w:szCs w:val="26"/>
      <w:lang w:val="hr-HR"/>
    </w:rPr>
  </w:style>
  <w:style w:customStyle="1" w:styleId="x-tool-expand-east" w:type="paragraph">
    <w:name w:val="x-tool-expand-east"/>
    <w:basedOn w:val="Normal"/>
    <w:rsid w:val="006C5B01"/>
    <w:pPr>
      <w:spacing w:after="45" w:before="45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-expand-west" w:type="paragraph">
    <w:name w:val="x-tool-expand-west"/>
    <w:basedOn w:val="Normal"/>
    <w:rsid w:val="006C5B01"/>
    <w:pPr>
      <w:spacing w:after="45" w:before="45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accordion-hd" w:type="paragraph">
    <w:name w:val="x-accordion-h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222222"/>
      <w:sz w:val="26"/>
      <w:szCs w:val="26"/>
      <w:lang w:val="hr-HR"/>
    </w:rPr>
  </w:style>
  <w:style w:customStyle="1" w:styleId="x-layout-collapsed" w:type="paragraph">
    <w:name w:val="x-layout-collapsed"/>
    <w:basedOn w:val="Normal"/>
    <w:rsid w:val="006C5B01"/>
    <w:pPr>
      <w:pBdr>
        <w:top w:color="E0E0E0" w:space="0" w:sz="6" w:val="single"/>
        <w:left w:color="E0E0E0" w:space="0" w:sz="6" w:val="single"/>
        <w:bottom w:color="E0E0E0" w:space="0" w:sz="6" w:val="single"/>
        <w:right w:color="E0E0E0" w:space="0" w:sz="6" w:val="single"/>
      </w:pBdr>
      <w:shd w:color="auto" w:fill="EEEEE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ollapsed-over" w:type="paragraph">
    <w:name w:val="x-layout-collapsed-over"/>
    <w:basedOn w:val="Normal"/>
    <w:rsid w:val="006C5B01"/>
    <w:pPr>
      <w:shd w:color="auto" w:fill="FBFBFB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split" w:type="paragraph">
    <w:name w:val="x-layout-spli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layout-split-h" w:type="paragraph">
    <w:name w:val="x-layout-split-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split-v" w:type="paragraph">
    <w:name w:val="x-layout-split-v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lumn" w:type="paragraph">
    <w:name w:val="x-column"/>
    <w:basedOn w:val="Normal"/>
    <w:rsid w:val="006C5B01"/>
    <w:pPr>
      <w:spacing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" w:type="paragraph">
    <w:name w:val="x-layout-mini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mini-west" w:type="paragraph">
    <w:name w:val="x-layout-cmini-we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mini-east" w:type="paragraph">
    <w:name w:val="x-layout-cmini-ea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mini-north" w:type="paragraph">
    <w:name w:val="x-layout-cmini-nort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mini-south" w:type="paragraph">
    <w:name w:val="x-layout-cmini-sout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viewport" w:type="paragraph">
    <w:name w:val="x-viewport"/>
    <w:basedOn w:val="Normal"/>
    <w:rsid w:val="006C5B01"/>
    <w:pPr>
      <w:spacing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-wrap" w:type="paragraph">
    <w:name w:val="x-progress-wrap"/>
    <w:basedOn w:val="Normal"/>
    <w:rsid w:val="006C5B01"/>
    <w:pPr>
      <w:pBdr>
        <w:top w:color="6593CF" w:space="0" w:sz="6" w:val="single"/>
        <w:left w:color="6593CF" w:space="0" w:sz="6" w:val="single"/>
        <w:bottom w:color="6593CF" w:space="0" w:sz="6" w:val="single"/>
        <w:right w:color="6593CF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-inner" w:type="paragraph">
    <w:name w:val="x-progress-inner"/>
    <w:basedOn w:val="Normal"/>
    <w:rsid w:val="006C5B01"/>
    <w:pPr>
      <w:shd w:color="auto" w:fill="E0E8F3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-bar" w:type="paragraph">
    <w:name w:val="x-progress-bar"/>
    <w:basedOn w:val="Normal"/>
    <w:rsid w:val="006C5B01"/>
    <w:pPr>
      <w:pBdr>
        <w:top w:color="D1E4FD" w:space="0" w:sz="6" w:val="single"/>
        <w:bottom w:color="7FA9E4" w:space="0" w:sz="6" w:val="single"/>
        <w:right w:color="7FA9E4" w:space="0" w:sz="6" w:val="single"/>
      </w:pBdr>
      <w:shd w:color="auto" w:fill="9CBFE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-text" w:type="paragraph">
    <w:name w:val="x-progress-text"/>
    <w:basedOn w:val="Normal"/>
    <w:rsid w:val="006C5B01"/>
    <w:pPr>
      <w:spacing w:after="100" w:afterAutospacing="1" w:before="100" w:beforeAutospacing="1" w:line="432" w:lineRule="atLeast"/>
      <w:jc w:val="center"/>
    </w:pPr>
    <w:rPr>
      <w:rFonts w:ascii="Times New Roman" w:hAnsi="Times New Roman"/>
      <w:b/>
      <w:bCs/>
      <w:color w:val="FFFFFF"/>
      <w:sz w:val="17"/>
      <w:szCs w:val="17"/>
      <w:lang w:val="hr-HR"/>
    </w:rPr>
  </w:style>
  <w:style w:customStyle="1" w:styleId="x-progress-text-back" w:type="paragraph">
    <w:name w:val="x-progress-text-back"/>
    <w:basedOn w:val="Normal"/>
    <w:rsid w:val="006C5B01"/>
    <w:pPr>
      <w:spacing w:after="100" w:afterAutospacing="1" w:before="100" w:beforeAutospacing="1" w:line="240" w:lineRule="atLeast"/>
    </w:pPr>
    <w:rPr>
      <w:rFonts w:ascii="Times New Roman" w:hAnsi="Times New Roman"/>
      <w:color w:val="396095"/>
      <w:sz w:val="26"/>
      <w:szCs w:val="26"/>
      <w:lang w:val="hr-HR"/>
    </w:rPr>
  </w:style>
  <w:style w:customStyle="1" w:styleId="x-slider-focus" w:type="paragraph">
    <w:name w:val="x-slider-focus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slider-horz" w:type="paragraph">
    <w:name w:val="x-slider-horz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vert" w:type="paragraph">
    <w:name w:val="x-slider-ver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ortlet" w:type="paragraph">
    <w:name w:val="x-portlet"/>
    <w:basedOn w:val="Normal"/>
    <w:rsid w:val="006C5B01"/>
    <w:pPr>
      <w:spacing w:after="150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hide" w:type="paragraph">
    <w:name w:val="x-hid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icon-btn" w:type="paragraph">
    <w:name w:val="x-icon-bt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odal" w:type="paragraph">
    <w:name w:val="x-modal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" w:type="paragraph">
    <w:name w:val="x-progress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26"/>
      <w:szCs w:val="26"/>
      <w:lang w:val="hr-HR"/>
    </w:rPr>
  </w:style>
  <w:style w:customStyle="1" w:styleId="x-border" w:type="paragraph">
    <w:name w:val="x-border"/>
    <w:basedOn w:val="Normal"/>
    <w:rsid w:val="006C5B01"/>
    <w:pPr>
      <w:pBdr>
        <w:top w:color="D0D0D0" w:space="0" w:sz="6" w:val="single"/>
        <w:left w:color="D0D0D0" w:space="0" w:sz="6" w:val="single"/>
        <w:bottom w:color="D0D0D0" w:space="0" w:sz="6" w:val="single"/>
        <w:right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rder-top" w:type="paragraph">
    <w:name w:val="x-border-top"/>
    <w:basedOn w:val="Normal"/>
    <w:rsid w:val="006C5B01"/>
    <w:pPr>
      <w:pBdr>
        <w:top w:color="99BBE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popup" w:type="paragraph">
    <w:name w:val="x-layout-popup"/>
    <w:basedOn w:val="Normal"/>
    <w:rsid w:val="006C5B01"/>
    <w:pPr>
      <w:pBdr>
        <w:top w:color="D0D0D0" w:space="0" w:sz="6" w:val="single"/>
        <w:left w:color="D0D0D0" w:space="0" w:sz="6" w:val="single"/>
        <w:bottom w:color="D0D0D0" w:space="0" w:sz="6" w:val="single"/>
        <w:right w:color="D0D0D0" w:space="0" w:sz="6" w:val="single"/>
      </w:pBdr>
      <w:shd w:color="auto" w:fill="F0F0F0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popup-body" w:type="paragraph">
    <w:name w:val="x-panel-popup-body"/>
    <w:basedOn w:val="Normal"/>
    <w:rsid w:val="006C5B01"/>
    <w:pPr>
      <w:pBdr>
        <w:top w:color="99BBE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rag-proxy" w:type="paragraph">
    <w:name w:val="x-drag-proxy"/>
    <w:basedOn w:val="Normal"/>
    <w:rsid w:val="006C5B01"/>
    <w:pPr>
      <w:pBdr>
        <w:top w:color="3B5A82" w:space="0" w:sz="6" w:val="dashed"/>
        <w:left w:color="3B5A82" w:space="0" w:sz="6" w:val="dashed"/>
        <w:bottom w:color="3B5A82" w:space="0" w:sz="6" w:val="dashed"/>
        <w:right w:color="3B5A82" w:space="0" w:sz="6" w:val="dashed"/>
      </w:pBdr>
      <w:shd w:color="auto" w:fill="C3DAF9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right-icon" w:type="paragraph">
    <w:name w:val="x-date-right-icon"/>
    <w:basedOn w:val="Normal"/>
    <w:rsid w:val="006C5B01"/>
    <w:pPr>
      <w:spacing w:after="100" w:afterAutospacing="1" w:before="100" w:beforeAutospacing="1" w:line="432" w:lineRule="atLeast"/>
      <w:ind w:right="30"/>
    </w:pPr>
    <w:rPr>
      <w:rFonts w:ascii="Times New Roman" w:hAnsi="Times New Roman"/>
      <w:sz w:val="26"/>
      <w:szCs w:val="26"/>
      <w:lang w:val="hr-HR"/>
    </w:rPr>
  </w:style>
  <w:style w:customStyle="1" w:styleId="x-date-left-icon" w:type="paragraph">
    <w:name w:val="x-date-left-icon"/>
    <w:basedOn w:val="Normal"/>
    <w:rsid w:val="006C5B01"/>
    <w:pPr>
      <w:spacing w:after="100" w:afterAutospacing="1" w:before="100" w:beforeAutospacing="1" w:line="432" w:lineRule="atLeast"/>
      <w:ind w:right="30"/>
    </w:pPr>
    <w:rPr>
      <w:rFonts w:ascii="Times New Roman" w:hAnsi="Times New Roman"/>
      <w:sz w:val="26"/>
      <w:szCs w:val="26"/>
      <w:lang w:val="hr-HR"/>
    </w:rPr>
  </w:style>
  <w:style w:customStyle="1" w:styleId="x-date-days" w:type="paragraph">
    <w:name w:val="x-date-days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picker-footer" w:type="paragraph">
    <w:name w:val="x-date-picker-foo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utton-bar" w:type="paragraph">
    <w:name w:val="x-button-ba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plitbar-shim" w:type="paragraph">
    <w:name w:val="x-splitbar-shim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sert-left" w:type="paragraph">
    <w:name w:val="x-insert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sert-mid" w:type="paragraph">
    <w:name w:val="x-insert-mi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sert-right" w:type="paragraph">
    <w:name w:val="x-insert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label" w:type="paragraph">
    <w:name w:val="x-form-lab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18"/>
      <w:szCs w:val="18"/>
      <w:lang w:val="hr-HR"/>
    </w:rPr>
  </w:style>
  <w:style w:customStyle="1" w:styleId="x-form-group-label" w:type="paragraph">
    <w:name w:val="x-form-group-label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x-form-list" w:type="paragraph">
    <w:name w:val="x-form-list"/>
    <w:basedOn w:val="Normal"/>
    <w:rsid w:val="006C5B01"/>
    <w:pPr>
      <w:pBdr>
        <w:top w:color="B5B8C8" w:space="0" w:sz="6" w:val="single"/>
        <w:left w:color="B5B8C8" w:space="0" w:sz="6" w:val="single"/>
        <w:bottom w:color="B5B8C8" w:space="0" w:sz="6" w:val="single"/>
        <w:right w:color="B5B8C8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file-wrap" w:type="paragraph">
    <w:name w:val="x-form-file-wra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" w:type="paragraph">
    <w:name w:val="x-info"/>
    <w:basedOn w:val="Normal"/>
    <w:rsid w:val="006C5B01"/>
    <w:pPr>
      <w:pBdr>
        <w:top w:color="99BBE8" w:space="0" w:sz="2" w:val="single"/>
        <w:left w:color="99BBE8" w:space="0" w:sz="2" w:val="single"/>
        <w:bottom w:color="99BBE8" w:space="0" w:sz="2" w:val="single"/>
        <w:right w:color="99BBE8" w:space="0" w:sz="2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header" w:type="paragraph">
    <w:name w:val="x-info-header"/>
    <w:basedOn w:val="Normal"/>
    <w:rsid w:val="006C5B01"/>
    <w:pPr>
      <w:spacing w:after="100" w:afterAutospacing="1" w:before="100" w:beforeAutospacing="1" w:line="225" w:lineRule="atLeast"/>
    </w:pPr>
    <w:rPr>
      <w:rFonts w:ascii="Tahoma" w:cs="Tahoma" w:hAnsi="Tahoma"/>
      <w:b/>
      <w:bCs/>
      <w:color w:val="000000"/>
      <w:sz w:val="20"/>
      <w:lang w:val="hr-HR"/>
    </w:rPr>
  </w:style>
  <w:style w:customStyle="1" w:styleId="x-info-body" w:type="paragraph">
    <w:name w:val="x-info-body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ahoma" w:cs="Tahoma" w:hAnsi="Tahoma"/>
      <w:color w:val="555555"/>
      <w:sz w:val="18"/>
      <w:szCs w:val="18"/>
      <w:lang w:val="hr-HR"/>
    </w:rPr>
  </w:style>
  <w:style w:customStyle="1" w:styleId="x-info-inline-icon" w:type="paragraph">
    <w:name w:val="x-info-inline-icon"/>
    <w:basedOn w:val="Normal"/>
    <w:rsid w:val="006C5B01"/>
    <w:pPr>
      <w:spacing w:line="432" w:lineRule="atLeast"/>
      <w:ind w:right="60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info-tc" w:type="paragraph">
    <w:name w:val="x-info-t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tl" w:type="paragraph">
    <w:name w:val="x-info-t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tr" w:type="paragraph">
    <w:name w:val="x-info-t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bc" w:type="paragraph">
    <w:name w:val="x-info-b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"/>
      <w:szCs w:val="2"/>
      <w:lang w:val="hr-HR"/>
    </w:rPr>
  </w:style>
  <w:style w:customStyle="1" w:styleId="x-info-bl" w:type="paragraph">
    <w:name w:val="x-info-b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br" w:type="paragraph">
    <w:name w:val="x-info-b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mc" w:type="paragraph">
    <w:name w:val="x-info-mc"/>
    <w:basedOn w:val="Normal"/>
    <w:rsid w:val="006C5B01"/>
    <w:pPr>
      <w:shd w:color="auto" w:fill="DFE8F6" w:val="clear"/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info-ml" w:type="paragraph">
    <w:name w:val="x-info-ml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mr" w:type="paragraph">
    <w:name w:val="x-info-m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over" w:type="paragraph">
    <w:name w:val="x-combo-over"/>
    <w:basedOn w:val="Normal"/>
    <w:rsid w:val="006C5B01"/>
    <w:pPr>
      <w:pBdr>
        <w:top w:color="B5B4B4" w:space="0" w:sz="6" w:val="dotted"/>
        <w:left w:color="B5B4B4" w:space="0" w:sz="6" w:val="dotted"/>
        <w:bottom w:color="B5B4B4" w:space="0" w:sz="6" w:val="dotted"/>
        <w:right w:color="B5B4B4" w:space="0" w:sz="6" w:val="dotted"/>
      </w:pBdr>
      <w:shd w:color="auto" w:fill="F1F1F1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" w:type="paragraph">
    <w:name w:val="my-list"/>
    <w:basedOn w:val="Normal"/>
    <w:rsid w:val="006C5B01"/>
    <w:pPr>
      <w:pBdr>
        <w:top w:color="D0D0D0" w:space="0" w:sz="6" w:val="single"/>
        <w:left w:color="D0D0D0" w:space="0" w:sz="6" w:val="single"/>
        <w:bottom w:color="D0D0D0" w:space="0" w:sz="6" w:val="single"/>
        <w:right w:color="D0D0D0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ahoma" w:cs="Tahoma" w:hAnsi="Tahoma"/>
      <w:sz w:val="26"/>
      <w:szCs w:val="26"/>
      <w:lang w:val="hr-HR"/>
    </w:rPr>
  </w:style>
  <w:style w:customStyle="1" w:styleId="my-list-notchecked" w:type="paragraph">
    <w:name w:val="my-list-notchecked"/>
    <w:basedOn w:val="Normal"/>
    <w:rsid w:val="006C5B01"/>
    <w:pPr>
      <w:spacing w:before="45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checked" w:type="paragraph">
    <w:name w:val="my-list-checked"/>
    <w:basedOn w:val="Normal"/>
    <w:rsid w:val="006C5B01"/>
    <w:pPr>
      <w:spacing w:before="45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flat" w:type="paragraph">
    <w:name w:val="my-list-flat"/>
    <w:basedOn w:val="Normal"/>
    <w:rsid w:val="006C5B01"/>
    <w:pPr>
      <w:pBdr>
        <w:top w:color="6593CF" w:space="0" w:sz="6" w:val="single"/>
        <w:left w:color="6593CF" w:space="0" w:sz="6" w:val="single"/>
        <w:bottom w:color="6593CF" w:space="0" w:sz="6" w:val="single"/>
        <w:right w:color="6593CF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text" w:type="paragraph">
    <w:name w:val="my-list-item-text"/>
    <w:basedOn w:val="Normal"/>
    <w:rsid w:val="006C5B01"/>
    <w:pPr>
      <w:spacing w:after="100" w:afterAutospacing="1" w:before="100" w:beforeAutospacing="1" w:line="285" w:lineRule="atLeast"/>
    </w:pPr>
    <w:rPr>
      <w:rFonts w:ascii="Times New Roman" w:hAnsi="Times New Roman"/>
      <w:sz w:val="17"/>
      <w:szCs w:val="17"/>
      <w:lang w:val="hr-HR"/>
    </w:rPr>
  </w:style>
  <w:style w:customStyle="1" w:styleId="my-list-item-ml" w:type="paragraph">
    <w:name w:val="my-list-item-m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c" w:type="paragraph">
    <w:name w:val="my-list-item-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view" w:type="paragraph">
    <w:name w:val="x-view"/>
    <w:basedOn w:val="Normal"/>
    <w:rsid w:val="006C5B01"/>
    <w:pPr>
      <w:pBdr>
        <w:top w:color="98C0F4" w:space="1" w:sz="6" w:val="single"/>
        <w:left w:color="98C0F4" w:space="1" w:sz="6" w:val="single"/>
        <w:bottom w:color="98C0F4" w:space="1" w:sz="6" w:val="single"/>
        <w:right w:color="98C0F4" w:space="1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view-item" w:type="paragraph">
    <w:name w:val="x-view-item"/>
    <w:basedOn w:val="Normal"/>
    <w:rsid w:val="006C5B01"/>
    <w:pPr>
      <w:pBdr>
        <w:top w:color="FFFFFF" w:space="2" w:sz="6" w:val="single"/>
        <w:left w:color="FFFFFF" w:space="2" w:sz="6" w:val="single"/>
        <w:bottom w:color="FFFFFF" w:space="2" w:sz="6" w:val="single"/>
        <w:right w:color="FFFFFF" w:space="2" w:sz="6" w:val="single"/>
      </w:pBdr>
      <w:spacing w:after="100" w:afterAutospacing="1" w:before="100" w:beforeAutospacing="1"/>
    </w:pPr>
    <w:rPr>
      <w:rFonts w:ascii="Tahoma" w:cs="Tahoma" w:hAnsi="Tahoma"/>
      <w:sz w:val="18"/>
      <w:szCs w:val="18"/>
      <w:lang w:val="hr-HR"/>
    </w:rPr>
  </w:style>
  <w:style w:customStyle="1" w:styleId="x-view-item-over" w:type="paragraph">
    <w:name w:val="x-view-item-over"/>
    <w:basedOn w:val="Normal"/>
    <w:rsid w:val="006C5B01"/>
    <w:pPr>
      <w:pBdr>
        <w:top w:color="DDDDDD" w:space="0" w:sz="6" w:val="dotted"/>
        <w:left w:color="DDDDDD" w:space="0" w:sz="6" w:val="dotted"/>
        <w:bottom w:color="DDDDDD" w:space="0" w:sz="6" w:val="dotted"/>
        <w:right w:color="DDDDDD" w:space="0" w:sz="6" w:val="dotted"/>
      </w:pBdr>
      <w:shd w:color="auto" w:fill="EFEFE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view-item-sel" w:type="paragraph">
    <w:name w:val="x-view-item-sel"/>
    <w:basedOn w:val="Normal"/>
    <w:rsid w:val="006C5B01"/>
    <w:pPr>
      <w:pBdr>
        <w:top w:color="A3BAE9" w:space="0" w:sz="6" w:val="dotted"/>
        <w:left w:color="A3BAE9" w:space="0" w:sz="6" w:val="dotted"/>
        <w:bottom w:color="A3BAE9" w:space="0" w:sz="6" w:val="dotted"/>
        <w:right w:color="A3BAE9" w:space="0" w:sz="6" w:val="dotted"/>
      </w:pBdr>
      <w:shd w:color="auto" w:fill="DFE8F6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vsplitbar" w:type="paragraph">
    <w:name w:val="x-vsplitba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hsplitbar" w:type="paragraph">
    <w:name w:val="x-hsplitbar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splitbar-shim" w:type="paragraph">
    <w:name w:val="my-splitbar-shim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splitbar-transparent" w:type="paragraph">
    <w:name w:val="my-splitbar-transparen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splitbar-proxy" w:type="paragraph">
    <w:name w:val="my-splitbar-proxy"/>
    <w:basedOn w:val="Normal"/>
    <w:rsid w:val="006C5B01"/>
    <w:pPr>
      <w:shd w:color="auto" w:fill="929090" w:val="clear"/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status-text" w:type="paragraph">
    <w:name w:val="x-status-text"/>
    <w:basedOn w:val="Normal"/>
    <w:rsid w:val="006C5B01"/>
    <w:pPr>
      <w:spacing w:line="432" w:lineRule="atLeast"/>
    </w:pPr>
    <w:rPr>
      <w:rFonts w:ascii="Tahoma" w:cs="Tahoma" w:hAnsi="Tahoma"/>
      <w:color w:val="000000"/>
      <w:sz w:val="18"/>
      <w:szCs w:val="18"/>
      <w:lang w:val="hr-HR"/>
    </w:rPr>
  </w:style>
  <w:style w:customStyle="1" w:styleId="my-tbl" w:type="paragraph">
    <w:name w:val="my-tbl"/>
    <w:basedOn w:val="Normal"/>
    <w:rsid w:val="006C5B01"/>
    <w:pPr>
      <w:pBdr>
        <w:top w:color="C6C5C5" w:space="0" w:sz="6" w:val="single"/>
        <w:left w:color="C6C5C5" w:space="0" w:sz="6" w:val="single"/>
        <w:bottom w:color="C6C5C5" w:space="0" w:sz="6" w:val="single"/>
        <w:right w:color="C6C5C5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cs="Arial"/>
      <w:sz w:val="17"/>
      <w:szCs w:val="17"/>
      <w:lang w:val="hr-HR"/>
    </w:rPr>
  </w:style>
  <w:style w:customStyle="1" w:styleId="my-tbl-col-text" w:type="paragraph">
    <w:name w:val="my-tbl-col-text"/>
    <w:basedOn w:val="Normal"/>
    <w:rsid w:val="006C5B01"/>
    <w:pPr>
      <w:spacing w:after="100" w:afterAutospacing="1" w:before="100" w:beforeAutospacing="1" w:line="432" w:lineRule="atLeast"/>
    </w:pPr>
    <w:rPr>
      <w:rFonts w:cs="Arial"/>
      <w:color w:val="000000"/>
      <w:sz w:val="17"/>
      <w:szCs w:val="17"/>
      <w:lang w:val="hr-HR"/>
    </w:rPr>
  </w:style>
  <w:style w:customStyle="1" w:styleId="my-tbl-col" w:type="paragraph">
    <w:name w:val="my-tbl-col"/>
    <w:basedOn w:val="Normal"/>
    <w:rsid w:val="006C5B01"/>
    <w:pPr>
      <w:pBdr>
        <w:right w:color="D5D5D5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col-splitter" w:type="paragraph">
    <w:name w:val="my-tbl-col-split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col-over" w:type="paragraph">
    <w:name w:val="my-tbl-col-ov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data" w:type="paragraph">
    <w:name w:val="my-tbl-data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" w:type="paragraph">
    <w:name w:val="my-tbl-item"/>
    <w:basedOn w:val="Normal"/>
    <w:rsid w:val="006C5B01"/>
    <w:pPr>
      <w:pBdr>
        <w:top w:color="FFFFFF" w:space="0" w:sz="6" w:val="single"/>
        <w:bottom w:color="EDEDED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over" w:type="paragraph">
    <w:name w:val="my-tbl-item-over"/>
    <w:basedOn w:val="Normal"/>
    <w:rsid w:val="006C5B01"/>
    <w:pPr>
      <w:pBdr>
        <w:top w:color="DDDDDD" w:space="0" w:sz="6" w:val="single"/>
        <w:bottom w:color="DDDDDD" w:space="0" w:sz="6" w:val="single"/>
      </w:pBdr>
      <w:shd w:color="auto" w:fill="EFEFE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" w:type="paragraph">
    <w:name w:val="my-tre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17"/>
      <w:szCs w:val="17"/>
      <w:lang w:val="hr-HR"/>
    </w:rPr>
  </w:style>
  <w:style w:customStyle="1" w:styleId="my-root-item" w:type="paragraph">
    <w:name w:val="my-root-ite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item" w:type="paragraph">
    <w:name w:val="my-treeite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17"/>
      <w:szCs w:val="17"/>
      <w:lang w:val="hr-HR"/>
    </w:rPr>
  </w:style>
  <w:style w:customStyle="1" w:styleId="my-tree-indent" w:type="paragraph">
    <w:name w:val="my-tree-inden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tree-left" w:type="paragraph">
    <w:name w:val="my-tree-lef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tree-right" w:type="paragraph">
    <w:name w:val="my-tree-righ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tree-close" w:type="paragraph">
    <w:name w:val="my-tree-clos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-open" w:type="paragraph">
    <w:name w:val="my-tree-ope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-notchecked" w:type="paragraph">
    <w:name w:val="my-tree-notcheck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-checked" w:type="paragraph">
    <w:name w:val="my-tree-check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tree-folder" w:type="paragraph">
    <w:name w:val="tree-fol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tree-folder-open" w:type="paragraph">
    <w:name w:val="tree-folder-ope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indent" w:type="paragraph">
    <w:name w:val="my-treetbl-inden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treetbl-left" w:type="paragraph">
    <w:name w:val="my-treetbl-lef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treetbl-right" w:type="paragraph">
    <w:name w:val="my-treetbl-righ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treetbl-close" w:type="paragraph">
    <w:name w:val="my-treetbl-clos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open" w:type="paragraph">
    <w:name w:val="my-treetbl-ope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notchecked" w:type="paragraph">
    <w:name w:val="my-treetbl-notcheck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hecked" w:type="paragraph">
    <w:name w:val="my-treetbl-check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" w:type="paragraph">
    <w:name w:val="my-treetbl"/>
    <w:basedOn w:val="Normal"/>
    <w:rsid w:val="006C5B01"/>
    <w:pPr>
      <w:pBdr>
        <w:top w:color="C6C5C5" w:space="0" w:sz="6" w:val="single"/>
        <w:left w:color="C6C5C5" w:space="0" w:sz="6" w:val="single"/>
        <w:bottom w:color="C6C5C5" w:space="0" w:sz="6" w:val="single"/>
        <w:right w:color="C6C5C5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ol-text" w:type="paragraph">
    <w:name w:val="my-treetbl-col-text"/>
    <w:basedOn w:val="Normal"/>
    <w:rsid w:val="006C5B01"/>
    <w:pPr>
      <w:spacing w:after="100" w:afterAutospacing="1" w:before="100" w:beforeAutospacing="1" w:line="432" w:lineRule="atLeast"/>
    </w:pPr>
    <w:rPr>
      <w:rFonts w:cs="Arial"/>
      <w:color w:val="000000"/>
      <w:sz w:val="18"/>
      <w:szCs w:val="18"/>
      <w:lang w:val="hr-HR"/>
    </w:rPr>
  </w:style>
  <w:style w:customStyle="1" w:styleId="my-treetbl-col" w:type="paragraph">
    <w:name w:val="my-treetbl-col"/>
    <w:basedOn w:val="Normal"/>
    <w:rsid w:val="006C5B01"/>
    <w:pPr>
      <w:pBdr>
        <w:right w:color="D5D5D5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ol-splitter" w:type="paragraph">
    <w:name w:val="my-treetbl-col-split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ol-over" w:type="paragraph">
    <w:name w:val="my-treetbl-col-ov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data" w:type="paragraph">
    <w:name w:val="my-treetbl-data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item" w:type="paragraph">
    <w:name w:val="my-treetbl-item"/>
    <w:basedOn w:val="Normal"/>
    <w:rsid w:val="006C5B01"/>
    <w:pPr>
      <w:pBdr>
        <w:top w:color="FFFFFF" w:space="0" w:sz="6" w:val="single"/>
        <w:bottom w:color="EDEDED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item-over" w:type="paragraph">
    <w:name w:val="my-treetbl-item-over"/>
    <w:basedOn w:val="Normal"/>
    <w:rsid w:val="006C5B01"/>
    <w:pPr>
      <w:pBdr>
        <w:top w:color="DDDDDD" w:space="0" w:sz="6" w:val="single"/>
        <w:bottom w:color="DDDDDD" w:space="0" w:sz="6" w:val="single"/>
      </w:pBdr>
      <w:shd w:color="auto" w:fill="EFEFE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item-sel" w:type="paragraph">
    <w:name w:val="my-treetbl-item-sel"/>
    <w:basedOn w:val="Normal"/>
    <w:rsid w:val="006C5B01"/>
    <w:pPr>
      <w:pBdr>
        <w:top w:color="9EB8ED" w:space="0" w:sz="6" w:val="dotted"/>
        <w:bottom w:color="9EB8ED" w:space="0" w:sz="6" w:val="dotted"/>
      </w:pBdr>
      <w:shd w:color="auto" w:fill="D9E1E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c" w:type="paragraph">
    <w:name w:val="x-panel-b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bc" w:type="paragraph">
    <w:name w:val="x-window-b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info" w:type="paragraph">
    <w:name w:val="my-info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" w:type="paragraph">
    <w:name w:val="x-window"/>
    <w:basedOn w:val="Normal"/>
    <w:rsid w:val="006C5B01"/>
    <w:pPr>
      <w:pBdr>
        <w:top w:color="AAAAAA" w:space="0" w:sz="6" w:val="single"/>
        <w:left w:color="AAAAAA" w:space="0" w:sz="6" w:val="single"/>
        <w:bottom w:color="AAAAAA" w:space="0" w:sz="6" w:val="single"/>
        <w:right w:color="AAAAAA" w:space="0" w:sz="6" w:val="single"/>
      </w:pBdr>
      <w:shd w:color="auto" w:fill="E2E2E2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info-icon" w:type="paragraph">
    <w:name w:val="x-form-info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heck-col-on-disabled" w:type="paragraph">
    <w:name w:val="x-grid3-check-col-on-disabl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ractpanel" w:type="paragraph">
    <w:name w:val="extractpanel"/>
    <w:basedOn w:val="Normal"/>
    <w:rsid w:val="006C5B01"/>
    <w:pPr>
      <w:spacing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warning" w:type="paragraph">
    <w:name w:val="warn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nfotable" w:type="paragraph">
    <w:name w:val="info_table"/>
    <w:basedOn w:val="Normal"/>
    <w:rsid w:val="006C5B01"/>
    <w:pPr>
      <w:pBdr>
        <w:bottom w:color="BBBBBB" w:space="0" w:sz="6" w:val="single"/>
      </w:pBdr>
      <w:spacing w:after="150" w:before="6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text-label-normal" w:type="paragraph">
    <w:name w:val="text-label-normal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text-normal" w:type="paragraph">
    <w:name w:val="text-normal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text-label-bold" w:type="paragraph">
    <w:name w:val="text-label-bold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b/>
      <w:bCs/>
      <w:sz w:val="17"/>
      <w:szCs w:val="17"/>
      <w:lang w:val="hr-HR"/>
    </w:rPr>
  </w:style>
  <w:style w:customStyle="1" w:styleId="text-bold" w:type="paragraph">
    <w:name w:val="text-bold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b/>
      <w:bCs/>
      <w:sz w:val="17"/>
      <w:szCs w:val="17"/>
      <w:lang w:val="hr-HR"/>
    </w:rPr>
  </w:style>
  <w:style w:customStyle="1" w:styleId="text-status" w:type="paragraph">
    <w:name w:val="text-status"/>
    <w:basedOn w:val="Normal"/>
    <w:rsid w:val="006C5B01"/>
    <w:pPr>
      <w:spacing w:after="100" w:afterAutospacing="1" w:before="100" w:beforeAutospacing="1" w:line="300" w:lineRule="atLeast"/>
    </w:pPr>
    <w:rPr>
      <w:rFonts w:ascii="Tahoma" w:cs="Tahoma" w:hAnsi="Tahoma"/>
      <w:sz w:val="17"/>
      <w:szCs w:val="17"/>
      <w:lang w:val="hr-HR"/>
    </w:rPr>
  </w:style>
  <w:style w:customStyle="1" w:styleId="mcecontentbody" w:type="paragraph">
    <w:name w:val="mcecontentbody"/>
    <w:basedOn w:val="Normal"/>
    <w:rsid w:val="006C5B01"/>
    <w:pPr>
      <w:spacing w:after="100" w:afterAutospacing="1" w:before="100" w:beforeAutospacing="1" w:line="300" w:lineRule="auto"/>
    </w:pPr>
    <w:rPr>
      <w:rFonts w:ascii="Times" w:cs="Times" w:hAnsi="Times"/>
      <w:szCs w:val="24"/>
      <w:lang w:val="hr-HR"/>
    </w:rPr>
  </w:style>
  <w:style w:customStyle="1" w:styleId="prefix1" w:type="paragraph">
    <w:name w:val="prefix_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2" w:type="paragraph">
    <w:name w:val="prefix_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3" w:type="paragraph">
    <w:name w:val="prefix_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4" w:type="paragraph">
    <w:name w:val="prefix_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5" w:type="paragraph">
    <w:name w:val="prefix_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6" w:type="paragraph">
    <w:name w:val="prefix_6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7" w:type="paragraph">
    <w:name w:val="prefix_7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8" w:type="paragraph">
    <w:name w:val="prefix_8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9" w:type="paragraph">
    <w:name w:val="prefix_9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10" w:type="paragraph">
    <w:name w:val="prefix_10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11" w:type="paragraph">
    <w:name w:val="prefix_1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1" w:type="paragraph">
    <w:name w:val="suffix_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2" w:type="paragraph">
    <w:name w:val="suffix_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3" w:type="paragraph">
    <w:name w:val="suffix_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4" w:type="paragraph">
    <w:name w:val="suffix_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5" w:type="paragraph">
    <w:name w:val="suffix_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6" w:type="paragraph">
    <w:name w:val="suffix_6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7" w:type="paragraph">
    <w:name w:val="suffix_7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8" w:type="paragraph">
    <w:name w:val="suffix_8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9" w:type="paragraph">
    <w:name w:val="suffix_9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10" w:type="paragraph">
    <w:name w:val="suffix_10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11" w:type="paragraph">
    <w:name w:val="suffix_1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cont" w:type="paragraph">
    <w:name w:val="co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image" w:type="paragraph">
    <w:name w:val="galleria-imag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shim" w:type="paragraph">
    <w:name w:val="ext-shi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c" w:type="paragraph">
    <w:name w:val="xst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c" w:type="paragraph">
    <w:name w:val="xsb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l" w:type="paragraph">
    <w:name w:val="xst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r" w:type="paragraph">
    <w:name w:val="xst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l" w:type="paragraph">
    <w:name w:val="xsb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r" w:type="paragraph">
    <w:name w:val="xsb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c" w:type="paragraph">
    <w:name w:val="xs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ml" w:type="paragraph">
    <w:name w:val="xsm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mr" w:type="paragraph">
    <w:name w:val="xsm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mc" w:type="paragraph">
    <w:name w:val="xsm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" w:type="paragraph">
    <w:name w:val="x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" w:type="paragraph">
    <w:name w:val="xsb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spacer" w:type="paragraph">
    <w:name w:val="x-tab-strip-spac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s-text" w:type="paragraph">
    <w:name w:val="x-tabs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right" w:type="paragraph">
    <w:name w:val="x-tab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left" w:type="paragraph">
    <w:name w:val="x-tab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inner" w:type="paragraph">
    <w:name w:val="x-tab-strip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close" w:type="paragraph">
    <w:name w:val="x-tab-strip-clos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" w:type="paragraph">
    <w:name w:val="x-form-trigg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date-trigger" w:type="paragraph">
    <w:name w:val="x-form-date-trigg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lear-trigger" w:type="paragraph">
    <w:name w:val="x-form-clear-trigg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search-trigger" w:type="paragraph">
    <w:name w:val="x-form-search-trigg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-over" w:type="paragraph">
    <w:name w:val="x-form-trigger-ov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-click" w:type="paragraph">
    <w:name w:val="x-form-trigger-clic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box" w:type="paragraph">
    <w:name w:val="x-form-checkbox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num-field" w:type="paragraph">
    <w:name w:val="x-form-num-fiel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ytb-text" w:type="paragraph">
    <w:name w:val="ytb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ytb-sep" w:type="paragraph">
    <w:name w:val="ytb-se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ytb-spacer" w:type="paragraph">
    <w:name w:val="ytb-spac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tatus-busy" w:type="paragraph">
    <w:name w:val="x-status-bus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tatus-text-panel" w:type="paragraph">
    <w:name w:val="x-status-text-pan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marker-hd" w:type="paragraph">
    <w:name w:val="x-grid3-marker-h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marker" w:type="paragraph">
    <w:name w:val="x-grid3-mark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" w:type="paragraph">
    <w:name w:val="x-grid3-cel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dd-wrap" w:type="paragraph">
    <w:name w:val="x-grid3-dd-wra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expander" w:type="paragraph">
    <w:name w:val="x-grid3-td-expan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checker" w:type="paragraph">
    <w:name w:val="x-grid3-td-check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numberer" w:type="paragraph">
    <w:name w:val="x-grid3-td-number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-group-body" w:type="paragraph">
    <w:name w:val="x-grid-group-bod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node-icon" w:type="paragraph">
    <w:name w:val="x-tree-node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node-inline-icon" w:type="paragraph">
    <w:name w:val="x-tree-node-inline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node-over" w:type="paragraph">
    <w:name w:val="x-tree-node-ov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selected" w:type="paragraph">
    <w:name w:val="x-tree-select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active" w:type="paragraph">
    <w:name w:val="x-date-activ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item" w:type="paragraph">
    <w:name w:val="x-menu-ite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close" w:type="paragraph">
    <w:name w:val="x-tip-clos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c" w:type="paragraph">
    <w:name w:val="x-tip-t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l" w:type="paragraph">
    <w:name w:val="x-tip-t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r" w:type="paragraph">
    <w:name w:val="x-tip-t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c" w:type="paragraph">
    <w:name w:val="x-tip-b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l" w:type="paragraph">
    <w:name w:val="x-tip-b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r" w:type="paragraph">
    <w:name w:val="x-tip-b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c" w:type="paragraph">
    <w:name w:val="x-tip-m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l" w:type="paragraph">
    <w:name w:val="x-tip-m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r" w:type="paragraph">
    <w:name w:val="x-tip-m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header-text" w:type="paragraph">
    <w:name w:val="x-tip-header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ody" w:type="paragraph">
    <w:name w:val="x-tip-bod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item-checked" w:type="paragraph">
    <w:name w:val="x-menu-item-check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selected" w:type="paragraph">
    <w:name w:val="x-combo-select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icon" w:type="paragraph">
    <w:name w:val="x-panel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footer" w:type="paragraph">
    <w:name w:val="x-panel-foo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tns-center" w:type="paragraph">
    <w:name w:val="x-panel-btns-cen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header" w:type="paragraph">
    <w:name w:val="x-window-hea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footer" w:type="paragraph">
    <w:name w:val="x-window-foo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-text" w:type="paragraph">
    <w:name w:val="x-btn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-noborder" w:type="paragraph">
    <w:name w:val="x-panel-body-nobor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header-noborder" w:type="paragraph">
    <w:name w:val="x-panel-header-nobor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body-noborder" w:type="paragraph">
    <w:name w:val="x-window-body-nobor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body-noborder" w:type="paragraph">
    <w:name w:val="x-tab-panel-body-nobor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header-noborder" w:type="paragraph">
    <w:name w:val="x-tab-panel-header-nobor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footer-noborder" w:type="paragraph">
    <w:name w:val="x-tab-panel-footer-nobor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ollapsed-tools" w:type="paragraph">
    <w:name w:val="x-layout-collapsed-tools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text" w:type="paragraph">
    <w:name w:val="ext-mb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header-text" w:type="paragraph">
    <w:name w:val="x-window-header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input" w:type="paragraph">
    <w:name w:val="ext-mb-inpu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textarea" w:type="paragraph">
    <w:name w:val="ext-mb-textarea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sg-box-wait" w:type="paragraph">
    <w:name w:val="x-msg-box-wa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icon" w:type="paragraph">
    <w:name w:val="ext-mb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info" w:type="paragraph">
    <w:name w:val="ext-mb-info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warning" w:type="paragraph">
    <w:name w:val="ext-mb-warn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question" w:type="paragraph">
    <w:name w:val="ext-mb-questi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error" w:type="paragraph">
    <w:name w:val="ext-mb-erro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end" w:type="paragraph">
    <w:name w:val="x-slider-en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inner" w:type="paragraph">
    <w:name w:val="x-slider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thumb" w:type="paragraph">
    <w:name w:val="x-slider-thumb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loat-right" w:type="paragraph">
    <w:name w:val="x-float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header" w:type="paragraph">
    <w:name w:val="x-date-hea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file" w:type="paragraph">
    <w:name w:val="x-form-fil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file-text" w:type="paragraph">
    <w:name w:val="x-form-file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icon" w:type="paragraph">
    <w:name w:val="x-info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footer" w:type="paragraph">
    <w:name w:val="x-info-foo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" w:type="paragraph">
    <w:name w:val="my-list-ite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over" w:type="paragraph">
    <w:name w:val="my-list-item-ov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sel" w:type="paragraph">
    <w:name w:val="my-list-item-s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cell-overflow" w:type="paragraph">
    <w:name w:val="my-tbl-item-cell-overflow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cell-text" w:type="paragraph">
    <w:name w:val="my-tbl-item-cell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cell-widget" w:type="paragraph">
    <w:name w:val="my-tbl-item-cell-widge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icon" w:type="paragraph">
    <w:name w:val="my-treetbl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ell" w:type="paragraph">
    <w:name w:val="my-treetbl-cel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ell-overflow" w:type="paragraph">
    <w:name w:val="my-treetbl-cell-overflow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ell-text" w:type="paragraph">
    <w:name w:val="my-treetbl-cell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op" w:type="paragraph">
    <w:name w:val="x-tip-to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op-left" w:type="paragraph">
    <w:name w:val="x-tip-top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op-right" w:type="paragraph">
    <w:name w:val="x-tip-top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ft" w:type="paragraph">
    <w:name w:val="x-tip-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ft-left" w:type="paragraph">
    <w:name w:val="x-tip-ft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ft-right" w:type="paragraph">
    <w:name w:val="x-tip-ft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d-left" w:type="paragraph">
    <w:name w:val="x-tip-bd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d-right" w:type="paragraph">
    <w:name w:val="x-tip-bd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-toggle" w:type="paragraph">
    <w:name w:val="x-tool-toggl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btns-center" w:type="paragraph">
    <w:name w:val="x-form-btns-cen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name" w:type="paragraph">
    <w:name w:val="x-grid3-td-nam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header" w:type="paragraph">
    <w:name w:val="x-tip-hea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d-inner" w:type="paragraph">
    <w:name w:val="x-tip-bd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l" w:type="paragraph">
    <w:name w:val="my-list-item-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icon" w:type="paragraph">
    <w:name w:val="my-list-item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r" w:type="paragraph">
    <w:name w:val="my-list-item-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thumbnails" w:type="paragraph">
    <w:name w:val="galleria-thumbnails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info" w:type="paragraph">
    <w:name w:val="galleria-info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hidden" w:type="paragraph">
    <w:name w:val="hidde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tbar-page-first" w:type="paragraph">
    <w:name w:val="x-tbar-page-fir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loading" w:type="paragraph">
    <w:name w:val="x-tbar-load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last" w:type="paragraph">
    <w:name w:val="x-tbar-page-la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next" w:type="paragraph">
    <w:name w:val="x-tbar-page-n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prev" w:type="paragraph">
    <w:name w:val="x-tbar-page-prev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wait" w:type="paragraph">
    <w:name w:val="icon-wa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top" w:type="paragraph">
    <w:name w:val="arrow-to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bottom" w:type="paragraph">
    <w:name w:val="arrow-botto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up" w:type="paragraph">
    <w:name w:val="arrow-u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down" w:type="paragraph">
    <w:name w:val="arrow-dow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left" w:type="paragraph">
    <w:name w:val="arrow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double-left" w:type="paragraph">
    <w:name w:val="arrow-double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right" w:type="paragraph">
    <w:name w:val="arrow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double-right" w:type="paragraph">
    <w:name w:val="arrow-double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icon-asc" w:type="paragraph">
    <w:name w:val="my-icon-as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icon-desc" w:type="paragraph">
    <w:name w:val="my-icon-des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sel" w:type="paragraph">
    <w:name w:val="my-tbl-item-sel"/>
    <w:basedOn w:val="Normal"/>
    <w:rsid w:val="006C5B01"/>
    <w:pPr>
      <w:pBdr>
        <w:top w:color="9EB8ED" w:space="0" w:sz="6" w:val="dotted"/>
        <w:bottom w:color="9EB8ED" w:space="0" w:sz="6" w:val="dotted"/>
      </w:pBdr>
      <w:shd w:color="auto" w:fill="D9E1E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-panel" w:type="paragraph">
    <w:name w:val="x-grid-pan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eader-inner" w:type="paragraph">
    <w:name w:val="x-grid3-header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scroller" w:type="paragraph">
    <w:name w:val="x-grid3-scroll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ilter" w:type="paragraph">
    <w:name w:val="icon-fil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house" w:type="paragraph">
    <w:name w:val="icon-hous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house-link" w:type="paragraph">
    <w:name w:val="icon-house-lin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pplication-home" w:type="paragraph">
    <w:name w:val="icon-application-hom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thumb-up" w:type="paragraph">
    <w:name w:val="icon-thumb-u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newspaper" w:type="paragraph">
    <w:name w:val="icon-newspap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ook" w:type="paragraph">
    <w:name w:val="icon-boo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gold-medal" w:type="paragraph">
    <w:name w:val="icon-gold-meda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world-link" w:type="paragraph">
    <w:name w:val="icon-world-lin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icture" w:type="paragraph">
    <w:name w:val="icon-pictur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report" w:type="paragraph">
    <w:name w:val="icon-repor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ilm" w:type="paragraph">
    <w:name w:val="icon-fil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tick" w:type="paragraph">
    <w:name w:val="icon-tic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ink" w:type="paragraph">
    <w:name w:val="icon-lin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dd" w:type="paragraph">
    <w:name w:val="icon-ad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edit" w:type="paragraph">
    <w:name w:val="icon-ed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delete" w:type="paragraph">
    <w:name w:val="icon-dele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table" w:type="paragraph">
    <w:name w:val="icon-tabl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ist" w:type="paragraph">
    <w:name w:val="icon-li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orm" w:type="paragraph">
    <w:name w:val="icon-for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search" w:type="paragraph">
    <w:name w:val="icon-searc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view" w:type="paragraph">
    <w:name w:val="icon-view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text-bullets" w:type="paragraph">
    <w:name w:val="icon-text-bullets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hangepasswd" w:type="paragraph">
    <w:name w:val="icon-changepassw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ser" w:type="paragraph">
    <w:name w:val="icon-us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group" w:type="paragraph">
    <w:name w:val="icon-grou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ock" w:type="paragraph">
    <w:name w:val="icon-loc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ile" w:type="paragraph">
    <w:name w:val="icon-fil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hart-bar" w:type="paragraph">
    <w:name w:val="icon-chart-ba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ile-pdf" w:type="paragraph">
    <w:name w:val="icon-file-pdf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ile-shipment" w:type="paragraph">
    <w:name w:val="icon-file-shipme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ile-edit" w:type="paragraph">
    <w:name w:val="icon-file-ed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inked-file" w:type="paragraph">
    <w:name w:val="icon-linked-fil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request" w:type="paragraph">
    <w:name w:val="icon-reque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request-shipment" w:type="paragraph">
    <w:name w:val="icon-request-shipme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request-edit" w:type="paragraph">
    <w:name w:val="icon-request-ed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request-multiple" w:type="paragraph">
    <w:name w:val="icon-request-multipl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information" w:type="paragraph">
    <w:name w:val="icon-informati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money" w:type="paragraph">
    <w:name w:val="icon-mone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map" w:type="paragraph">
    <w:name w:val="icon-ma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arcel-identification" w:type="paragraph">
    <w:name w:val="icon-parcel-identificati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age-world" w:type="paragraph">
    <w:name w:val="icon-page-worl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age-stack" w:type="paragraph">
    <w:name w:val="icon-page-stac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wrench" w:type="paragraph">
    <w:name w:val="icon-wrenc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older-user" w:type="paragraph">
    <w:name w:val="icon-folder-us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document" w:type="paragraph">
    <w:name w:val="icon-docume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document-download" w:type="paragraph">
    <w:name w:val="icon-document-downloa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document-upload" w:type="paragraph">
    <w:name w:val="icon-document-uploa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etter-open" w:type="paragraph">
    <w:name w:val="icon-letter-ope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world" w:type="paragraph">
    <w:name w:val="icon-worl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uilding" w:type="paragraph">
    <w:name w:val="icon-build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ricks" w:type="paragraph">
    <w:name w:val="icon-bricks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refresh" w:type="paragraph">
    <w:name w:val="icon-refres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rint" w:type="paragraph">
    <w:name w:val="icon-pri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age" w:type="paragraph">
    <w:name w:val="icon-pag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alendar" w:type="paragraph">
    <w:name w:val="icon-calenda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ightning" w:type="paragraph">
    <w:name w:val="icon-lightn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age-find" w:type="paragraph">
    <w:name w:val="icon-page-fin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email" w:type="paragraph">
    <w:name w:val="icon-emai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new-entry" w:type="paragraph">
    <w:name w:val="icon-new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inked-entry" w:type="paragraph">
    <w:name w:val="icon-linked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rint-entry" w:type="paragraph">
    <w:name w:val="icon-print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ctivate-entry" w:type="paragraph">
    <w:name w:val="icon-activate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ancel-entry" w:type="paragraph">
    <w:name w:val="icon-cancel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delete-entry" w:type="paragraph">
    <w:name w:val="icon-delete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edit-entry" w:type="paragraph">
    <w:name w:val="icon-edit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activate" w:type="paragraph">
    <w:name w:val="icon-unit-activa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add" w:type="paragraph">
    <w:name w:val="icon-unit-ad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writeoff" w:type="paragraph">
    <w:name w:val="icon-unit-writeoff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delete" w:type="paragraph">
    <w:name w:val="icon-unit-dele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transfer" w:type="paragraph">
    <w:name w:val="icon-unit-transf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" w:type="paragraph">
    <w:name w:val="icon-un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edit" w:type="paragraph">
    <w:name w:val="icon-unit-ed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cancel" w:type="paragraph">
    <w:name w:val="icon-unit-canc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zoom-in" w:type="paragraph">
    <w:name w:val="icon-zoom-i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zoom-out" w:type="paragraph">
    <w:name w:val="icon-zoom-ou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1sheet" w:type="paragraph">
    <w:name w:val="icon-a1shee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2sheet" w:type="paragraph">
    <w:name w:val="icon-a2shee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sheet" w:type="paragraph">
    <w:name w:val="icon-bshee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sheet" w:type="paragraph">
    <w:name w:val="icon-cshee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sterisk" w:type="paragraph">
    <w:name w:val="icon-asteris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expand" w:type="paragraph">
    <w:name w:val="icon-expan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ollapse" w:type="paragraph">
    <w:name w:val="icon-collaps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map-go" w:type="paragraph">
    <w:name w:val="icon-map-go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map-delete" w:type="paragraph">
    <w:name w:val="icon-map-dele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map-edit" w:type="paragraph">
    <w:name w:val="icon-map-ed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map-magnify" w:type="paragraph">
    <w:name w:val="icon-map-magnif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rrow-up" w:type="paragraph">
    <w:name w:val="icon-arrow-u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rrow-down" w:type="paragraph">
    <w:name w:val="icon-arrow-dow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ullet-arrow-up" w:type="paragraph">
    <w:name w:val="icon-bullet-arrow-u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ullet-arrow-down" w:type="paragraph">
    <w:name w:val="icon-bullet-arrow-dow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ack" w:type="paragraph">
    <w:name w:val="icon-bac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omplete" w:type="paragraph">
    <w:name w:val="icon-comple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ontinue" w:type="paragraph">
    <w:name w:val="icon-continu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save" w:type="paragraph">
    <w:name w:val="icon-sav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ancel" w:type="paragraph">
    <w:name w:val="icon-canc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save-and-cancel" w:type="paragraph">
    <w:name w:val="icon-save-and-canc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terminate" w:type="paragraph">
    <w:name w:val="icon-termina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digital-signature" w:type="paragraph">
    <w:name w:val="icon-digital-signatur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group-add" w:type="paragraph">
    <w:name w:val="icon-group-ad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ok" w:type="paragraph">
    <w:name w:val="icon-o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warning" w:type="paragraph">
    <w:name w:val="icon-warn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error" w:type="paragraph">
    <w:name w:val="icon-erro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oading" w:type="paragraph">
    <w:name w:val="icon-load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dialog-warning" w:type="paragraph">
    <w:name w:val="dialog-warn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active-hover" w:type="paragraph">
    <w:name w:val="x-date-active-hov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info-text" w:type="paragraph">
    <w:name w:val="galleria-info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text" w:type="character">
    <w:name w:val="x-tab-strip-text"/>
    <w:basedOn w:val="Zadanifontodlomka"/>
    <w:rsid w:val="006C5B01"/>
  </w:style>
  <w:style w:customStyle="1" w:styleId="grid13" w:type="paragraph">
    <w:name w:val="grid_13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21" w:type="paragraph">
    <w:name w:val="grid_2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31" w:type="paragraph">
    <w:name w:val="grid_3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41" w:type="paragraph">
    <w:name w:val="grid_4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51" w:type="paragraph">
    <w:name w:val="grid_5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61" w:type="paragraph">
    <w:name w:val="grid_6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71" w:type="paragraph">
    <w:name w:val="grid_7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81" w:type="paragraph">
    <w:name w:val="grid_8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91" w:type="paragraph">
    <w:name w:val="grid_9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101" w:type="paragraph">
    <w:name w:val="grid_10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111" w:type="paragraph">
    <w:name w:val="grid_11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121" w:type="paragraph">
    <w:name w:val="grid_12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prefix12" w:type="paragraph">
    <w:name w:val="prefix_1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21" w:type="paragraph">
    <w:name w:val="prefix_2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31" w:type="paragraph">
    <w:name w:val="prefix_3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41" w:type="paragraph">
    <w:name w:val="prefix_4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51" w:type="paragraph">
    <w:name w:val="prefix_5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61" w:type="paragraph">
    <w:name w:val="prefix_6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71" w:type="paragraph">
    <w:name w:val="prefix_7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81" w:type="paragraph">
    <w:name w:val="prefix_8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91" w:type="paragraph">
    <w:name w:val="prefix_9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101" w:type="paragraph">
    <w:name w:val="prefix_10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111" w:type="paragraph">
    <w:name w:val="prefix_11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12" w:type="paragraph">
    <w:name w:val="suffix_1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21" w:type="paragraph">
    <w:name w:val="suffix_2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31" w:type="paragraph">
    <w:name w:val="suffix_3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41" w:type="paragraph">
    <w:name w:val="suffix_4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51" w:type="paragraph">
    <w:name w:val="suffix_5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61" w:type="paragraph">
    <w:name w:val="suffix_6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71" w:type="paragraph">
    <w:name w:val="suffix_7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81" w:type="paragraph">
    <w:name w:val="suffix_8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91" w:type="paragraph">
    <w:name w:val="suffix_9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101" w:type="paragraph">
    <w:name w:val="suffix_10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111" w:type="paragraph">
    <w:name w:val="suffix_11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testimonial1" w:type="paragraph">
    <w:name w:val="testimonial1"/>
    <w:basedOn w:val="Normal"/>
    <w:rsid w:val="006C5B01"/>
    <w:pPr>
      <w:spacing w:after="300" w:before="30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cont1" w:type="paragraph">
    <w:name w:val="cont1"/>
    <w:basedOn w:val="Normal"/>
    <w:rsid w:val="006C5B01"/>
    <w:pPr>
      <w:pBdr>
        <w:top w:color="CCCCCC" w:space="5" w:sz="6" w:val="single"/>
        <w:left w:color="CCCCCC" w:space="5" w:sz="6" w:val="single"/>
        <w:bottom w:color="CCCCCC" w:space="5" w:sz="6" w:val="single"/>
        <w:right w:color="CCCCCC" w:space="5" w:sz="6" w:val="single"/>
      </w:pBdr>
      <w:shd w:color="auto" w:fill="F9F9F9" w:val="clear"/>
      <w:spacing w:after="180" w:before="100" w:beforeAutospacing="1" w:line="384" w:lineRule="atLeast"/>
    </w:pPr>
    <w:rPr>
      <w:rFonts w:ascii="Times New Roman" w:hAnsi="Times New Roman"/>
      <w:szCs w:val="24"/>
      <w:lang w:val="hr-HR"/>
    </w:rPr>
  </w:style>
  <w:style w:customStyle="1" w:styleId="galleria-image1" w:type="paragraph">
    <w:name w:val="galleria-image1"/>
    <w:basedOn w:val="Normal"/>
    <w:rsid w:val="006C5B01"/>
    <w:pPr>
      <w:shd w:color="auto" w:fill="CCCCCC" w:val="clear"/>
      <w:spacing w:after="100" w:afterAutospacing="1" w:before="100" w:beforeAutospacing="1" w:line="432" w:lineRule="atLeast"/>
      <w:ind w:right="150"/>
    </w:pPr>
    <w:rPr>
      <w:rFonts w:ascii="Times New Roman" w:hAnsi="Times New Roman"/>
      <w:sz w:val="26"/>
      <w:szCs w:val="26"/>
      <w:lang w:val="hr-HR"/>
    </w:rPr>
  </w:style>
  <w:style w:customStyle="1" w:styleId="galleria-image2" w:type="paragraph">
    <w:name w:val="galleria-image2"/>
    <w:basedOn w:val="Normal"/>
    <w:rsid w:val="006C5B01"/>
    <w:pPr>
      <w:shd w:color="auto" w:fill="CCCCCC" w:val="clear"/>
      <w:spacing w:after="100" w:afterAutospacing="1" w:before="100" w:beforeAutospacing="1" w:line="432" w:lineRule="atLeast"/>
      <w:ind w:right="120"/>
    </w:pPr>
    <w:rPr>
      <w:rFonts w:ascii="Times New Roman" w:hAnsi="Times New Roman"/>
      <w:sz w:val="26"/>
      <w:szCs w:val="26"/>
      <w:lang w:val="hr-HR"/>
    </w:rPr>
  </w:style>
  <w:style w:customStyle="1" w:styleId="galleria-thumbnails1" w:type="paragraph">
    <w:name w:val="galleria-thumbnails1"/>
    <w:basedOn w:val="Normal"/>
    <w:rsid w:val="006C5B01"/>
    <w:pPr>
      <w:spacing w:after="100" w:afterAutospacing="1" w:before="225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info1" w:type="paragraph">
    <w:name w:val="galleria-info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info-text1" w:type="paragraph">
    <w:name w:val="galleria-info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shim1" w:type="paragraph">
    <w:name w:val="ext-shim1"/>
    <w:basedOn w:val="Normal"/>
    <w:rsid w:val="006C5B01"/>
    <w:pPr>
      <w:spacing w:after="100" w:afterAutospacing="1" w:before="45" w:line="432" w:lineRule="atLeast"/>
      <w:ind w:left="75"/>
    </w:pPr>
    <w:rPr>
      <w:rFonts w:ascii="Times New Roman" w:hAnsi="Times New Roman"/>
      <w:sz w:val="26"/>
      <w:szCs w:val="26"/>
      <w:lang w:val="hr-HR"/>
    </w:rPr>
  </w:style>
  <w:style w:customStyle="1" w:styleId="xstc1" w:type="paragraph">
    <w:name w:val="xst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c1" w:type="paragraph">
    <w:name w:val="xsb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l1" w:type="paragraph">
    <w:name w:val="xst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r1" w:type="paragraph">
    <w:name w:val="xst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l1" w:type="paragraph">
    <w:name w:val="xsb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r1" w:type="paragraph">
    <w:name w:val="xsb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c1" w:type="paragraph">
    <w:name w:val="xs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ml1" w:type="paragraph">
    <w:name w:val="xsm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mr1" w:type="paragraph">
    <w:name w:val="xsm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mc1" w:type="paragraph">
    <w:name w:val="xsm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1" w:type="paragraph">
    <w:name w:val="x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1" w:type="paragraph">
    <w:name w:val="xsb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spacer1" w:type="paragraph">
    <w:name w:val="x-tab-strip-spacer1"/>
    <w:basedOn w:val="Normal"/>
    <w:rsid w:val="006C5B01"/>
    <w:pPr>
      <w:pBdr>
        <w:left w:color="D0D0D0" w:space="0" w:sz="6" w:val="single"/>
        <w:bottom w:color="D0D0D0" w:space="0" w:sz="6" w:val="single"/>
        <w:right w:color="D0D0D0" w:space="0" w:sz="6" w:val="single"/>
      </w:pBdr>
      <w:shd w:color="auto" w:fill="EAEAEA" w:val="clear"/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tab-strip-spacer2" w:type="paragraph">
    <w:name w:val="x-tab-strip-spacer2"/>
    <w:basedOn w:val="Normal"/>
    <w:rsid w:val="006C5B01"/>
    <w:pPr>
      <w:pBdr>
        <w:top w:color="8DB2E3" w:space="0" w:sz="6" w:val="single"/>
        <w:left w:color="8DB2E3" w:space="0" w:sz="6" w:val="single"/>
        <w:right w:color="8DB2E3" w:space="0" w:sz="6" w:val="single"/>
      </w:pBdr>
      <w:shd w:color="auto" w:fill="DEECFD" w:val="clear"/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tab-strip-spacer3" w:type="paragraph">
    <w:name w:val="x-tab-strip-spacer3"/>
    <w:basedOn w:val="Normal"/>
    <w:rsid w:val="006C5B01"/>
    <w:pPr>
      <w:pBdr>
        <w:left w:color="D0D0D0" w:space="0" w:sz="6" w:val="single"/>
        <w:bottom w:color="D0D0D0" w:space="0" w:sz="6" w:val="single"/>
        <w:right w:color="D0D0D0" w:space="0" w:sz="6" w:val="single"/>
      </w:pBdr>
      <w:shd w:color="auto" w:fill="EAEAEA" w:val="clear"/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tab-strip-spacer4" w:type="paragraph">
    <w:name w:val="x-tab-strip-spacer4"/>
    <w:basedOn w:val="Normal"/>
    <w:rsid w:val="006C5B01"/>
    <w:pPr>
      <w:pBdr>
        <w:top w:color="8DB2E3" w:space="0" w:sz="6" w:val="single"/>
        <w:left w:color="8DB2E3" w:space="0" w:sz="6" w:val="single"/>
        <w:right w:color="8DB2E3" w:space="0" w:sz="6" w:val="single"/>
      </w:pBdr>
      <w:shd w:color="auto" w:fill="DEECFD" w:val="clear"/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tab-strip-text1" w:type="character">
    <w:name w:val="x-tab-strip-text1"/>
    <w:basedOn w:val="Zadanifontodlomka"/>
    <w:rsid w:val="006C5B01"/>
    <w:rPr>
      <w:rFonts w:ascii="Tahoma" w:cs="Tahoma" w:hAnsi="Tahoma" w:hint="default"/>
      <w:i w:val="0"/>
      <w:iCs w:val="0"/>
      <w:vanish w:val="0"/>
      <w:webHidden w:val="0"/>
      <w:color w:val="333333"/>
      <w:sz w:val="17"/>
      <w:szCs w:val="17"/>
      <w:specVanish w:val="0"/>
    </w:rPr>
  </w:style>
  <w:style w:customStyle="1" w:styleId="x-tab-right1" w:type="paragraph">
    <w:name w:val="x-tab-righ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text2" w:type="character">
    <w:name w:val="x-tab-strip-text2"/>
    <w:basedOn w:val="Zadanifontodlomka"/>
    <w:rsid w:val="006C5B01"/>
    <w:rPr>
      <w:rFonts w:ascii="Tahoma" w:cs="Tahoma" w:hAnsi="Tahoma" w:hint="default"/>
      <w:i w:val="0"/>
      <w:iCs w:val="0"/>
      <w:vanish w:val="0"/>
      <w:webHidden w:val="0"/>
      <w:color w:val="333333"/>
      <w:sz w:val="17"/>
      <w:szCs w:val="17"/>
      <w:specVanish w:val="0"/>
    </w:rPr>
  </w:style>
  <w:style w:customStyle="1" w:styleId="x-tab-strip-text3" w:type="character">
    <w:name w:val="x-tab-strip-text3"/>
    <w:basedOn w:val="Zadanifontodlomka"/>
    <w:rsid w:val="006C5B01"/>
    <w:rPr>
      <w:color w:val="111111"/>
    </w:rPr>
  </w:style>
  <w:style w:customStyle="1" w:styleId="x-tab-strip-text4" w:type="character">
    <w:name w:val="x-tab-strip-text4"/>
    <w:basedOn w:val="Zadanifontodlomka"/>
    <w:rsid w:val="006C5B01"/>
    <w:rPr>
      <w:b/>
      <w:bCs/>
      <w:color w:val="333333"/>
    </w:rPr>
  </w:style>
  <w:style w:customStyle="1" w:styleId="x-tabs-text1" w:type="paragraph">
    <w:name w:val="x-tabs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AAAAAA"/>
      <w:sz w:val="26"/>
      <w:szCs w:val="26"/>
      <w:lang w:val="hr-HR"/>
    </w:rPr>
  </w:style>
  <w:style w:customStyle="1" w:styleId="x-tab-right2" w:type="paragraph">
    <w:name w:val="x-tab-right2"/>
    <w:basedOn w:val="Normal"/>
    <w:rsid w:val="006C5B01"/>
    <w:pPr>
      <w:spacing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text5" w:type="character">
    <w:name w:val="x-tab-strip-text5"/>
    <w:basedOn w:val="Zadanifontodlomka"/>
    <w:rsid w:val="006C5B01"/>
    <w:rPr>
      <w:b/>
      <w:bCs/>
      <w:color w:val="333333"/>
    </w:rPr>
  </w:style>
  <w:style w:customStyle="1" w:styleId="x-tab-right3" w:type="paragraph">
    <w:name w:val="x-tab-right3"/>
    <w:basedOn w:val="Normal"/>
    <w:rsid w:val="006C5B01"/>
    <w:pPr>
      <w:spacing w:after="100" w:after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text6" w:type="character">
    <w:name w:val="x-tab-strip-text6"/>
    <w:basedOn w:val="Zadanifontodlomka"/>
    <w:rsid w:val="006C5B01"/>
    <w:rPr>
      <w:b/>
      <w:bCs/>
      <w:color w:val="333333"/>
    </w:rPr>
  </w:style>
  <w:style w:customStyle="1" w:styleId="x-tab-right4" w:type="paragraph">
    <w:name w:val="x-tab-right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left1" w:type="paragraph">
    <w:name w:val="x-tab-lef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inner1" w:type="paragraph">
    <w:name w:val="x-tab-strip-inn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right5" w:type="paragraph">
    <w:name w:val="x-tab-right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left2" w:type="paragraph">
    <w:name w:val="x-tab-lef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left3" w:type="paragraph">
    <w:name w:val="x-tab-left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close1" w:type="paragraph">
    <w:name w:val="x-tab-strip-close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tab-left4" w:type="paragraph">
    <w:name w:val="x-tab-left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wrap1" w:type="paragraph">
    <w:name w:val="x-tab-strip-wrap1"/>
    <w:basedOn w:val="Normal"/>
    <w:rsid w:val="006C5B01"/>
    <w:pPr>
      <w:spacing w:after="100" w:afterAutospacing="1" w:before="100" w:beforeAutospacing="1" w:line="432" w:lineRule="atLeast"/>
      <w:ind w:left="270" w:right="270"/>
    </w:pPr>
    <w:rPr>
      <w:rFonts w:ascii="Times New Roman" w:hAnsi="Times New Roman"/>
      <w:sz w:val="26"/>
      <w:szCs w:val="26"/>
      <w:lang w:val="hr-HR"/>
    </w:rPr>
  </w:style>
  <w:style w:customStyle="1" w:styleId="x-toolbar1" w:type="paragraph">
    <w:name w:val="x-toolbar1"/>
    <w:basedOn w:val="Normal"/>
    <w:rsid w:val="006C5B01"/>
    <w:pPr>
      <w:pBdr>
        <w:left w:color="D0D0D0" w:space="2" w:sz="6" w:val="single"/>
        <w:bottom w:color="D0D0D0" w:space="2" w:sz="6" w:val="single"/>
        <w:right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2" w:type="paragraph">
    <w:name w:val="x-toolbar2"/>
    <w:basedOn w:val="Normal"/>
    <w:rsid w:val="006C5B01"/>
    <w:pPr>
      <w:pBdr>
        <w:left w:color="D0D0D0" w:space="2" w:sz="6" w:val="single"/>
        <w:bottom w:color="D0D0D0" w:space="2" w:sz="6" w:val="single"/>
        <w:right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ext1" w:type="paragraph">
    <w:name w:val="x-form-text1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line="27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text2" w:type="paragraph">
    <w:name w:val="x-form-text2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line="27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text3" w:type="paragraph">
    <w:name w:val="x-form-text3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after="100" w:afterAutospacing="1" w:before="100" w:beforeAutospacing="1" w:line="27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text4" w:type="paragraph">
    <w:name w:val="x-form-text4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after="100" w:afterAutospacing="1" w:before="100" w:beforeAutospacing="1" w:line="27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panel-body1" w:type="paragraph">
    <w:name w:val="x-panel-body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2" w:type="paragraph">
    <w:name w:val="x-panel-body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-wrap1" w:type="paragraph">
    <w:name w:val="x-form-check-wrap1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wrap1" w:type="paragraph">
    <w:name w:val="x-form-radio-wrap1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-wrap2" w:type="paragraph">
    <w:name w:val="x-form-check-wrap2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wrap2" w:type="paragraph">
    <w:name w:val="x-form-radio-wrap2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1" w:type="paragraph">
    <w:name w:val="x-form-radio1"/>
    <w:basedOn w:val="Normal"/>
    <w:rsid w:val="006C5B01"/>
    <w:pPr>
      <w:spacing w:after="30" w:before="100" w:beforeAutospacing="1" w:line="432" w:lineRule="atLeast"/>
      <w:textAlignment w:val="bottom"/>
    </w:pPr>
    <w:rPr>
      <w:rFonts w:ascii="Times New Roman" w:hAnsi="Times New Roman"/>
      <w:sz w:val="26"/>
      <w:szCs w:val="26"/>
      <w:lang w:val="hr-HR"/>
    </w:rPr>
  </w:style>
  <w:style w:customStyle="1" w:styleId="x-form-trigger1" w:type="paragraph">
    <w:name w:val="x-form-trigger1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2" w:type="paragraph">
    <w:name w:val="x-form-trigger2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date-trigger1" w:type="paragraph">
    <w:name w:val="x-form-date-trigg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lear-trigger1" w:type="paragraph">
    <w:name w:val="x-form-clear-trigg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search-trigger1" w:type="paragraph">
    <w:name w:val="x-form-search-trigg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3" w:type="paragraph">
    <w:name w:val="x-form-trigger3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form-trigger4" w:type="paragraph">
    <w:name w:val="x-form-trigger4"/>
    <w:basedOn w:val="Normal"/>
    <w:rsid w:val="006C5B01"/>
    <w:pPr>
      <w:pBdr>
        <w:bottom w:color="7EADD9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-over1" w:type="paragraph">
    <w:name w:val="x-form-trigger-over1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-click1" w:type="paragraph">
    <w:name w:val="x-form-trigger-click1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invalid1" w:type="paragraph">
    <w:name w:val="x-form-invalid1"/>
    <w:basedOn w:val="Normal"/>
    <w:rsid w:val="006C5B01"/>
    <w:pPr>
      <w:pBdr>
        <w:top w:color="FF7870" w:space="0" w:sz="6" w:val="single"/>
        <w:left w:color="FF7870" w:space="0" w:sz="6" w:val="single"/>
        <w:bottom w:color="FF7870" w:space="0" w:sz="6" w:val="single"/>
        <w:right w:color="FF7870" w:space="0" w:sz="6" w:val="single"/>
      </w:pBdr>
      <w:shd w:color="auto" w:fill="FFEEE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-wrap3" w:type="paragraph">
    <w:name w:val="x-form-check-wrap3"/>
    <w:basedOn w:val="Normal"/>
    <w:rsid w:val="006C5B01"/>
    <w:pPr>
      <w:shd w:color="auto" w:fill="FFFFFF" w:val="clear"/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wrap3" w:type="paragraph">
    <w:name w:val="x-form-radio-wrap3"/>
    <w:basedOn w:val="Normal"/>
    <w:rsid w:val="006C5B01"/>
    <w:pPr>
      <w:shd w:color="auto" w:fill="FFFFFF" w:val="clear"/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box1" w:type="paragraph">
    <w:name w:val="x-form-checkbox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element1" w:type="paragraph">
    <w:name w:val="x-form-elemen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item1" w:type="paragraph">
    <w:name w:val="x-form-item1"/>
    <w:basedOn w:val="Normal"/>
    <w:rsid w:val="006C5B01"/>
    <w:pPr>
      <w:spacing w:after="30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x-form-field1" w:type="paragraph">
    <w:name w:val="x-form-field1"/>
    <w:basedOn w:val="Normal"/>
    <w:rsid w:val="006C5B01"/>
    <w:pPr>
      <w:spacing w:line="432" w:lineRule="atLeast"/>
    </w:pPr>
    <w:rPr>
      <w:rFonts w:cs="Arial"/>
      <w:sz w:val="17"/>
      <w:szCs w:val="17"/>
      <w:lang w:val="hr-HR"/>
    </w:rPr>
  </w:style>
  <w:style w:customStyle="1" w:styleId="x-form-text5" w:type="paragraph">
    <w:name w:val="x-form-text5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after="100" w:afterAutospacing="1" w:before="100" w:beforeAutospacing="1" w:line="24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field2" w:type="paragraph">
    <w:name w:val="x-form-field2"/>
    <w:basedOn w:val="Normal"/>
    <w:rsid w:val="006C5B01"/>
    <w:pPr>
      <w:spacing w:line="432" w:lineRule="atLeast"/>
    </w:pPr>
    <w:rPr>
      <w:rFonts w:cs="Arial"/>
      <w:sz w:val="18"/>
      <w:szCs w:val="18"/>
      <w:lang w:val="hr-HR"/>
    </w:rPr>
  </w:style>
  <w:style w:customStyle="1" w:styleId="x-form-text6" w:type="paragraph">
    <w:name w:val="x-form-text6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line="24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text7" w:type="paragraph">
    <w:name w:val="x-form-text7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after="100" w:afterAutospacing="1" w:before="100" w:beforeAutospacing="1" w:line="24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select-one1" w:type="paragraph">
    <w:name w:val="x-form-select-one1"/>
    <w:basedOn w:val="Normal"/>
    <w:rsid w:val="006C5B01"/>
    <w:pPr>
      <w:pBdr>
        <w:top w:color="B5B8C8" w:space="0" w:sz="6" w:val="single"/>
        <w:left w:color="B5B8C8" w:space="0" w:sz="6" w:val="single"/>
        <w:bottom w:color="B5B8C8" w:space="0" w:sz="6" w:val="single"/>
        <w:right w:color="B5B8C8" w:space="0" w:sz="6" w:val="single"/>
      </w:pBdr>
      <w:shd w:color="auto" w:fill="FFFFFF" w:val="clear"/>
      <w:spacing w:after="100" w:afterAutospacing="1" w:before="100" w:beforeAutospacing="1" w:line="24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num-field1" w:type="paragraph">
    <w:name w:val="x-form-num-field1"/>
    <w:basedOn w:val="Normal"/>
    <w:rsid w:val="006C5B01"/>
    <w:pPr>
      <w:spacing w:after="100" w:afterAutospacing="1" w:before="100" w:beforeAutospacing="1" w:line="432" w:lineRule="atLeast"/>
      <w:jc w:val="right"/>
    </w:pPr>
    <w:rPr>
      <w:rFonts w:ascii="Times New Roman" w:hAnsi="Times New Roman"/>
      <w:sz w:val="26"/>
      <w:szCs w:val="26"/>
      <w:lang w:val="hr-HR"/>
    </w:rPr>
  </w:style>
  <w:style w:customStyle="1" w:styleId="x-form-trigger5" w:type="paragraph">
    <w:name w:val="x-form-trigger5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1" w:type="paragraph">
    <w:name w:val="x-btn1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7"/>
      <w:szCs w:val="17"/>
      <w:lang w:val="hr-HR"/>
    </w:rPr>
  </w:style>
  <w:style w:customStyle="1" w:styleId="x-form-btns-center1" w:type="paragraph">
    <w:name w:val="x-form-btns-center1"/>
    <w:basedOn w:val="Normal"/>
    <w:rsid w:val="006C5B01"/>
    <w:pPr>
      <w:spacing w:after="100" w:afterAutospacing="1" w:before="100" w:beforeAutospacing="1" w:line="432" w:lineRule="atLeast"/>
      <w:jc w:val="center"/>
    </w:pPr>
    <w:rPr>
      <w:rFonts w:ascii="Times New Roman" w:hAnsi="Times New Roman"/>
      <w:sz w:val="26"/>
      <w:szCs w:val="26"/>
      <w:lang w:val="hr-HR"/>
    </w:rPr>
  </w:style>
  <w:style w:customStyle="1" w:styleId="x-fieldset1" w:type="paragraph">
    <w:name w:val="x-fieldset1"/>
    <w:basedOn w:val="Normal"/>
    <w:rsid w:val="006C5B01"/>
    <w:pPr>
      <w:pBdr>
        <w:top w:color="D6D6D6" w:space="8" w:sz="6" w:val="single"/>
        <w:left w:color="D6D6D6" w:space="8" w:sz="6" w:val="single"/>
        <w:bottom w:color="D6D6D6" w:space="8" w:sz="6" w:val="single"/>
        <w:right w:color="D6D6D6" w:space="8" w:sz="6" w:val="single"/>
      </w:pBdr>
      <w:spacing w:after="150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-toggle1" w:type="paragraph">
    <w:name w:val="x-tool-toggle1"/>
    <w:basedOn w:val="Normal"/>
    <w:rsid w:val="006C5B01"/>
    <w:pPr>
      <w:spacing w:after="100" w:afterAutospacing="1" w:before="100" w:beforeAutospacing="1" w:line="432" w:lineRule="atLeast"/>
      <w:ind w:right="45"/>
    </w:pPr>
    <w:rPr>
      <w:rFonts w:ascii="Times New Roman" w:hAnsi="Times New Roman"/>
      <w:sz w:val="26"/>
      <w:szCs w:val="26"/>
      <w:lang w:val="hr-HR"/>
    </w:rPr>
  </w:style>
  <w:style w:customStyle="1" w:styleId="x-btn-text1" w:type="paragraph">
    <w:name w:val="x-btn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-center1" w:type="paragraph">
    <w:name w:val="x-btn-center1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text2" w:type="paragraph">
    <w:name w:val="x-btn-tex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-text3" w:type="paragraph">
    <w:name w:val="x-btn-text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-center2" w:type="paragraph">
    <w:name w:val="x-btn-center2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center3" w:type="paragraph">
    <w:name w:val="x-btn-center3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center4" w:type="paragraph">
    <w:name w:val="x-btn-center4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left1" w:type="paragraph">
    <w:name w:val="x-btn-left1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1" w:type="paragraph">
    <w:name w:val="x-btn-right1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center5" w:type="paragraph">
    <w:name w:val="x-btn-center5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toolbar3" w:type="paragraph">
    <w:name w:val="x-toolbar3"/>
    <w:basedOn w:val="Normal"/>
    <w:rsid w:val="006C5B01"/>
    <w:pP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4" w:type="paragraph">
    <w:name w:val="x-toolbar4"/>
    <w:basedOn w:val="Normal"/>
    <w:rsid w:val="006C5B01"/>
    <w:pP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tem-disabled1" w:type="paragraph">
    <w:name w:val="x-item-disabled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808080"/>
      <w:sz w:val="26"/>
      <w:szCs w:val="26"/>
      <w:lang w:val="hr-HR"/>
    </w:rPr>
  </w:style>
  <w:style w:customStyle="1" w:styleId="x-btn-left2" w:type="paragraph">
    <w:name w:val="x-btn-left2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2" w:type="paragraph">
    <w:name w:val="x-btn-right2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center6" w:type="paragraph">
    <w:name w:val="x-btn-center6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left3" w:type="paragraph">
    <w:name w:val="x-btn-left3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3" w:type="paragraph">
    <w:name w:val="x-btn-right3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center7" w:type="paragraph">
    <w:name w:val="x-btn-center7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CCCCCC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left4" w:type="paragraph">
    <w:name w:val="x-btn-left4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left5" w:type="paragraph">
    <w:name w:val="x-btn-left5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left6" w:type="paragraph">
    <w:name w:val="x-btn-left6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4" w:type="paragraph">
    <w:name w:val="x-btn-right4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5" w:type="paragraph">
    <w:name w:val="x-btn-right5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6" w:type="paragraph">
    <w:name w:val="x-btn-right6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center8" w:type="paragraph">
    <w:name w:val="x-btn-center8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center9" w:type="paragraph">
    <w:name w:val="x-btn-center9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center10" w:type="paragraph">
    <w:name w:val="x-btn-center10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ytb-text1" w:type="paragraph">
    <w:name w:val="ytb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ytb-sep1" w:type="paragraph">
    <w:name w:val="ytb-sep1"/>
    <w:basedOn w:val="Normal"/>
    <w:rsid w:val="006C5B01"/>
    <w:pPr>
      <w:spacing w:line="432" w:lineRule="atLeast"/>
      <w:ind w:left="30" w:right="30"/>
    </w:pPr>
    <w:rPr>
      <w:rFonts w:ascii="Times New Roman" w:hAnsi="Times New Roman"/>
      <w:sz w:val="2"/>
      <w:szCs w:val="2"/>
      <w:lang w:val="hr-HR"/>
    </w:rPr>
  </w:style>
  <w:style w:customStyle="1" w:styleId="ytb-spacer1" w:type="paragraph">
    <w:name w:val="ytb-spac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loading1" w:type="paragraph">
    <w:name w:val="x-tbar-loading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first1" w:type="paragraph">
    <w:name w:val="x-tbar-page-fir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last1" w:type="paragraph">
    <w:name w:val="x-tbar-page-la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next1" w:type="paragraph">
    <w:name w:val="x-tbar-page-n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prev1" w:type="paragraph">
    <w:name w:val="x-tbar-page-prev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tatus-text1" w:type="paragraph">
    <w:name w:val="x-status-text1"/>
    <w:basedOn w:val="Normal"/>
    <w:rsid w:val="006C5B01"/>
    <w:pPr>
      <w:spacing w:line="315" w:lineRule="atLeast"/>
    </w:pPr>
    <w:rPr>
      <w:rFonts w:ascii="Tahoma" w:cs="Tahoma" w:hAnsi="Tahoma"/>
      <w:color w:val="000000"/>
      <w:sz w:val="18"/>
      <w:szCs w:val="18"/>
      <w:lang w:val="hr-HR"/>
    </w:rPr>
  </w:style>
  <w:style w:customStyle="1" w:styleId="x-status-busy1" w:type="paragraph">
    <w:name w:val="x-status-busy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tatus-text-panel1" w:type="paragraph">
    <w:name w:val="x-status-text-panel1"/>
    <w:basedOn w:val="Normal"/>
    <w:rsid w:val="006C5B01"/>
    <w:pPr>
      <w:pBdr>
        <w:top w:color="99BBE8" w:space="2" w:sz="6" w:val="single"/>
        <w:left w:color="99BBE8" w:space="4" w:sz="6" w:val="single"/>
        <w:bottom w:color="FFFFFF" w:space="2" w:sz="6" w:val="single"/>
        <w:right w:color="FFFFFF" w:space="6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east1" w:type="paragraph">
    <w:name w:val="x-resizable-handle-east1"/>
    <w:basedOn w:val="Normal"/>
    <w:rsid w:val="006C5B01"/>
    <w:pPr>
      <w:spacing w:after="100" w:afterAutospacing="1" w:before="100" w:beforeAutospacing="1" w:line="432" w:lineRule="atLeast"/>
      <w:ind w:right="-15"/>
    </w:pPr>
    <w:rPr>
      <w:rFonts w:ascii="Times New Roman" w:hAnsi="Times New Roman"/>
      <w:sz w:val="26"/>
      <w:szCs w:val="26"/>
      <w:lang w:val="hr-HR"/>
    </w:rPr>
  </w:style>
  <w:style w:customStyle="1" w:styleId="x-resizable-handle-south1" w:type="paragraph">
    <w:name w:val="x-resizable-handle-south1"/>
    <w:basedOn w:val="Normal"/>
    <w:rsid w:val="006C5B01"/>
    <w:pPr>
      <w:spacing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east2" w:type="paragraph">
    <w:name w:val="x-resizable-handle-eas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east3" w:type="paragraph">
    <w:name w:val="x-resizable-handle-east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west1" w:type="paragraph">
    <w:name w:val="x-resizable-handle-we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west2" w:type="paragraph">
    <w:name w:val="x-resizable-handle-wes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2" w:type="paragraph">
    <w:name w:val="x-resizable-handle-south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3" w:type="paragraph">
    <w:name w:val="x-resizable-handle-south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1" w:type="paragraph">
    <w:name w:val="x-resizable-handle-north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2" w:type="paragraph">
    <w:name w:val="x-resizable-handle-north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east1" w:type="paragraph">
    <w:name w:val="x-resizable-handle-southea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east2" w:type="paragraph">
    <w:name w:val="x-resizable-handle-southeas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west1" w:type="paragraph">
    <w:name w:val="x-resizable-handle-northwe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west2" w:type="paragraph">
    <w:name w:val="x-resizable-handle-northwes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east1" w:type="paragraph">
    <w:name w:val="x-resizable-handle-northea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east2" w:type="paragraph">
    <w:name w:val="x-resizable-handle-northeas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west1" w:type="paragraph">
    <w:name w:val="x-resizable-handle-southwe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west2" w:type="paragraph">
    <w:name w:val="x-resizable-handle-southwes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3" w:type="paragraph">
    <w:name w:val="x-panel-body3"/>
    <w:basedOn w:val="Normal"/>
    <w:rsid w:val="006C5B01"/>
    <w:pPr>
      <w:pBdr>
        <w:top w:color="D0D0D0" w:space="0" w:sz="6" w:val="single"/>
        <w:left w:color="D0D0D0" w:space="0" w:sz="6" w:val="single"/>
        <w:bottom w:color="D0D0D0" w:space="0" w:sz="6" w:val="single"/>
        <w:right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marker-hd1" w:type="paragraph">
    <w:name w:val="x-grid3-marker-hd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marker1" w:type="paragraph">
    <w:name w:val="x-grid3-mark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inner1" w:type="paragraph">
    <w:name w:val="x-grid3-cell-inn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1" w:type="paragraph">
    <w:name w:val="x-grid3-hd-inn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inner2" w:type="paragraph">
    <w:name w:val="x-grid3-cell-inn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2" w:type="paragraph">
    <w:name w:val="x-grid3-hd-inn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eader-pop-inner1" w:type="paragraph">
    <w:name w:val="x-grid3-header-pop-inner1"/>
    <w:basedOn w:val="Normal"/>
    <w:rsid w:val="006C5B01"/>
    <w:pPr>
      <w:pBdr>
        <w:left w:color="EEEEEE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eader-pop-inner2" w:type="paragraph">
    <w:name w:val="x-grid3-header-pop-inner2"/>
    <w:basedOn w:val="Normal"/>
    <w:rsid w:val="006C5B01"/>
    <w:pPr>
      <w:pBdr>
        <w:left w:color="EEEEEE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3" w:type="paragraph">
    <w:name w:val="x-grid3-hd-inner3"/>
    <w:basedOn w:val="Normal"/>
    <w:rsid w:val="006C5B01"/>
    <w:pPr>
      <w:shd w:color="auto" w:fill="EBF3F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4" w:type="paragraph">
    <w:name w:val="x-grid3-hd-inner4"/>
    <w:basedOn w:val="Normal"/>
    <w:rsid w:val="006C5B01"/>
    <w:pPr>
      <w:shd w:color="auto" w:fill="EBF3F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5" w:type="paragraph">
    <w:name w:val="x-grid3-hd-inner5"/>
    <w:basedOn w:val="Normal"/>
    <w:rsid w:val="006C5B01"/>
    <w:pPr>
      <w:shd w:color="auto" w:fill="EBF3F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6" w:type="paragraph">
    <w:name w:val="x-grid3-hd-inner6"/>
    <w:basedOn w:val="Normal"/>
    <w:rsid w:val="006C5B01"/>
    <w:pPr>
      <w:shd w:color="auto" w:fill="EBF3F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sort-icon1" w:type="paragraph">
    <w:name w:val="x-grid3-sort-icon1"/>
    <w:basedOn w:val="Normal"/>
    <w:rsid w:val="006C5B01"/>
    <w:pPr>
      <w:spacing w:after="100" w:afterAutospacing="1" w:before="100" w:beforeAutospacing="1" w:line="432" w:lineRule="atLeast"/>
      <w:ind w:left="45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grid3-sort-icon2" w:type="paragraph">
    <w:name w:val="x-grid3-sort-icon2"/>
    <w:basedOn w:val="Normal"/>
    <w:rsid w:val="006C5B01"/>
    <w:pPr>
      <w:spacing w:after="100" w:afterAutospacing="1" w:before="100" w:beforeAutospacing="1" w:line="432" w:lineRule="atLeast"/>
      <w:ind w:left="45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grid3-hd-inner7" w:type="paragraph">
    <w:name w:val="x-grid3-hd-inner7"/>
    <w:basedOn w:val="Normal"/>
    <w:rsid w:val="006C5B01"/>
    <w:pPr>
      <w:pBdr>
        <w:top w:color="AACCF6" w:space="2" w:sz="6" w:val="single"/>
        <w:left w:color="AACCF6" w:space="2" w:sz="6" w:val="single"/>
        <w:bottom w:color="AACCF6" w:space="2" w:sz="6" w:val="single"/>
        <w:right w:color="AACCF6" w:space="2" w:sz="6" w:val="single"/>
      </w:pBdr>
      <w:shd w:color="auto" w:fill="EBF3F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text1" w:type="paragraph">
    <w:name w:val="x-grid3-cell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000000"/>
      <w:sz w:val="26"/>
      <w:szCs w:val="26"/>
      <w:lang w:val="hr-HR"/>
    </w:rPr>
  </w:style>
  <w:style w:customStyle="1" w:styleId="x-toolbar5" w:type="paragraph">
    <w:name w:val="x-toolbar5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6" w:type="paragraph">
    <w:name w:val="x-toolbar6"/>
    <w:basedOn w:val="Normal"/>
    <w:rsid w:val="006C5B01"/>
    <w:pPr>
      <w:pBdr>
        <w:top w:color="A9BFD3" w:space="2" w:sz="6" w:val="single"/>
        <w:lef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1" w:type="paragraph">
    <w:name w:val="x-grid3-cel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inner3" w:type="paragraph">
    <w:name w:val="x-grid3-cell-inner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name1" w:type="paragraph">
    <w:name w:val="x-grid3-td-name1"/>
    <w:basedOn w:val="Normal"/>
    <w:rsid w:val="006C5B01"/>
    <w:pPr>
      <w:pBdr>
        <w:right w:color="EEEEEE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item-icon1" w:type="paragraph">
    <w:name w:val="x-menu-item-icon1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item-icon2" w:type="paragraph">
    <w:name w:val="x-menu-item-icon2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item-icon3" w:type="paragraph">
    <w:name w:val="x-menu-item-icon3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item-icon4" w:type="paragraph">
    <w:name w:val="x-menu-item-icon4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grid3-dd-wrap1" w:type="paragraph">
    <w:name w:val="x-grid3-dd-wrap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btn1" w:type="paragraph">
    <w:name w:val="x-grid3-hd-btn1"/>
    <w:basedOn w:val="Normal"/>
    <w:rsid w:val="006C5B01"/>
    <w:pPr>
      <w:shd w:color="auto" w:fill="C3DAF9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btn2" w:type="paragraph">
    <w:name w:val="x-grid3-hd-btn2"/>
    <w:basedOn w:val="Normal"/>
    <w:rsid w:val="006C5B01"/>
    <w:pPr>
      <w:shd w:color="auto" w:fill="C3DAF9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expander1" w:type="paragraph">
    <w:name w:val="x-grid3-td-expan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checker1" w:type="paragraph">
    <w:name w:val="x-grid3-td-check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numberer1" w:type="paragraph">
    <w:name w:val="x-grid3-td-number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inner4" w:type="paragraph">
    <w:name w:val="x-grid3-cell-inner4"/>
    <w:basedOn w:val="Normal"/>
    <w:rsid w:val="006C5B01"/>
    <w:pPr>
      <w:spacing w:after="100" w:afterAutospacing="1" w:before="100" w:beforeAutospacing="1" w:line="432" w:lineRule="atLeast"/>
      <w:jc w:val="right"/>
    </w:pPr>
    <w:rPr>
      <w:rFonts w:ascii="Times New Roman" w:hAnsi="Times New Roman"/>
      <w:color w:val="444444"/>
      <w:sz w:val="26"/>
      <w:szCs w:val="26"/>
      <w:lang w:val="hr-HR"/>
    </w:rPr>
  </w:style>
  <w:style w:customStyle="1" w:styleId="x-grid3-td-numberer2" w:type="paragraph">
    <w:name w:val="x-grid3-td-number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checker2" w:type="paragraph">
    <w:name w:val="x-grid3-td-check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expander2" w:type="paragraph">
    <w:name w:val="x-grid3-td-expand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-group-body1" w:type="paragraph">
    <w:name w:val="x-grid-group-body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dd-drag-ghost1" w:type="paragraph">
    <w:name w:val="x-dd-drag-ghost1"/>
    <w:basedOn w:val="Normal"/>
    <w:rsid w:val="006C5B01"/>
    <w:pPr>
      <w:spacing w:after="100" w:afterAutospacing="1" w:before="100" w:beforeAutospacing="1" w:line="432" w:lineRule="atLeast"/>
    </w:pPr>
    <w:rPr>
      <w:rFonts w:cs="Arial"/>
      <w:color w:val="000000"/>
      <w:sz w:val="17"/>
      <w:szCs w:val="17"/>
      <w:lang w:val="hr-HR"/>
    </w:rPr>
  </w:style>
  <w:style w:customStyle="1" w:styleId="x-dd-drop-icon1" w:type="paragraph">
    <w:name w:val="x-dd-drop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d-drop-icon2" w:type="paragraph">
    <w:name w:val="x-dd-drop-icon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d-drop-icon3" w:type="paragraph">
    <w:name w:val="x-dd-drop-icon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4" w:type="paragraph">
    <w:name w:val="x-panel-body4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node-icon1" w:type="paragraph">
    <w:name w:val="x-tree-node-icon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node-icon2" w:type="paragraph">
    <w:name w:val="x-tree-node-icon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node-icon3" w:type="paragraph">
    <w:name w:val="x-tree-node-icon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node-icon4" w:type="paragraph">
    <w:name w:val="x-tree-node-icon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node-icon5" w:type="paragraph">
    <w:name w:val="x-tree-node-icon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elbow1" w:type="paragraph">
    <w:name w:val="x-tree-elbow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plus1" w:type="paragraph">
    <w:name w:val="x-tree-elbow-plus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minus1" w:type="paragraph">
    <w:name w:val="x-tree-elbow-minus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1" w:type="paragraph">
    <w:name w:val="x-tree-elbow-end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plus1" w:type="paragraph">
    <w:name w:val="x-tree-elbow-end-plus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minus1" w:type="paragraph">
    <w:name w:val="x-tree-elbow-end-minus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line1" w:type="paragraph">
    <w:name w:val="x-tree-elbow-line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2" w:type="paragraph">
    <w:name w:val="x-tree-elbow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plus2" w:type="paragraph">
    <w:name w:val="x-tree-elbow-plus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minus2" w:type="paragraph">
    <w:name w:val="x-tree-elbow-minus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2" w:type="paragraph">
    <w:name w:val="x-tree-elbow-end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plus2" w:type="paragraph">
    <w:name w:val="x-tree-elbow-end-plus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minus2" w:type="paragraph">
    <w:name w:val="x-tree-elbow-end-minus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line2" w:type="paragraph">
    <w:name w:val="x-tree-elbow-line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3" w:type="paragraph">
    <w:name w:val="x-tree-elbow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plus3" w:type="paragraph">
    <w:name w:val="x-tree-elbow-plus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minus3" w:type="paragraph">
    <w:name w:val="x-tree-elbow-minus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3" w:type="paragraph">
    <w:name w:val="x-tree-elbow-end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plus3" w:type="paragraph">
    <w:name w:val="x-tree-elbow-end-plus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minus3" w:type="paragraph">
    <w:name w:val="x-tree-elbow-end-minus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line3" w:type="paragraph">
    <w:name w:val="x-tree-elbow-line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node-inline-icon1" w:type="paragraph">
    <w:name w:val="x-tree-node-inline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node-over1" w:type="paragraph">
    <w:name w:val="x-tree-node-over1"/>
    <w:basedOn w:val="Normal"/>
    <w:rsid w:val="006C5B01"/>
    <w:pPr>
      <w:shd w:color="auto" w:fill="EEEEE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selected1" w:type="paragraph">
    <w:name w:val="x-tree-selected1"/>
    <w:basedOn w:val="Normal"/>
    <w:rsid w:val="006C5B01"/>
    <w:pPr>
      <w:shd w:color="auto" w:fill="D9E8FB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d-drop-icon4" w:type="paragraph">
    <w:name w:val="x-dd-drop-icon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d-drop-icon5" w:type="paragraph">
    <w:name w:val="x-dd-drop-icon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d-drop-icon6" w:type="paragraph">
    <w:name w:val="x-dd-drop-icon6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d-drop-icon7" w:type="paragraph">
    <w:name w:val="x-dd-drop-icon7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-left7" w:type="paragraph">
    <w:name w:val="x-btn-left7"/>
    <w:basedOn w:val="Normal"/>
    <w:rsid w:val="006C5B01"/>
    <w:pPr>
      <w:spacing w:after="100" w:afterAutospacing="1" w:before="100" w:beforeAutospacing="1" w:line="15" w:lineRule="atLeast"/>
      <w:textAlignment w:val="center"/>
    </w:pPr>
    <w:rPr>
      <w:rFonts w:ascii="Times New Roman" w:hAnsi="Times New Roman"/>
      <w:sz w:val="2"/>
      <w:szCs w:val="2"/>
      <w:lang w:val="hr-HR"/>
    </w:rPr>
  </w:style>
  <w:style w:customStyle="1" w:styleId="x-btn-center11" w:type="paragraph">
    <w:name w:val="x-btn-center11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right7" w:type="paragraph">
    <w:name w:val="x-btn-right7"/>
    <w:basedOn w:val="Normal"/>
    <w:rsid w:val="006C5B01"/>
    <w:pPr>
      <w:spacing w:after="100" w:afterAutospacing="1" w:before="100" w:beforeAutospacing="1" w:line="15" w:lineRule="atLeast"/>
      <w:textAlignment w:val="center"/>
    </w:pPr>
    <w:rPr>
      <w:rFonts w:ascii="Times New Roman" w:hAnsi="Times New Roman"/>
      <w:sz w:val="2"/>
      <w:szCs w:val="2"/>
      <w:lang w:val="hr-HR"/>
    </w:rPr>
  </w:style>
  <w:style w:customStyle="1" w:styleId="x-btn-text4" w:type="paragraph">
    <w:name w:val="x-btn-text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FFFFFF"/>
      <w:sz w:val="26"/>
      <w:szCs w:val="26"/>
      <w:lang w:val="hr-HR"/>
    </w:rPr>
  </w:style>
  <w:style w:customStyle="1" w:styleId="x-date-active1" w:type="paragraph">
    <w:name w:val="x-date-active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000000"/>
      <w:sz w:val="26"/>
      <w:szCs w:val="26"/>
      <w:lang w:val="hr-HR"/>
    </w:rPr>
  </w:style>
  <w:style w:customStyle="1" w:styleId="x-menu-item1" w:type="paragraph">
    <w:name w:val="x-menu-item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000000"/>
      <w:sz w:val="15"/>
      <w:szCs w:val="15"/>
      <w:lang w:val="hr-HR"/>
    </w:rPr>
  </w:style>
  <w:style w:customStyle="1" w:styleId="x-menu-item-icon5" w:type="paragraph">
    <w:name w:val="x-menu-item-icon5"/>
    <w:basedOn w:val="Normal"/>
    <w:rsid w:val="006C5B01"/>
    <w:pPr>
      <w:spacing w:line="432" w:lineRule="atLeast"/>
      <w:ind w:right="75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ip-close1" w:type="paragraph">
    <w:name w:val="x-tip-close1"/>
    <w:basedOn w:val="Normal"/>
    <w:rsid w:val="006C5B01"/>
    <w:pPr>
      <w:spacing w:after="30" w:line="432" w:lineRule="atLeast"/>
      <w:ind w:left="30"/>
    </w:pPr>
    <w:rPr>
      <w:rFonts w:ascii="Times New Roman" w:hAnsi="Times New Roman"/>
      <w:vanish/>
      <w:sz w:val="26"/>
      <w:szCs w:val="26"/>
      <w:lang w:val="hr-HR"/>
    </w:rPr>
  </w:style>
  <w:style w:customStyle="1" w:styleId="x-tip-tc1" w:type="paragraph">
    <w:name w:val="x-tip-t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l1" w:type="paragraph">
    <w:name w:val="x-tip-t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r1" w:type="paragraph">
    <w:name w:val="x-tip-t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c1" w:type="paragraph">
    <w:name w:val="x-tip-b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l1" w:type="paragraph">
    <w:name w:val="x-tip-b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r1" w:type="paragraph">
    <w:name w:val="x-tip-b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c1" w:type="paragraph">
    <w:name w:val="x-tip-mc1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7"/>
      <w:szCs w:val="17"/>
      <w:lang w:val="hr-HR"/>
    </w:rPr>
  </w:style>
  <w:style w:customStyle="1" w:styleId="x-tip-ml1" w:type="paragraph">
    <w:name w:val="x-tip-ml1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r1" w:type="paragraph">
    <w:name w:val="x-tip-m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header1" w:type="paragraph">
    <w:name w:val="x-tip-header1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tip-tc2" w:type="paragraph">
    <w:name w:val="x-tip-tc2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tip-header-text1" w:type="paragraph">
    <w:name w:val="x-tip-header-text1"/>
    <w:basedOn w:val="Normal"/>
    <w:rsid w:val="006C5B01"/>
    <w:pPr>
      <w:spacing w:after="30" w:line="432" w:lineRule="atLeast"/>
    </w:pPr>
    <w:rPr>
      <w:rFonts w:ascii="Tahoma" w:cs="Tahoma" w:hAnsi="Tahoma"/>
      <w:b/>
      <w:bCs/>
      <w:color w:val="444444"/>
      <w:sz w:val="17"/>
      <w:szCs w:val="17"/>
      <w:lang w:val="hr-HR"/>
    </w:rPr>
  </w:style>
  <w:style w:customStyle="1" w:styleId="x-tip-body1" w:type="paragraph">
    <w:name w:val="x-tip-body1"/>
    <w:basedOn w:val="Normal"/>
    <w:rsid w:val="006C5B01"/>
    <w:pPr>
      <w:spacing w:after="100" w:afterAutospacing="1" w:before="100" w:beforeAutospacing="1" w:line="210" w:lineRule="atLeast"/>
    </w:pPr>
    <w:rPr>
      <w:rFonts w:ascii="Tahoma" w:cs="Tahoma" w:hAnsi="Tahoma"/>
      <w:color w:val="444444"/>
      <w:sz w:val="17"/>
      <w:szCs w:val="17"/>
      <w:lang w:val="hr-HR"/>
    </w:rPr>
  </w:style>
  <w:style w:customStyle="1" w:styleId="loading-indicator1" w:type="paragraph">
    <w:name w:val="loading-indicator1"/>
    <w:basedOn w:val="Normal"/>
    <w:rsid w:val="006C5B01"/>
    <w:pPr>
      <w:spacing w:line="240" w:lineRule="atLeast"/>
    </w:pPr>
    <w:rPr>
      <w:rFonts w:ascii="Times New Roman" w:hAnsi="Times New Roman"/>
      <w:sz w:val="17"/>
      <w:szCs w:val="17"/>
      <w:lang w:val="hr-HR"/>
    </w:rPr>
  </w:style>
  <w:style w:customStyle="1" w:styleId="x-tip-tc3" w:type="paragraph">
    <w:name w:val="x-tip-tc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l2" w:type="paragraph">
    <w:name w:val="x-tip-tl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r2" w:type="paragraph">
    <w:name w:val="x-tip-t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c2" w:type="paragraph">
    <w:name w:val="x-tip-bc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l2" w:type="paragraph">
    <w:name w:val="x-tip-bl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l2" w:type="paragraph">
    <w:name w:val="x-tip-ml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r2" w:type="paragraph">
    <w:name w:val="x-tip-m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ody2" w:type="paragraph">
    <w:name w:val="x-tip-body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item-icon6" w:type="paragraph">
    <w:name w:val="x-menu-item-icon6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item-icon7" w:type="paragraph">
    <w:name w:val="x-menu-item-icon7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item-icon8" w:type="paragraph">
    <w:name w:val="x-menu-item-icon8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item-icon9" w:type="paragraph">
    <w:name w:val="x-menu-item-icon9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color-palette1" w:type="paragraph">
    <w:name w:val="x-color-palette1"/>
    <w:basedOn w:val="Normal"/>
    <w:rsid w:val="006C5B01"/>
    <w:pPr>
      <w:spacing w:after="100" w:afterAutospacing="1" w:before="100" w:beforeAutospacing="1" w:line="432" w:lineRule="atLeast"/>
      <w:ind w:left="390" w:right="60"/>
    </w:pPr>
    <w:rPr>
      <w:rFonts w:ascii="Times New Roman" w:hAnsi="Times New Roman"/>
      <w:sz w:val="26"/>
      <w:szCs w:val="26"/>
      <w:lang w:val="hr-HR"/>
    </w:rPr>
  </w:style>
  <w:style w:customStyle="1" w:styleId="x-date-picker1" w:type="paragraph">
    <w:name w:val="x-date-picker1"/>
    <w:basedOn w:val="Normal"/>
    <w:rsid w:val="006C5B01"/>
    <w:pPr>
      <w:pBdr>
        <w:top w:color="A3BAD9" w:space="0" w:sz="6" w:val="single"/>
        <w:left w:color="A3BAD9" w:space="0" w:sz="6" w:val="single"/>
        <w:bottom w:color="A3BAD9" w:space="0" w:sz="6" w:val="single"/>
        <w:right w:color="A3BAD9" w:space="0" w:sz="6" w:val="single"/>
      </w:pBdr>
      <w:shd w:color="auto" w:fill="FFFFFF" w:val="clear"/>
      <w:spacing w:after="30" w:before="30" w:line="432" w:lineRule="atLeast"/>
      <w:ind w:left="390" w:right="60"/>
    </w:pPr>
    <w:rPr>
      <w:rFonts w:ascii="Times New Roman" w:hAnsi="Times New Roman"/>
      <w:sz w:val="17"/>
      <w:szCs w:val="17"/>
      <w:lang w:val="hr-HR"/>
    </w:rPr>
  </w:style>
  <w:style w:customStyle="1" w:styleId="x-color-palette2" w:type="paragraph">
    <w:name w:val="x-color-palette2"/>
    <w:basedOn w:val="Normal"/>
    <w:rsid w:val="006C5B01"/>
    <w:pPr>
      <w:spacing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picker2" w:type="paragraph">
    <w:name w:val="x-date-picker2"/>
    <w:basedOn w:val="Normal"/>
    <w:rsid w:val="006C5B01"/>
    <w:pPr>
      <w:shd w:color="auto" w:fill="FFFFFF" w:val="clear"/>
      <w:spacing w:line="432" w:lineRule="atLeast"/>
    </w:pPr>
    <w:rPr>
      <w:rFonts w:ascii="Times New Roman" w:hAnsi="Times New Roman"/>
      <w:sz w:val="17"/>
      <w:szCs w:val="17"/>
      <w:lang w:val="hr-HR"/>
    </w:rPr>
  </w:style>
  <w:style w:customStyle="1" w:styleId="x-menu-item-checked1" w:type="paragraph">
    <w:name w:val="x-menu-item-checked1"/>
    <w:basedOn w:val="Normal"/>
    <w:rsid w:val="006C5B01"/>
    <w:pPr>
      <w:shd w:color="auto" w:fill="DFE8F6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bl1" w:type="paragraph">
    <w:name w:val="x-box-b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br1" w:type="paragraph">
    <w:name w:val="x-box-b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tl1" w:type="paragraph">
    <w:name w:val="x-box-t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tr1" w:type="paragraph">
    <w:name w:val="x-box-t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bc1" w:type="paragraph">
    <w:name w:val="x-box-b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mc1" w:type="paragraph">
    <w:name w:val="x-box-mc1"/>
    <w:basedOn w:val="Normal"/>
    <w:rsid w:val="006C5B01"/>
    <w:pPr>
      <w:shd w:color="auto" w:fill="C3DAF9" w:val="clear"/>
      <w:spacing w:after="100" w:afterAutospacing="1" w:before="100" w:beforeAutospacing="1" w:line="432" w:lineRule="atLeast"/>
    </w:pPr>
    <w:rPr>
      <w:rFonts w:ascii="Tahoma" w:cs="Tahoma" w:hAnsi="Tahoma"/>
      <w:color w:val="393939"/>
      <w:sz w:val="18"/>
      <w:szCs w:val="18"/>
      <w:lang w:val="hr-HR"/>
    </w:rPr>
  </w:style>
  <w:style w:customStyle="1" w:styleId="x-box-tc1" w:type="paragraph">
    <w:name w:val="x-box-t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ml1" w:type="paragraph">
    <w:name w:val="x-box-m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mr1" w:type="paragraph">
    <w:name w:val="x-box-m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list-inner1" w:type="paragraph">
    <w:name w:val="x-combo-list-inner1"/>
    <w:basedOn w:val="Normal"/>
    <w:rsid w:val="006C5B01"/>
    <w:pPr>
      <w:pBdr>
        <w:bottom w:color="98C0F4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selected1" w:type="paragraph">
    <w:name w:val="x-combo-selected1"/>
    <w:basedOn w:val="Normal"/>
    <w:rsid w:val="006C5B01"/>
    <w:pPr>
      <w:shd w:color="auto" w:fill="DFE8F6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7" w:type="paragraph">
    <w:name w:val="x-toolbar7"/>
    <w:basedOn w:val="Normal"/>
    <w:rsid w:val="006C5B01"/>
    <w:pPr>
      <w:pBdr>
        <w:top w:color="98C0F4" w:space="2" w:sz="6" w:val="single"/>
        <w:left w:color="D0D0D0" w:space="2" w:sz="2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list-item1" w:type="paragraph">
    <w:name w:val="x-combo-list-item1"/>
    <w:basedOn w:val="Normal"/>
    <w:rsid w:val="006C5B01"/>
    <w:pPr>
      <w:pBdr>
        <w:top w:color="FFFFFF" w:space="2" w:sz="6" w:val="single"/>
        <w:left w:color="FFFFFF" w:space="2" w:sz="6" w:val="single"/>
        <w:bottom w:color="FFFFFF" w:space="2" w:sz="6" w:val="single"/>
        <w:right w:color="FFFFFF" w:space="2" w:sz="6" w:val="single"/>
      </w:pBdr>
      <w:spacing w:after="100" w:afterAutospacing="1" w:before="100" w:beforeAutospacing="1" w:line="432" w:lineRule="atLeast"/>
    </w:pPr>
    <w:rPr>
      <w:rFonts w:ascii="Tahoma" w:cs="Tahoma" w:hAnsi="Tahoma"/>
      <w:sz w:val="17"/>
      <w:szCs w:val="17"/>
      <w:lang w:val="hr-HR"/>
    </w:rPr>
  </w:style>
  <w:style w:customStyle="1" w:styleId="x-toolbar8" w:type="paragraph">
    <w:name w:val="x-toolbar8"/>
    <w:basedOn w:val="Normal"/>
    <w:rsid w:val="006C5B01"/>
    <w:pPr>
      <w:pBdr>
        <w:left w:color="D0D0D0" w:space="2" w:sz="6" w:val="single"/>
        <w:bottom w:color="D0D0D0" w:space="2" w:sz="6" w:val="single"/>
        <w:right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9" w:type="paragraph">
    <w:name w:val="x-toolbar9"/>
    <w:basedOn w:val="Normal"/>
    <w:rsid w:val="006C5B01"/>
    <w:pPr>
      <w:pBdr>
        <w:left w:color="D0D0D0" w:space="2" w:sz="6" w:val="single"/>
        <w:bottom w:color="D0D0D0" w:space="2" w:sz="6" w:val="single"/>
        <w:right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0" w:type="paragraph">
    <w:name w:val="x-toolbar10"/>
    <w:basedOn w:val="Normal"/>
    <w:rsid w:val="006C5B01"/>
    <w:pPr>
      <w:pBdr>
        <w:top w:color="D0D0D0" w:space="2" w:sz="6" w:val="single"/>
        <w:left w:color="D0D0D0" w:space="2" w:sz="2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1" w:type="paragraph">
    <w:name w:val="x-toolbar11"/>
    <w:basedOn w:val="Normal"/>
    <w:rsid w:val="006C5B01"/>
    <w:pPr>
      <w:pBdr>
        <w:top w:color="D0D0D0" w:space="2" w:sz="6" w:val="single"/>
        <w:left w:color="D0D0D0" w:space="2" w:sz="6" w:val="single"/>
        <w:right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5" w:type="paragraph">
    <w:name w:val="x-panel-body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header1" w:type="paragraph">
    <w:name w:val="x-panel-header1"/>
    <w:basedOn w:val="Normal"/>
    <w:rsid w:val="006C5B01"/>
    <w:pPr>
      <w:spacing w:after="100" w:afterAutospacing="1" w:before="100" w:beforeAutospacing="1" w:line="225" w:lineRule="atLeast"/>
    </w:pPr>
    <w:rPr>
      <w:rFonts w:ascii="Tahoma" w:cs="Tahoma" w:hAnsi="Tahoma"/>
      <w:b/>
      <w:bCs/>
      <w:color w:val="333333"/>
      <w:sz w:val="17"/>
      <w:szCs w:val="17"/>
      <w:lang w:val="hr-HR"/>
    </w:rPr>
  </w:style>
  <w:style w:customStyle="1" w:styleId="x-panel-icon1" w:type="paragraph">
    <w:name w:val="x-panel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icon2" w:type="paragraph">
    <w:name w:val="x-panel-icon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footer1" w:type="paragraph">
    <w:name w:val="x-panel-foot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c1" w:type="paragraph">
    <w:name w:val="x-panel-bc1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window-bc1" w:type="paragraph">
    <w:name w:val="x-window-bc1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resizable-handle1" w:type="paragraph">
    <w:name w:val="x-resizable-handle1"/>
    <w:basedOn w:val="Normal"/>
    <w:rsid w:val="006C5B01"/>
    <w:pPr>
      <w:shd w:color="auto" w:fill="FFFFFF" w:val="clear"/>
      <w:spacing w:after="100" w:afterAutospacing="1" w:before="100" w:beforeAutospacing="1" w:line="90" w:lineRule="atLeast"/>
    </w:pPr>
    <w:rPr>
      <w:rFonts w:ascii="Times New Roman" w:hAnsi="Times New Roman"/>
      <w:vanish/>
      <w:sz w:val="2"/>
      <w:szCs w:val="2"/>
      <w:lang w:val="hr-HR"/>
    </w:rPr>
  </w:style>
  <w:style w:customStyle="1" w:styleId="x-toolbar12" w:type="paragraph">
    <w:name w:val="x-toolbar12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3" w:type="paragraph">
    <w:name w:val="x-toolbar13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2" w:type="paragraph">
    <w:name w:val="x-btn2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7"/>
      <w:szCs w:val="17"/>
      <w:lang w:val="hr-HR"/>
    </w:rPr>
  </w:style>
  <w:style w:customStyle="1" w:styleId="x-panel-btns-center1" w:type="paragraph">
    <w:name w:val="x-panel-btns-center1"/>
    <w:basedOn w:val="Normal"/>
    <w:rsid w:val="006C5B01"/>
    <w:pPr>
      <w:spacing w:after="100" w:afterAutospacing="1" w:before="100" w:beforeAutospacing="1" w:line="432" w:lineRule="atLeast"/>
      <w:jc w:val="center"/>
    </w:pPr>
    <w:rPr>
      <w:rFonts w:ascii="Times New Roman" w:hAnsi="Times New Roman"/>
      <w:sz w:val="26"/>
      <w:szCs w:val="26"/>
      <w:lang w:val="hr-HR"/>
    </w:rPr>
  </w:style>
  <w:style w:customStyle="1" w:styleId="x-window-header1" w:type="paragraph">
    <w:name w:val="x-window-header1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b/>
      <w:bCs/>
      <w:color w:val="555555"/>
      <w:sz w:val="17"/>
      <w:szCs w:val="17"/>
      <w:lang w:val="hr-HR"/>
    </w:rPr>
  </w:style>
  <w:style w:customStyle="1" w:styleId="x-window-footer1" w:type="paragraph">
    <w:name w:val="x-window-footer1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window-bl1" w:type="paragraph">
    <w:name w:val="x-window-b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br1" w:type="paragraph">
    <w:name w:val="x-window-b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l1" w:type="paragraph">
    <w:name w:val="x-window-m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r1" w:type="paragraph">
    <w:name w:val="x-window-m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l1" w:type="paragraph">
    <w:name w:val="x-window-t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r1" w:type="paragraph">
    <w:name w:val="x-window-t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footer2" w:type="paragraph">
    <w:name w:val="x-window-foot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c1" w:type="paragraph">
    <w:name w:val="x-window-tc1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c1" w:type="paragraph">
    <w:name w:val="x-window-mc1"/>
    <w:basedOn w:val="Normal"/>
    <w:rsid w:val="006C5B01"/>
    <w:pPr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toolbar14" w:type="paragraph">
    <w:name w:val="x-toolbar14"/>
    <w:basedOn w:val="Normal"/>
    <w:rsid w:val="006C5B01"/>
    <w:pPr>
      <w:pBdr>
        <w:top w:color="D0D0D0" w:space="2" w:sz="2" w:val="single"/>
        <w:bottom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5" w:type="paragraph">
    <w:name w:val="x-toolbar15"/>
    <w:basedOn w:val="Normal"/>
    <w:rsid w:val="006C5B01"/>
    <w:pPr>
      <w:pBdr>
        <w:top w:color="99BBE8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l2" w:type="paragraph">
    <w:name w:val="x-window-tl2"/>
    <w:basedOn w:val="Normal"/>
    <w:rsid w:val="006C5B01"/>
    <w:pPr>
      <w:pBdr>
        <w:bottom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l3" w:type="paragraph">
    <w:name w:val="x-window-tl3"/>
    <w:basedOn w:val="Normal"/>
    <w:rsid w:val="006C5B01"/>
    <w:pPr>
      <w:pBdr>
        <w:bottom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2" w:type="paragraph">
    <w:name w:val="x-resizable-handle2"/>
    <w:basedOn w:val="Normal"/>
    <w:rsid w:val="006C5B01"/>
    <w:pPr>
      <w:shd w:color="auto" w:fill="FFFFFF" w:val="clear"/>
      <w:spacing w:after="100" w:afterAutospacing="1" w:before="100" w:beforeAutospacing="1" w:line="90" w:lineRule="atLeast"/>
    </w:pPr>
    <w:rPr>
      <w:rFonts w:ascii="Times New Roman" w:hAnsi="Times New Roman"/>
      <w:vanish/>
      <w:sz w:val="2"/>
      <w:szCs w:val="2"/>
      <w:lang w:val="hr-HR"/>
    </w:rPr>
  </w:style>
  <w:style w:customStyle="1" w:styleId="x-window-mc2" w:type="paragraph">
    <w:name w:val="x-window-mc2"/>
    <w:basedOn w:val="Normal"/>
    <w:rsid w:val="006C5B01"/>
    <w:pPr>
      <w:pBdr>
        <w:top w:color="D0D0D0" w:space="0" w:sz="6" w:val="single"/>
        <w:left w:color="D0D0D0" w:space="0" w:sz="6" w:val="single"/>
        <w:bottom w:color="EEEEEE" w:space="0" w:sz="6" w:val="single"/>
        <w:right w:color="EEEEEE" w:space="0" w:sz="6" w:val="single"/>
      </w:pBdr>
      <w:shd w:color="auto" w:fill="E8E8E8" w:val="clear"/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window-body1" w:type="paragraph">
    <w:name w:val="x-window-body1"/>
    <w:basedOn w:val="Normal"/>
    <w:rsid w:val="006C5B01"/>
    <w:pPr>
      <w:pBdr>
        <w:top w:color="EEEEEE" w:space="0" w:sz="6" w:val="single"/>
        <w:left w:color="EEEEEE" w:space="0" w:sz="6" w:val="single"/>
        <w:bottom w:color="D0D0D0" w:space="0" w:sz="6" w:val="single"/>
        <w:right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c3" w:type="paragraph">
    <w:name w:val="x-window-mc3"/>
    <w:basedOn w:val="Normal"/>
    <w:rsid w:val="006C5B01"/>
    <w:pPr>
      <w:pBdr>
        <w:top w:color="D0D0D0" w:space="0" w:sz="6" w:val="single"/>
        <w:left w:color="D0D0D0" w:space="0" w:sz="6" w:val="single"/>
        <w:bottom w:color="EEEEEE" w:space="0" w:sz="6" w:val="single"/>
        <w:right w:color="EEEEEE" w:space="0" w:sz="6" w:val="single"/>
      </w:pBdr>
      <w:shd w:color="auto" w:fill="E4E4E4" w:val="clear"/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btn-text5" w:type="paragraph">
    <w:name w:val="x-btn-text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d-inner1" w:type="paragraph">
    <w:name w:val="x-tip-bd-inn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-noborder1" w:type="paragraph">
    <w:name w:val="x-panel-body-nobor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header-noborder1" w:type="paragraph">
    <w:name w:val="x-panel-header-noborder1"/>
    <w:basedOn w:val="Normal"/>
    <w:rsid w:val="006C5B01"/>
    <w:pPr>
      <w:pBdr>
        <w:bottom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6" w:type="paragraph">
    <w:name w:val="x-toolbar16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7" w:type="paragraph">
    <w:name w:val="x-toolbar17"/>
    <w:basedOn w:val="Normal"/>
    <w:rsid w:val="006C5B01"/>
    <w:pPr>
      <w:pBdr>
        <w:top w:color="D0D0D0" w:space="2" w:sz="6" w:val="single"/>
        <w:left w:color="D0D0D0" w:space="2" w:sz="2" w:val="single"/>
        <w:bottom w:color="D0D0D0" w:space="2" w:sz="2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c4" w:type="paragraph">
    <w:name w:val="x-window-mc4"/>
    <w:basedOn w:val="Normal"/>
    <w:rsid w:val="006C5B01"/>
    <w:pPr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window-body-noborder1" w:type="paragraph">
    <w:name w:val="x-window-body-nobor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body-noborder1" w:type="paragraph">
    <w:name w:val="x-tab-panel-body-nobor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header-noborder1" w:type="paragraph">
    <w:name w:val="x-tab-panel-header-nobor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footer-noborder1" w:type="paragraph">
    <w:name w:val="x-tab-panel-footer-nobor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8" w:type="paragraph">
    <w:name w:val="x-toolbar18"/>
    <w:basedOn w:val="Normal"/>
    <w:rsid w:val="006C5B01"/>
    <w:pPr>
      <w:pBdr>
        <w:top w:color="D0D0D0" w:space="2" w:sz="6" w:val="single"/>
        <w:left w:color="D0D0D0" w:space="2" w:sz="2" w:val="single"/>
        <w:bottom w:color="D0D0D0" w:space="2" w:sz="2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9" w:type="paragraph">
    <w:name w:val="x-toolbar19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ollapsed1" w:type="paragraph">
    <w:name w:val="x-layout-collapsed1"/>
    <w:basedOn w:val="Normal"/>
    <w:rsid w:val="006C5B01"/>
    <w:pPr>
      <w:pBdr>
        <w:top w:color="E0E0E0" w:space="0" w:sz="6" w:val="single"/>
        <w:left w:color="E0E0E0" w:space="0" w:sz="6" w:val="single"/>
        <w:bottom w:color="E0E0E0" w:space="0" w:sz="6" w:val="single"/>
        <w:right w:color="E0E0E0" w:space="0" w:sz="6" w:val="single"/>
      </w:pBdr>
      <w:shd w:color="auto" w:fill="EEEEE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ollapsed-tools1" w:type="paragraph">
    <w:name w:val="x-layout-collapsed-tools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ollapsed-tools2" w:type="paragraph">
    <w:name w:val="x-layout-collapsed-tools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1" w:type="paragraph">
    <w:name w:val="x-layout-mini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2" w:type="paragraph">
    <w:name w:val="x-layout-mini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3" w:type="paragraph">
    <w:name w:val="x-layout-mini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4" w:type="paragraph">
    <w:name w:val="x-layout-mini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5" w:type="paragraph">
    <w:name w:val="x-layout-mini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6" w:type="paragraph">
    <w:name w:val="x-layout-mini6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7" w:type="paragraph">
    <w:name w:val="x-layout-mini7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8" w:type="paragraph">
    <w:name w:val="x-layout-mini8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-text-back1" w:type="paragraph">
    <w:name w:val="x-progress-text-back1"/>
    <w:basedOn w:val="Normal"/>
    <w:rsid w:val="006C5B01"/>
    <w:pPr>
      <w:spacing w:after="100" w:afterAutospacing="1" w:before="100" w:beforeAutospacing="1" w:line="225" w:lineRule="atLeast"/>
    </w:pPr>
    <w:rPr>
      <w:rFonts w:ascii="Times New Roman" w:hAnsi="Times New Roman"/>
      <w:color w:val="396095"/>
      <w:sz w:val="26"/>
      <w:szCs w:val="26"/>
      <w:lang w:val="hr-HR"/>
    </w:rPr>
  </w:style>
  <w:style w:customStyle="1" w:styleId="x-window-body2" w:type="paragraph">
    <w:name w:val="x-window-body2"/>
    <w:basedOn w:val="Normal"/>
    <w:rsid w:val="006C5B01"/>
    <w:pPr>
      <w:pBdr>
        <w:top w:color="CCCCCC" w:space="0" w:sz="6" w:val="single"/>
        <w:bottom w:color="CCCCCC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text1" w:type="paragraph">
    <w:name w:val="ext-mb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18"/>
      <w:szCs w:val="18"/>
      <w:lang w:val="hr-HR"/>
    </w:rPr>
  </w:style>
  <w:style w:customStyle="1" w:styleId="x-window-header-text1" w:type="paragraph">
    <w:name w:val="x-window-header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18"/>
      <w:szCs w:val="18"/>
      <w:lang w:val="hr-HR"/>
    </w:rPr>
  </w:style>
  <w:style w:customStyle="1" w:styleId="ext-mb-input1" w:type="paragraph">
    <w:name w:val="ext-mb-input1"/>
    <w:basedOn w:val="Normal"/>
    <w:rsid w:val="006C5B01"/>
    <w:pPr>
      <w:spacing w:after="100" w:afterAutospacing="1" w:before="6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textarea1" w:type="paragraph">
    <w:name w:val="ext-mb-textarea1"/>
    <w:basedOn w:val="Normal"/>
    <w:rsid w:val="006C5B01"/>
    <w:pPr>
      <w:spacing w:after="100" w:afterAutospacing="1" w:before="60" w:line="432" w:lineRule="atLeast"/>
    </w:pPr>
    <w:rPr>
      <w:rFonts w:ascii="Tahoma" w:cs="Tahoma" w:hAnsi="Tahoma"/>
      <w:sz w:val="18"/>
      <w:szCs w:val="18"/>
      <w:lang w:val="hr-HR"/>
    </w:rPr>
  </w:style>
  <w:style w:customStyle="1" w:styleId="x-progress-wrap1" w:type="paragraph">
    <w:name w:val="x-progress-wrap1"/>
    <w:basedOn w:val="Normal"/>
    <w:rsid w:val="006C5B01"/>
    <w:pPr>
      <w:pBdr>
        <w:top w:color="6593CF" w:space="0" w:sz="6" w:val="single"/>
        <w:left w:color="6593CF" w:space="0" w:sz="6" w:val="single"/>
        <w:bottom w:color="6593CF" w:space="0" w:sz="6" w:val="single"/>
        <w:right w:color="6593CF" w:space="0" w:sz="6" w:val="single"/>
      </w:pBdr>
      <w:spacing w:after="100" w:afterAutospacing="1" w:before="6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-wrap2" w:type="paragraph">
    <w:name w:val="x-progress-wrap2"/>
    <w:basedOn w:val="Normal"/>
    <w:rsid w:val="006C5B01"/>
    <w:pPr>
      <w:pBdr>
        <w:top w:color="6593CF" w:space="0" w:sz="6" w:val="single"/>
        <w:left w:color="6593CF" w:space="0" w:sz="6" w:val="single"/>
        <w:bottom w:color="6593CF" w:space="0" w:sz="6" w:val="single"/>
        <w:right w:color="6593CF" w:space="0" w:sz="6" w:val="single"/>
      </w:pBdr>
      <w:spacing w:after="100" w:afterAutospacing="1" w:before="9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sg-box-wait1" w:type="paragraph">
    <w:name w:val="x-msg-box-wait1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ext-mb-icon1" w:type="paragraph">
    <w:name w:val="ext-mb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icon2" w:type="paragraph">
    <w:name w:val="ext-mb-icon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info1" w:type="paragraph">
    <w:name w:val="ext-mb-info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warning1" w:type="paragraph">
    <w:name w:val="ext-mb-warning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question1" w:type="paragraph">
    <w:name w:val="ext-mb-questi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error1" w:type="paragraph">
    <w:name w:val="ext-mb-erro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end1" w:type="paragraph">
    <w:name w:val="x-slider-end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inner1" w:type="paragraph">
    <w:name w:val="x-slider-inn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thumb1" w:type="paragraph">
    <w:name w:val="x-slider-thumb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end2" w:type="paragraph">
    <w:name w:val="x-slider-end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inner2" w:type="paragraph">
    <w:name w:val="x-slider-inn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thumb2" w:type="paragraph">
    <w:name w:val="x-slider-thumb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loat-right1" w:type="paragraph">
    <w:name w:val="x-float-right1"/>
    <w:basedOn w:val="Normal"/>
    <w:rsid w:val="006C5B01"/>
    <w:pPr>
      <w:spacing w:after="100" w:afterAutospacing="1" w:before="100" w:beforeAutospacing="1" w:line="432" w:lineRule="atLeast"/>
      <w:ind w:right="60"/>
    </w:pPr>
    <w:rPr>
      <w:rFonts w:ascii="Times New Roman" w:hAnsi="Times New Roman"/>
      <w:sz w:val="26"/>
      <w:szCs w:val="26"/>
      <w:lang w:val="hr-HR"/>
    </w:rPr>
  </w:style>
  <w:style w:customStyle="1" w:styleId="x-panel-header2" w:type="paragraph">
    <w:name w:val="x-panel-header2"/>
    <w:basedOn w:val="Normal"/>
    <w:rsid w:val="006C5B01"/>
    <w:pPr>
      <w:pBdr>
        <w:bottom w:color="D0D0D0" w:space="3" w:sz="6" w:val="single"/>
      </w:pBdr>
      <w:spacing w:after="100" w:afterAutospacing="1" w:before="100" w:beforeAutospacing="1" w:line="225" w:lineRule="atLeast"/>
    </w:pPr>
    <w:rPr>
      <w:rFonts w:ascii="Tahoma" w:cs="Tahoma" w:hAnsi="Tahoma"/>
      <w:b/>
      <w:bCs/>
      <w:color w:val="333333"/>
      <w:sz w:val="17"/>
      <w:szCs w:val="17"/>
      <w:lang w:val="hr-HR"/>
    </w:rPr>
  </w:style>
  <w:style w:customStyle="1" w:styleId="x-tool1" w:type="paragraph">
    <w:name w:val="x-tool1"/>
    <w:basedOn w:val="Normal"/>
    <w:rsid w:val="006C5B01"/>
    <w:pPr>
      <w:spacing w:line="432" w:lineRule="atLeast"/>
      <w:ind w:left="-60"/>
    </w:pPr>
    <w:rPr>
      <w:rFonts w:ascii="Times New Roman" w:hAnsi="Times New Roman"/>
      <w:sz w:val="26"/>
      <w:szCs w:val="26"/>
      <w:lang w:val="hr-HR"/>
    </w:rPr>
  </w:style>
  <w:style w:customStyle="1" w:styleId="x-date-header1" w:type="paragraph">
    <w:name w:val="x-date-hea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-text6" w:type="paragraph">
    <w:name w:val="x-btn-text6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FFFFFF"/>
      <w:sz w:val="26"/>
      <w:szCs w:val="26"/>
      <w:lang w:val="hr-HR"/>
    </w:rPr>
  </w:style>
  <w:style w:customStyle="1" w:styleId="x-toolbar20" w:type="paragraph">
    <w:name w:val="x-toolbar20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active-hover1" w:type="paragraph">
    <w:name w:val="x-date-active-hover1"/>
    <w:basedOn w:val="Normal"/>
    <w:rsid w:val="006C5B01"/>
    <w:pPr>
      <w:shd w:color="auto" w:fill="DDECF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ext8" w:type="paragraph">
    <w:name w:val="x-form-text8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after="100" w:afterAutospacing="1" w:before="100" w:beforeAutospacing="1" w:line="24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check-wrap4" w:type="paragraph">
    <w:name w:val="x-form-check-wrap4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wrap4" w:type="paragraph">
    <w:name w:val="x-form-radio-wrap4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file1" w:type="paragraph">
    <w:name w:val="x-form-file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file-text1" w:type="paragraph">
    <w:name w:val="x-form-file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777777"/>
      <w:sz w:val="26"/>
      <w:szCs w:val="26"/>
      <w:lang w:val="hr-HR"/>
    </w:rPr>
  </w:style>
  <w:style w:customStyle="1" w:styleId="x-info-header1" w:type="paragraph">
    <w:name w:val="x-info-header1"/>
    <w:basedOn w:val="Normal"/>
    <w:rsid w:val="006C5B01"/>
    <w:pPr>
      <w:spacing w:after="100" w:afterAutospacing="1" w:before="100" w:beforeAutospacing="1"/>
    </w:pPr>
    <w:rPr>
      <w:rFonts w:ascii="Tahoma" w:cs="Tahoma" w:hAnsi="Tahoma"/>
      <w:b/>
      <w:bCs/>
      <w:color w:val="555555"/>
      <w:sz w:val="20"/>
      <w:lang w:val="hr-HR"/>
    </w:rPr>
  </w:style>
  <w:style w:customStyle="1" w:styleId="x-info-icon1" w:type="paragraph">
    <w:name w:val="x-info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icon2" w:type="paragraph">
    <w:name w:val="x-info-icon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body1" w:type="paragraph">
    <w:name w:val="x-info-body1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color w:val="555555"/>
      <w:sz w:val="18"/>
      <w:szCs w:val="18"/>
      <w:lang w:val="hr-HR"/>
    </w:rPr>
  </w:style>
  <w:style w:customStyle="1" w:styleId="x-info-footer1" w:type="paragraph">
    <w:name w:val="x-info-foot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bc1" w:type="paragraph">
    <w:name w:val="x-info-bc1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info-bc2" w:type="paragraph">
    <w:name w:val="x-info-bc2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my-list-notchecked1" w:type="paragraph">
    <w:name w:val="my-list-notchecked1"/>
    <w:basedOn w:val="Normal"/>
    <w:rsid w:val="006C5B01"/>
    <w:pPr>
      <w:spacing w:before="3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checked1" w:type="paragraph">
    <w:name w:val="my-list-checked1"/>
    <w:basedOn w:val="Normal"/>
    <w:rsid w:val="006C5B01"/>
    <w:pPr>
      <w:spacing w:before="3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1" w:type="paragraph">
    <w:name w:val="my-list-item1"/>
    <w:basedOn w:val="Normal"/>
    <w:rsid w:val="006C5B01"/>
    <w:pPr>
      <w:pBdr>
        <w:top w:color="FFFFFF" w:space="0" w:sz="6" w:val="single"/>
        <w:left w:color="FFFFFF" w:space="0" w:sz="6" w:val="single"/>
        <w:bottom w:color="FFFFFF" w:space="0" w:sz="6" w:val="single"/>
        <w:right w:color="FFFFFF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over1" w:type="paragraph">
    <w:name w:val="my-list-item-over1"/>
    <w:basedOn w:val="Normal"/>
    <w:rsid w:val="006C5B01"/>
    <w:pPr>
      <w:pBdr>
        <w:top w:color="B5B4B4" w:space="0" w:sz="6" w:val="dotted"/>
        <w:left w:color="B5B4B4" w:space="0" w:sz="6" w:val="dotted"/>
        <w:bottom w:color="B5B4B4" w:space="0" w:sz="6" w:val="dotted"/>
        <w:right w:color="B5B4B4" w:space="0" w:sz="6" w:val="dotted"/>
      </w:pBdr>
      <w:shd w:color="auto" w:fill="F1F1F1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sel1" w:type="paragraph">
    <w:name w:val="my-list-item-sel1"/>
    <w:basedOn w:val="Normal"/>
    <w:rsid w:val="006C5B01"/>
    <w:pPr>
      <w:pBdr>
        <w:top w:color="9EB8ED" w:space="0" w:sz="6" w:val="dotted"/>
        <w:left w:color="9EB8ED" w:space="0" w:sz="6" w:val="dotted"/>
        <w:bottom w:color="9EB8ED" w:space="0" w:sz="6" w:val="dotted"/>
        <w:right w:color="9EB8ED" w:space="0" w:sz="6" w:val="dotted"/>
      </w:pBdr>
      <w:shd w:color="auto" w:fill="DFE8F6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l1" w:type="paragraph">
    <w:name w:val="my-list-item-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icon1" w:type="paragraph">
    <w:name w:val="my-list-item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ml1" w:type="paragraph">
    <w:name w:val="my-list-item-m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c1" w:type="paragraph">
    <w:name w:val="my-list-item-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r1" w:type="paragraph">
    <w:name w:val="my-list-item-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l2" w:type="paragraph">
    <w:name w:val="my-list-item-l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icon2" w:type="paragraph">
    <w:name w:val="my-list-item-icon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ml2" w:type="paragraph">
    <w:name w:val="my-list-item-ml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c2" w:type="paragraph">
    <w:name w:val="my-list-item-c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r2" w:type="paragraph">
    <w:name w:val="my-list-item-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cell-overflow1" w:type="paragraph">
    <w:name w:val="my-tbl-item-cell-overflow1"/>
    <w:basedOn w:val="Normal"/>
    <w:rsid w:val="006C5B01"/>
    <w:pPr>
      <w:pBdr>
        <w:right w:color="EDEDED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cell-overflow2" w:type="paragraph">
    <w:name w:val="my-tbl-item-cell-overflow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cell-text1" w:type="paragraph">
    <w:name w:val="my-tbl-item-cell-text1"/>
    <w:basedOn w:val="Normal"/>
    <w:rsid w:val="006C5B01"/>
    <w:pPr>
      <w:spacing w:after="100" w:afterAutospacing="1" w:before="100" w:beforeAutospacing="1" w:line="432" w:lineRule="atLeast"/>
    </w:pPr>
    <w:rPr>
      <w:rFonts w:cs="Arial"/>
      <w:sz w:val="17"/>
      <w:szCs w:val="17"/>
      <w:lang w:val="hr-HR"/>
    </w:rPr>
  </w:style>
  <w:style w:customStyle="1" w:styleId="my-tbl-item-cell-widget1" w:type="paragraph">
    <w:name w:val="my-tbl-item-cell-widge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-open1" w:type="paragraph">
    <w:name w:val="my-tree-ope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-close1" w:type="paragraph">
    <w:name w:val="my-tree-close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tree-folder1" w:type="paragraph">
    <w:name w:val="tree-fol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icon1" w:type="paragraph">
    <w:name w:val="my-treetbl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open1" w:type="paragraph">
    <w:name w:val="my-treetbl-ope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lose1" w:type="paragraph">
    <w:name w:val="my-treetbl-close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tree-folder2" w:type="paragraph">
    <w:name w:val="tree-fold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ell1" w:type="paragraph">
    <w:name w:val="my-treetbl-cel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ell-overflow1" w:type="paragraph">
    <w:name w:val="my-treetbl-cell-overflow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ell-text1" w:type="paragraph">
    <w:name w:val="my-treetbl-cell-text1"/>
    <w:basedOn w:val="Normal"/>
    <w:rsid w:val="006C5B01"/>
    <w:pPr>
      <w:spacing w:after="100" w:afterAutospacing="1" w:before="100" w:beforeAutospacing="1" w:line="432" w:lineRule="atLeast"/>
    </w:pPr>
    <w:rPr>
      <w:rFonts w:cs="Arial"/>
      <w:sz w:val="18"/>
      <w:szCs w:val="18"/>
      <w:lang w:val="hr-HR"/>
    </w:rPr>
  </w:style>
  <w:style w:customStyle="1" w:styleId="x-tip-top1" w:type="paragraph">
    <w:name w:val="x-tip-top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op-left1" w:type="paragraph">
    <w:name w:val="x-tip-top-lef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op-right1" w:type="paragraph">
    <w:name w:val="x-tip-top-righ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ft1" w:type="paragraph">
    <w:name w:val="x-tip-f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ft-left1" w:type="paragraph">
    <w:name w:val="x-tip-ft-lef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ft-right1" w:type="paragraph">
    <w:name w:val="x-tip-ft-righ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d-left1" w:type="paragraph">
    <w:name w:val="x-tip-bd-lef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d-right1" w:type="paragraph">
    <w:name w:val="x-tip-bd-righ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c5" w:type="paragraph">
    <w:name w:val="x-window-mc5"/>
    <w:basedOn w:val="Normal"/>
    <w:rsid w:val="006C5B01"/>
    <w:pPr>
      <w:shd w:color="auto" w:fill="E4E4E4" w:val="clear"/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btn-center12" w:type="paragraph">
    <w:name w:val="x-btn-center12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CCCCCC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center13" w:type="paragraph">
    <w:name w:val="x-btn-center13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window-mc6" w:type="paragraph">
    <w:name w:val="x-window-mc6"/>
    <w:basedOn w:val="Normal"/>
    <w:rsid w:val="006C5B01"/>
    <w:pPr>
      <w:pBdr>
        <w:top w:color="CCCCCC" w:space="0" w:sz="6" w:val="single"/>
        <w:bottom w:color="CCCCCC" w:space="0" w:sz="6" w:val="single"/>
      </w:pBdr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form-trigger6" w:type="paragraph">
    <w:name w:val="x-form-trigger6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inner5" w:type="paragraph">
    <w:name w:val="x-grid3-cell-inner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8" w:type="paragraph">
    <w:name w:val="x-grid3-hd-inner8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styleId="Reetkatablice" w:type="table">
    <w:name w:val="Table Grid"/>
    <w:basedOn w:val="Obinatablica"/>
    <w:rsid w:val="00F63F3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190421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90421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06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6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6D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6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6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69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4661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14949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6521725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5463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01434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501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6858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0227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7894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3534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28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6041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9585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697225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38035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52666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7266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2999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0864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9251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784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94342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233589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8481401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00742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42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7364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416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0974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1316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697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050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2012.</izvorni_sadrzaj>
    <derivirana_varijabla naziv="DomainObject.Predmet.DatumOsnivanja_1">11.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2003-04-28 PREDMET spis na uvid u referadu sutkinje Orlić-Zaninović,aa IN2 napomene: 2008-04-28 PREDMET podnesak (HZMO) od 25.04.2008.+ spis na uvid u ref. sudske savjetnice Mikinac,aa 03.07.2008 IN2 napomene: 2008-05-20 PREDMET AA IN2 napomene: 2008-06-27 PREDMET podn. HZMO od 23.5.08. SS Mikinac + spis IN2 napomene: 2011-01-28 PREDMET spis povučen iz arhive na traženje sutk. Zajec zbog uvida na P-3643/10. dana 28.01.2011. IN2 napomene: 2011-02-01 PREDMET spis a/a</izvorni_sadrzaj>
    <derivirana_varijabla naziv="DomainObject.Predmet.Opis_1">MIGRIRANO IZ IN2 IN2 napomene: 2003-04-28 PREDMET spis na uvid u referadu sutkinje Orlić-Zaninović,aa IN2 napomene: 2008-04-28 PREDMET podnesak (HZMO) od 25.04.2008.+ spis na uvid u ref. sudske savjetnice Mikinac,aa 03.07.2008 IN2 napomene: 2008-05-20 PREDMET AA IN2 napomene: 2008-06-27 PREDMET podn. HZMO od 23.5.08. SS Mikinac + spis IN2 napomene: 2011-01-28 PREDMET spis povučen iz arhive na traženje sutk. Zajec zbog uvida na P-3643/10. dana 28.01.2011. IN2 napomene: 2011-02-01 PREDMET spis a/a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St-730/2012</izvorni_sadrzaj>
    <derivirana_varijabla naziv="DomainObject.Predmet.OznakaBroj_1">St-730/2012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Stečajna masa iza AUTOCENTAR - RIZZITELLI društvo s ograničenom odgovornošću za unutarnju i vanjsku trgovinu u stečaju</izvorni_sadrzaj>
    <derivirana_varijabla naziv="DomainObject.Predmet.ProtustrankaFormated_1">  Stečajna masa iza AUTOCENTAR - RIZZITELLI društvo s ograničenom odgovornošću za unutarnju i vanjsku trgovinu u stečaju</derivirana_varijabla>
  </DomainObject.Predmet.ProtustrankaFormated>
  <DomainObject.Predmet.ProtustrankaFormatedOIB>
    <izvorni_sadrzaj>  Stečajna masa iza AUTOCENTAR - RIZZITELLI društvo s ograničenom odgovornošću za unutarnju i vanjsku trgovinu u stečaju, OIB 54905468870</izvorni_sadrzaj>
    <derivirana_varijabla naziv="DomainObject.Predmet.ProtustrankaFormatedOIB_1">  Stečajna masa iza AUTOCENTAR - RIZZITELLI društvo s ograničenom odgovornošću za unutarnju i vanjsku trgovinu u stečaju, OIB 54905468870</derivirana_varijabla>
  </DomainObject.Predmet.ProtustrankaFormatedOIB>
  <DomainObject.Predmet.ProtustrankaFormatedWithAdress>
    <izvorni_sadrzaj> Stečajna masa iza AUTOCENTAR - RIZZITELLI društvo s ograničenom odgovornošću za unutarnju i vanjsku trgovinu u stečaju, Jordanovac 113, 10000 Zagreb</izvorni_sadrzaj>
    <derivirana_varijabla naziv="DomainObject.Predmet.ProtustrankaFormatedWithAdress_1"> Stečajna masa iza AUTOCENTAR - RIZZITELLI društvo s ograničenom odgovornošću za unutarnju i vanjsku trgovinu u stečaju, Jordanovac 113, 10000 Zagreb</derivirana_varijabla>
  </DomainObject.Predmet.ProtustrankaFormatedWithAdress>
  <DomainObject.Predmet.ProtustrankaFormatedWithAdressOIB>
    <izvorni_sadrzaj> Stečajna masa iza AUTOCENTAR - RIZZITELLI društvo s ograničenom odgovornošću za unutarnju i vanjsku trgovinu u stečaju, OIB 54905468870, Jordanovac 113, 10000 Zagreb</izvorni_sadrzaj>
    <derivirana_varijabla naziv="DomainObject.Predmet.ProtustrankaFormatedWithAdressOIB_1"> Stečajna masa iza AUTOCENTAR - RIZZITELLI društvo s ograničenom odgovornošću za unutarnju i vanjsku trgovinu u stečaju, OIB 54905468870, Jordanovac 113, 10000 Zagreb</derivirana_varijabla>
  </DomainObject.Predmet.ProtustrankaFormatedWithAdressOIB>
  <DomainObject.Predmet.ProtustrankaWithAdress>
    <izvorni_sadrzaj>Stečajna masa iza AUTOCENTAR - RIZZITELLI društvo s ograničenom odgovornošću za unutarnju i vanjsku trgovinu u stečaju Jordanovac 113, 10000 Zagreb</izvorni_sadrzaj>
    <derivirana_varijabla naziv="DomainObject.Predmet.ProtustrankaWithAdress_1">Stečajna masa iza AUTOCENTAR - RIZZITELLI društvo s ograničenom odgovornošću za unutarnju i vanjsku trgovinu u stečaju Jordanovac 113, 10000 Zagreb</derivirana_varijabla>
  </DomainObject.Predmet.ProtustrankaWithAdress>
  <DomainObject.Predmet.ProtustrankaWithAdressOIB>
    <izvorni_sadrzaj>Stečajna masa iza AUTOCENTAR - RIZZITELLI društvo s ograničenom odgovornošću za unutarnju i vanjsku trgovinu u stečaju, OIB 54905468870, Jordanovac 113, 10000 Zagreb</izvorni_sadrzaj>
    <derivirana_varijabla naziv="DomainObject.Predmet.ProtustrankaWithAdressOIB_1">Stečajna masa iza AUTOCENTAR - RIZZITELLI društvo s ograničenom odgovornošću za unutarnju i vanjsku trgovinu u stečaju, OIB 54905468870, Jordanovac 113, 10000 Zagreb</derivirana_varijabla>
  </DomainObject.Predmet.ProtustrankaWithAdressOIB>
  <DomainObject.Predmet.ProtustrankaNazivFormated>
    <izvorni_sadrzaj>Stečajna masa iza AUTOCENTAR - RIZZITELLI društvo s ograničenom odgovornošću za unutarnju i vanjsku trgovinu u stečaju</izvorni_sadrzaj>
    <derivirana_varijabla naziv="DomainObject.Predmet.ProtustrankaNazivFormated_1">Stečajna masa iza AUTOCENTAR - RIZZITELLI društvo s ograničenom odgovornošću za unutarnju i vanjsku trgovinu u stečaju</derivirana_varijabla>
  </DomainObject.Predmet.ProtustrankaNazivFormated>
  <DomainObject.Predmet.ProtustrankaNazivFormatedOIB>
    <izvorni_sadrzaj>Stečajna masa iza AUTOCENTAR - RIZZITELLI društvo s ograničenom odgovornošću za unutarnju i vanjsku trgovinu u stečaju, OIB 54905468870</izvorni_sadrzaj>
    <derivirana_varijabla naziv="DomainObject.Predmet.ProtustrankaNazivFormatedOIB_1">Stečajna masa iza AUTOCENTAR - RIZZITELLI društvo s ograničenom odgovornošću za unutarnju i vanjsku trgovinu u stečaju, OIB 54905468870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iza AUTOCENTAR - RIZZITELLI društvo s ograničenom odgovornošću za unutarnju i vanjsku trgovinu u stečaju</item>
    </izvorni_sadrzaj>
    <derivirana_varijabla naziv="DomainObject.Predmet.ProtuStrankaListFormated_1">
      <item>Stečajna masa iza AUTOCENTAR - RIZZITELLI društvo s ograničenom odgovornošću za unutarnju i vanjsku trgovinu u stečaju</item>
    </derivirana_varijabla>
  </DomainObject.Predmet.ProtuStrankaListFormated>
  <DomainObject.Predmet.ProtuStrankaListFormatedOIB>
    <izvorni_sadrzaj>
      <item>Stečajna masa iza AUTOCENTAR - RIZZITELLI društvo s ograničenom odgovornošću za unutarnju i vanjsku trgovinu u stečaju, OIB 54905468870</item>
    </izvorni_sadrzaj>
    <derivirana_varijabla naziv="DomainObject.Predmet.ProtuStrankaListFormatedOIB_1">
      <item>Stečajna masa iza AUTOCENTAR - RIZZITELLI društvo s ograničenom odgovornošću za unutarnju i vanjsku trgovinu u stečaju, OIB 54905468870</item>
    </derivirana_varijabla>
  </DomainObject.Predmet.ProtuStrankaListFormatedOIB>
  <DomainObject.Predmet.ProtuStrankaListFormatedWithAdress>
    <izvorni_sadrzaj>
      <item>Stečajna masa iza AUTOCENTAR - RIZZITELLI društvo s ograničenom odgovornošću za unutarnju i vanjsku trgovinu u stečaju, Jordanovac 113, 10000 Zagreb</item>
    </izvorni_sadrzaj>
    <derivirana_varijabla naziv="DomainObject.Predmet.ProtuStrankaListFormatedWithAdress_1">
      <item>Stečajna masa iza AUTOCENTAR - RIZZITELLI društvo s ograničenom odgovornošću za unutarnju i vanjsku trgovinu u stečaju, Jordanovac 113, 10000 Zagreb</item>
    </derivirana_varijabla>
  </DomainObject.Predmet.ProtuStrankaListFormatedWithAdress>
  <DomainObject.Predmet.ProtuStrankaListFormatedWithAdressOIB>
    <izvorni_sadrzaj>
      <item>Stečajna masa iza AUTOCENTAR - RIZZITELLI društvo s ograničenom odgovornošću za unutarnju i vanjsku trgovinu u stečaju, OIB 54905468870, Jordanovac 113, 10000 Zagreb</item>
    </izvorni_sadrzaj>
    <derivirana_varijabla naziv="DomainObject.Predmet.ProtuStrankaListFormatedWithAdressOIB_1">
      <item>Stečajna masa iza AUTOCENTAR - RIZZITELLI društvo s ograničenom odgovornošću za unutarnju i vanjsku trgovinu u stečaju, OIB 54905468870, Jordanovac 113, 10000 Zagreb</item>
    </derivirana_varijabla>
  </DomainObject.Predmet.ProtuStrankaListFormatedWithAdressOIB>
  <DomainObject.Predmet.ProtuStrankaListNazivFormated>
    <izvorni_sadrzaj>
      <item>Stečajna masa iza AUTOCENTAR - RIZZITELLI društvo s ograničenom odgovornošću za unutarnju i vanjsku trgovinu u stečaju</item>
    </izvorni_sadrzaj>
    <derivirana_varijabla naziv="DomainObject.Predmet.ProtuStrankaListNazivFormated_1">
      <item>Stečajna masa iza AUTOCENTAR - RIZZITELLI društvo s ograničenom odgovornošću za unutarnju i vanjsku trgovinu u stečaju</item>
    </derivirana_varijabla>
  </DomainObject.Predmet.ProtuStrankaListNazivFormated>
  <DomainObject.Predmet.ProtuStrankaListNazivFormatedOIB>
    <izvorni_sadrzaj>
      <item>Stečajna masa iza AUTOCENTAR - RIZZITELLI društvo s ograničenom odgovornošću za unutarnju i vanjsku trgovinu u stečaju, OIB 54905468870</item>
    </izvorni_sadrzaj>
    <derivirana_varijabla naziv="DomainObject.Predmet.ProtuStrankaListNazivFormatedOIB_1">
      <item>Stečajna masa iza AUTOCENTAR - RIZZITELLI društvo s ograničenom odgovornošću za unutarnju i vanjsku trgovinu u stečaju, OIB 54905468870</item>
    </derivirana_varijabla>
  </DomainObject.Predmet.ProtuStrankaListNazivFormatedOIB>
  <DomainObject.Predmet.OstaliListFormated>
    <izvorni_sadrzaj>
      <item>Eduard Miščević</item>
      <item>Erste&amp;SteiermÄrkische bank  dioničko društvo</item>
      <item>RH, MF, Porezna uprava</item>
    </izvorni_sadrzaj>
    <derivirana_varijabla naziv="DomainObject.Predmet.OstaliListFormated_1">
      <item>Eduard Miščević</item>
      <item>Erste&amp;SteiermÄrkische bank  dioničko društvo</item>
      <item>RH, MF, Porezna uprava</item>
    </derivirana_varijabla>
  </DomainObject.Predmet.OstaliListFormated>
  <DomainObject.Predmet.OstaliListFormatedOIB>
    <izvorni_sadrzaj>
      <item>Eduard Miščević, OIB 71636383634</item>
      <item>Erste&amp;SteiermÄrkische bank  dioničko društvo, OIB 23057039320</item>
      <item>RH, MF, Porezna uprava</item>
    </izvorni_sadrzaj>
    <derivirana_varijabla naziv="DomainObject.Predmet.OstaliListFormatedOIB_1">
      <item>Eduard Miščević, OIB 71636383634</item>
      <item>Erste&amp;SteiermÄrkische bank  dioničko društvo, OIB 23057039320</item>
      <item>RH, MF, Porezna uprava</item>
    </derivirana_varijabla>
  </DomainObject.Predmet.OstaliListFormatedOIB>
  <DomainObject.Predmet.OstaliListFormatedWithAdress>
    <izvorni_sadrzaj>
      <item>Eduard Miščević, Iblerov trg 9, 10000 Zagreb</item>
      <item>Erste&amp;SteiermÄrkische bank  dioničko društvo, Jadranski Trg 3/a, 51000 Rijeka</item>
      <item>RH, MF, Porezna uprava</item>
    </izvorni_sadrzaj>
    <derivirana_varijabla naziv="DomainObject.Predmet.OstaliListFormatedWithAdress_1">
      <item>Eduard Miščević, Iblerov trg 9, 10000 Zagreb</item>
      <item>Erste&amp;SteiermÄrkische bank  dioničko društvo, Jadranski Trg 3/a, 51000 Rijeka</item>
      <item>RH, MF, Porezna uprava</item>
    </derivirana_varijabla>
  </DomainObject.Predmet.OstaliListFormatedWithAdress>
  <DomainObject.Predmet.OstaliListFormatedWithAdressOIB>
    <izvorni_sadrzaj>
      <item>Eduard Miščević, OIB 71636383634, Iblerov trg 9, 10000 Zagreb</item>
      <item>Erste&amp;SteiermÄrkische bank  dioničko društvo, OIB 23057039320, Jadranski Trg 3/a, 51000 Rijeka</item>
      <item>RH, MF, Porezna uprava</item>
    </izvorni_sadrzaj>
    <derivirana_varijabla naziv="DomainObject.Predmet.OstaliListFormatedWithAdressOIB_1">
      <item>Eduard Miščević, OIB 71636383634, Iblerov trg 9, 10000 Zagreb</item>
      <item>Erste&amp;SteiermÄrkische bank  dioničko društvo, OIB 23057039320, Jadranski Trg 3/a, 51000 Rijeka</item>
      <item>RH, MF, Porezna uprava</item>
    </derivirana_varijabla>
  </DomainObject.Predmet.OstaliListFormatedWithAdressOIB>
  <DomainObject.Predmet.OstaliListNazivFormated>
    <izvorni_sadrzaj>
      <item>Eduard Miščević</item>
      <item>Erste&amp;SteiermÄrkische bank  dioničko društvo</item>
      <item>RH, MF, Porezna uprava</item>
    </izvorni_sadrzaj>
    <derivirana_varijabla naziv="DomainObject.Predmet.OstaliListNazivFormated_1">
      <item>Eduard Miščević</item>
      <item>Erste&amp;SteiermÄrkische bank  dioničko društvo</item>
      <item>RH, MF, Porezna uprava</item>
    </derivirana_varijabla>
  </DomainObject.Predmet.OstaliListNazivFormated>
  <DomainObject.Predmet.OstaliListNazivFormatedOIB>
    <izvorni_sadrzaj>
      <item>Eduard Miščević, OIB 71636383634</item>
      <item>Erste&amp;SteiermÄrkische bank  dioničko društvo, OIB 23057039320</item>
      <item>RH, MF, Porezna uprava</item>
    </izvorni_sadrzaj>
    <derivirana_varijabla naziv="DomainObject.Predmet.OstaliListNazivFormatedOIB_1">
      <item>Eduard Miščević, OIB 71636383634</item>
      <item>Erste&amp;SteiermÄrkische bank  dioničko društvo, OIB 23057039320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iza AUTOCENTAR - RIZZITELLI društvo s ograničenom odgovornošću za unutarnju i vanjsku trgovinu u stečaju</izvorni_sadrzaj>
    <derivirana_varijabla naziv="DomainObject.Predmet.ProtustrankaIDrugi_1">Stečajna masa iza AUTOCENTAR - RIZZITELLI društvo s ograničenom odgovornošću za unutarnju i vanjsku trgovinu u stečaju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iza AUTOCENTAR - RIZZITELLI društvo s ograničenom odgovornošću za unutarnju i vanjsku trgovinu u stečaju, OIB 54905468870, Jordanovac 113, 10000 Zagreb</izvorni_sadrzaj>
    <derivirana_varijabla naziv="DomainObject.Predmet.ProtustrankaIDrugiAdressOIB_1">Stečajna masa iza AUTOCENTAR - RIZZITELLI društvo s ograničenom odgovornošću za unutarnju i vanjsku trgovinu u stečaju, OIB 54905468870, Jordanovac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AUTOCENTAR - RIZZITELLI društvo s ograničenom odgovornošću za unutarnju i vanjsku trgovinu u stečaju</item>
      <item>Po službenoj dužnosti / - Po službenoj dužnosti</item>
      <item>Eduard Miščević</item>
      <item>Erste&amp;SteiermÄrkische bank  dioničko društvo</item>
      <item>RH, MF, Porezna uprava</item>
    </izvorni_sadrzaj>
    <derivirana_varijabla naziv="DomainObject.Predmet.SudioniciListNaziv_1">
      <item>Stečajna masa iza AUTOCENTAR - RIZZITELLI društvo s ograničenom odgovornošću za unutarnju i vanjsku trgovinu u stečaju</item>
      <item>Po službenoj dužnosti / - Po službenoj dužnosti</item>
      <item>Eduard Miščević</item>
      <item>Erste&amp;SteiermÄrkische bank  dioničko društvo</item>
      <item>RH, MF, Porezna uprava</item>
    </derivirana_varijabla>
  </DomainObject.Predmet.SudioniciListNaziv>
  <DomainObject.Predmet.SudioniciListAdressOIB>
    <izvorni_sadrzaj>
      <item>Stečajna masa iza AUTOCENTAR - RIZZITELLI društvo s ograničenom odgovornošću za unutarnju i vanjsku trgovinu u stečaju, OIB 54905468870, Jordanovac 113,10000 Zagreb</item>
      <item>Po službenoj dužnosti / - Po službenoj dužnosti</item>
      <item>Eduard Miščević, OIB 71636383634, Iblerov trg 9,10000 Zagreb</item>
      <item>Erste&amp;SteiermÄrkische bank  dioničko društvo, OIB 23057039320, Jadranski Trg 3/a,51000 Rijeka</item>
      <item>RH, MF, Porezna uprava</item>
    </izvorni_sadrzaj>
    <derivirana_varijabla naziv="DomainObject.Predmet.SudioniciListAdressOIB_1">
      <item>Stečajna masa iza AUTOCENTAR - RIZZITELLI društvo s ograničenom odgovornošću za unutarnju i vanjsku trgovinu u stečaju, OIB 54905468870, Jordanovac 113,10000 Zagreb</item>
      <item>Po službenoj dužnosti / - Po službenoj dužnosti</item>
      <item>Eduard Miščević, OIB 71636383634, Iblerov trg 9,10000 Zagreb</item>
      <item>Erste&amp;SteiermÄrkische bank  dioničko društvo, OIB 23057039320, Jadranski Trg 3/a,51000 Rijeka</item>
      <item>RH, MF,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54905468870</item>
      <item>, OIB null</item>
      <item>, OIB 71636383634</item>
      <item>, OIB 23057039320</item>
      <item>, OIB null</item>
    </izvorni_sadrzaj>
    <derivirana_varijabla naziv="DomainObject.Predmet.SudioniciListNazivOIB_1">
      <item>, OIB 54905468870</item>
      <item>, OIB null</item>
      <item>, OIB 71636383634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2761</properties:Characters>
  <properties:Lines>72</properties:Lines>
  <properties:Paragraphs>25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2017-04-06T12:20:00Z</dcterms:created>
  <dc:creator>rsticn</dc:creator>
  <cp:lastModifiedBy>Monika Grbac</cp:lastModifiedBy>
  <cp:lastPrinted>2017-04-19T10:11:00Z</cp:lastPrinted>
  <dcterms:modified xmlns:xsi="http://www.w3.org/2001/XMLSchema-instance" xsi:type="dcterms:W3CDTF">2017-04-19T10:11:00Z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