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bace" w14:paraId="c01bac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DA51B7">
        <w:t>4</w:t>
      </w:r>
      <w:r w:rsidR="00B16FF6">
        <w:t>32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B16FF6">
        <w:t>KRIN – cvijeće i vrt j.d.o.o. za usluge i trgovinu, Osijek, Vukovarska 13</w:t>
      </w:r>
      <w:r w:rsidR="00404E71">
        <w:t>,</w:t>
      </w:r>
      <w:r w:rsidR="00A2271D">
        <w:t xml:space="preserve"> </w:t>
      </w:r>
      <w:r w:rsidR="00AC7615">
        <w:t xml:space="preserve">MBS: </w:t>
      </w:r>
      <w:r w:rsidR="0069391C">
        <w:t>030</w:t>
      </w:r>
      <w:r w:rsidR="00B16FF6">
        <w:t>155431</w:t>
      </w:r>
      <w:r w:rsidR="00AC7615">
        <w:t xml:space="preserve">, </w:t>
      </w:r>
      <w:r w:rsidR="004A0D7B">
        <w:t>OIB</w:t>
      </w:r>
      <w:r w:rsidR="00041551">
        <w:t>:</w:t>
      </w:r>
      <w:r w:rsidR="004A0D7B">
        <w:t xml:space="preserve"> </w:t>
      </w:r>
      <w:r w:rsidR="00B16FF6">
        <w:t>86794963224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404E71">
        <w:t>2</w:t>
      </w:r>
      <w:r w:rsidR="00B16FF6">
        <w:t>9</w:t>
      </w:r>
      <w:r w:rsidR="00224AFF">
        <w:t xml:space="preserve">. </w:t>
      </w:r>
      <w:r w:rsidR="00DF4531">
        <w:t>ožujka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B16FF6">
        <w:t>KRIN – cvijeće i vrt j.d.o.o. za usluge i trgovinu, Osijek, Vukovarska 13, MBS: 030155431, OIB: 86794963224</w:t>
      </w:r>
      <w:r w:rsidR="006009EA">
        <w:t>,</w:t>
      </w:r>
      <w:r>
        <w:t xml:space="preserve"> iznosi </w:t>
      </w:r>
      <w:r w:rsidR="00B16FF6">
        <w:t>18</w:t>
      </w:r>
      <w:r w:rsidR="002B105C">
        <w:t>.</w:t>
      </w:r>
      <w:r w:rsidR="00B16FF6">
        <w:t>895</w:t>
      </w:r>
      <w:r w:rsidR="002B105C">
        <w:t>,</w:t>
      </w:r>
      <w:r w:rsidR="00B16FF6">
        <w:t>92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B16FF6">
        <w:t>Ljiljana Isajlović, Osijek, Vukovarska 13, OIB: 49826038172</w:t>
      </w:r>
      <w:r w:rsidR="00226A5B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B16FF6">
        <w:t>432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04E71">
        <w:t>2</w:t>
      </w:r>
      <w:r w:rsidR="00C82742">
        <w:t>9</w:t>
      </w:r>
      <w:r>
        <w:t xml:space="preserve">. </w:t>
      </w:r>
      <w:r w:rsidR="00DF4531">
        <w:t xml:space="preserve">ožujka </w:t>
      </w:r>
      <w:r>
        <w:t>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82742">
        <w:t>15/5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6A5B"/>
    <w:rsid w:val="002358E7"/>
    <w:rsid w:val="0025000D"/>
    <w:rsid w:val="00267D26"/>
    <w:rsid w:val="0028507D"/>
    <w:rsid w:val="002A1B0C"/>
    <w:rsid w:val="002A2AF5"/>
    <w:rsid w:val="002A36D6"/>
    <w:rsid w:val="002A3BEF"/>
    <w:rsid w:val="002B105C"/>
    <w:rsid w:val="002B1A3B"/>
    <w:rsid w:val="002B4236"/>
    <w:rsid w:val="002C3D49"/>
    <w:rsid w:val="002D2610"/>
    <w:rsid w:val="002D7681"/>
    <w:rsid w:val="002F3AD0"/>
    <w:rsid w:val="002F4AAF"/>
    <w:rsid w:val="002F66FE"/>
    <w:rsid w:val="003126E9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209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16FF6"/>
    <w:rsid w:val="00B24B41"/>
    <w:rsid w:val="00B26A70"/>
    <w:rsid w:val="00B27295"/>
    <w:rsid w:val="00B32948"/>
    <w:rsid w:val="00B4028C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2742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A51B7"/>
    <w:rsid w:val="00DD6682"/>
    <w:rsid w:val="00DE5F69"/>
    <w:rsid w:val="00DF25F3"/>
    <w:rsid w:val="00DF4531"/>
    <w:rsid w:val="00E07C56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12BC1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0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0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KRIN - cvijeće i vrt j.d.o.o. za usluge i trgovinu</izvorni_sadrzaj>
    <derivirana_varijabla naziv="DomainObject.Predmet.ProtustrankaFormated_1">  KRIN - cvijeće i vrt j.d.o.o. za usluge i trgovinu</derivirana_varijabla>
  </DomainObject.Predmet.ProtustrankaFormated>
  <DomainObject.Predmet.ProtustrankaFormatedOIB>
    <izvorni_sadrzaj>  KRIN - cvijeće i vrt j.d.o.o. za usluge i trgovinu, OIB 86794963224</izvorni_sadrzaj>
    <derivirana_varijabla naziv="DomainObject.Predmet.ProtustrankaFormatedOIB_1">  KRIN - cvijeće i vrt j.d.o.o. za usluge i trgovinu, OIB 86794963224</derivirana_varijabla>
  </DomainObject.Predmet.ProtustrankaFormatedOIB>
  <DomainObject.Predmet.ProtustrankaFormatedWithAdress>
    <izvorni_sadrzaj> KRIN - cvijeće i vrt j.d.o.o. za usluge i trgovinu, Vukovarska 13, 31000 Osijek</izvorni_sadrzaj>
    <derivirana_varijabla naziv="DomainObject.Predmet.ProtustrankaFormatedWithAdress_1"> KRIN - cvijeće i vrt j.d.o.o. za usluge i trgovinu, Vukovarska 13, 31000 Osijek</derivirana_varijabla>
  </DomainObject.Predmet.ProtustrankaFormatedWithAdress>
  <DomainObject.Predmet.ProtustrankaFormatedWithAdressOIB>
    <izvorni_sadrzaj> KRIN - cvijeće i vrt j.d.o.o. za usluge i trgovinu, OIB 86794963224, Vukovarska 13, 31000 Osijek</izvorni_sadrzaj>
    <derivirana_varijabla naziv="DomainObject.Predmet.ProtustrankaFormatedWithAdressOIB_1"> KRIN - cvijeće i vrt j.d.o.o. za usluge i trgovinu, OIB 86794963224, Vukovarska 13, 31000 Osijek</derivirana_varijabla>
  </DomainObject.Predmet.ProtustrankaFormatedWithAdressOIB>
  <DomainObject.Predmet.ProtustrankaWithAdress>
    <izvorni_sadrzaj>KRIN - cvijeće i vrt j.d.o.o. za usluge i trgovinu Vukovarska 13, 31000 Osijek</izvorni_sadrzaj>
    <derivirana_varijabla naziv="DomainObject.Predmet.ProtustrankaWithAdress_1">KRIN - cvijeće i vrt j.d.o.o. za usluge i trgovinu Vukovarska 13, 31000 Osijek</derivirana_varijabla>
  </DomainObject.Predmet.ProtustrankaWithAdress>
  <DomainObject.Predmet.ProtustrankaWithAdressOIB>
    <izvorni_sadrzaj>KRIN - cvijeće i vrt j.d.o.o. za usluge i trgovinu, OIB 86794963224, Vukovarska 13, 31000 Osijek</izvorni_sadrzaj>
    <derivirana_varijabla naziv="DomainObject.Predmet.ProtustrankaWithAdressOIB_1">KRIN - cvijeće i vrt j.d.o.o. za usluge i trgovinu, OIB 86794963224, Vukovarska 13, 31000 Osijek</derivirana_varijabla>
  </DomainObject.Predmet.ProtustrankaWithAdressOIB>
  <DomainObject.Predmet.ProtustrankaNazivFormated>
    <izvorni_sadrzaj>KRIN - cvijeće i vrt j.d.o.o. za usluge i trgovinu</izvorni_sadrzaj>
    <derivirana_varijabla naziv="DomainObject.Predmet.ProtustrankaNazivFormated_1">KRIN - cvijeće i vrt j.d.o.o. za usluge i trgovinu</derivirana_varijabla>
  </DomainObject.Predmet.ProtustrankaNazivFormated>
  <DomainObject.Predmet.ProtustrankaNazivFormatedOIB>
    <izvorni_sadrzaj>KRIN - cvijeće i vrt j.d.o.o. za usluge i trgovinu, OIB 86794963224</izvorni_sadrzaj>
    <derivirana_varijabla naziv="DomainObject.Predmet.ProtustrankaNazivFormatedOIB_1">KRIN - cvijeće i vrt j.d.o.o. za usluge i trgovinu, OIB 86794963224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KRIN - cvijeće i vrt j.d.o.o. za usluge i trgovinu</item>
    </izvorni_sadrzaj>
    <derivirana_varijabla naziv="DomainObject.Predmet.ProtuStrankaListFormated_1">
      <item>KRIN - cvijeće i vrt j.d.o.o. za usluge i trgovinu</item>
    </derivirana_varijabla>
  </DomainObject.Predmet.ProtuStrankaListFormated>
  <DomainObject.Predmet.ProtuStrankaListFormatedOIB>
    <izvorni_sadrzaj>
      <item>KRIN - cvijeće i vrt j.d.o.o. za usluge i trgovinu, OIB 86794963224</item>
    </izvorni_sadrzaj>
    <derivirana_varijabla naziv="DomainObject.Predmet.ProtuStrankaListFormatedOIB_1">
      <item>KRIN - cvijeće i vrt j.d.o.o. za usluge i trgovinu, OIB 86794963224</item>
    </derivirana_varijabla>
  </DomainObject.Predmet.ProtuStrankaListFormatedOIB>
  <DomainObject.Predmet.ProtuStrankaListFormatedWithAdress>
    <izvorni_sadrzaj>
      <item>KRIN - cvijeće i vrt j.d.o.o. za usluge i trgovinu, Vukovarska 13, 31000 Osijek</item>
    </izvorni_sadrzaj>
    <derivirana_varijabla naziv="DomainObject.Predmet.ProtuStrankaListFormatedWithAdress_1">
      <item>KRIN - cvijeće i vrt j.d.o.o. za usluge i trgovinu, Vukovarska 13, 31000 Osijek</item>
    </derivirana_varijabla>
  </DomainObject.Predmet.ProtuStrankaListFormatedWithAdress>
  <DomainObject.Predmet.ProtuStrankaListFormatedWithAdressOIB>
    <izvorni_sadrzaj>
      <item>KRIN - cvijeće i vrt j.d.o.o. za usluge i trgovinu, OIB 86794963224, Vukovarska 13, 31000 Osijek</item>
    </izvorni_sadrzaj>
    <derivirana_varijabla naziv="DomainObject.Predmet.ProtuStrankaListFormatedWithAdressOIB_1">
      <item>KRIN - cvijeće i vrt j.d.o.o. za usluge i trgovinu, OIB 86794963224, Vukovarska 13, 31000 Osijek</item>
    </derivirana_varijabla>
  </DomainObject.Predmet.ProtuStrankaListFormatedWithAdressOIB>
  <DomainObject.Predmet.ProtuStrankaListNazivFormated>
    <izvorni_sadrzaj>
      <item>KRIN - cvijeće i vrt j.d.o.o. za usluge i trgovinu</item>
    </izvorni_sadrzaj>
    <derivirana_varijabla naziv="DomainObject.Predmet.ProtuStrankaListNazivFormated_1">
      <item>KRIN - cvijeće i vrt j.d.o.o. za usluge i trgovinu</item>
    </derivirana_varijabla>
  </DomainObject.Predmet.ProtuStrankaListNazivFormated>
  <DomainObject.Predmet.ProtuStrankaListNazivFormatedOIB>
    <izvorni_sadrzaj>
      <item>KRIN - cvijeće i vrt j.d.o.o. za usluge i trgovinu, OIB 86794963224</item>
    </izvorni_sadrzaj>
    <derivirana_varijabla naziv="DomainObject.Predmet.ProtuStrankaListNazivFormatedOIB_1">
      <item>KRIN - cvijeće i vrt j.d.o.o. za usluge i trgovinu, OIB 86794963224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KRIN - cvijeće i vrt j.d.o.o. za usluge i trgovinu</izvorni_sadrzaj>
    <derivirana_varijabla naziv="DomainObject.Predmet.ProtustrankaIDrugi_1">KRIN - cvijeće i vrt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KRIN - cvijeće i vrt j.d.o.o. za usluge i trgovinu, OIB 86794963224, Vukovarska 13, 31000 Osijek</izvorni_sadrzaj>
    <derivirana_varijabla naziv="DomainObject.Predmet.ProtustrankaIDrugiAdressOIB_1">KRIN - cvijeće i vrt j.d.o.o. za usluge i trgovinu, OIB 86794963224, Vukovarska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KRIN - cvijeće i vrt j.d.o.o. za usluge i trgovinu</item>
    </izvorni_sadrzaj>
    <derivirana_varijabla naziv="DomainObject.Predmet.SudioniciListNaziv_1">
      <item>FINA RC OSIJEK</item>
      <item>KRIN - cvijeće i vrt j.d.o.o. za usluge i trgovinu</item>
    </derivirana_varijabla>
  </DomainObject.Predmet.SudioniciListNaziv>
  <DomainObject.Predmet.SudioniciListAdressOIB>
    <izvorni_sadrzaj>
      <item>FINA RC OSIJEK, OIB 85821130368</item>
      <item>KRIN - cvijeće i vrt j.d.o.o. za usluge i trgovinu, OIB 86794963224, Vukovarska 13,31000 Osijek</item>
    </izvorni_sadrzaj>
    <derivirana_varijabla naziv="DomainObject.Predmet.SudioniciListAdressOIB_1">
      <item>FINA RC OSIJEK, OIB 85821130368</item>
      <item>KRIN - cvijeće i vrt j.d.o.o. za usluge i trgovinu, OIB 86794963224, Vukovarska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86794963224</item>
    </izvorni_sadrzaj>
    <derivirana_varijabla naziv="DomainObject.Predmet.SudioniciListNazivOIB_1">
      <item>, OIB 85821130368</item>
      <item>, OIB 86794963224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367</properties:Words>
  <properties:Characters>1924</properties:Characters>
  <properties:Lines>48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2017-03-29T10:07:00Z</dcterms:created>
  <dc:creator>Korisnik</dc:creator>
  <cp:lastModifiedBy>Maja Videnović</cp:lastModifiedBy>
  <cp:lastPrinted>2017-03-21T10:47:00Z</cp:lastPrinted>
  <dcterms:modified xmlns:xsi="http://www.w3.org/2001/XMLSchema-instance" xsi:type="dcterms:W3CDTF">2017-03-29T10:10:00Z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