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d665" w14:paraId="b32d66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C72758">
        <w:t>80</w:t>
      </w:r>
      <w:r>
        <w:t>/</w:t>
      </w:r>
      <w:r w:rsidR="00E8650F">
        <w:t>1</w:t>
      </w:r>
      <w:r w:rsidR="009D3A05">
        <w:t>8</w:t>
      </w:r>
      <w:r>
        <w:t>-</w:t>
      </w:r>
      <w:r w:rsidR="00C72758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C72758" w:rsidRPr="00CE0AA2">
        <w:t xml:space="preserve">Trgovački sud u Osijeku, po sucu mr. sc. Tihomiru Kovačeviću, kao stečajnom sucu, povodom prijedloga FINANCIJSKE AGENCIJE ZAGREB, Regionalni centar </w:t>
      </w:r>
      <w:r w:rsidR="00C72758">
        <w:t>Zagreb, Trg svibanjskih žrtava 1995.</w:t>
      </w:r>
      <w:r w:rsidR="00C72758" w:rsidRPr="00CE0AA2">
        <w:t xml:space="preserve">, OIB 85821130368 za otvaranje stečajnog postupka nad dužnikom </w:t>
      </w:r>
      <w:r w:rsidR="00C72758">
        <w:t>HAGRAD PLUS d.o.o. za građenje i trgovinu, Zagreb, Trnsko 16 A</w:t>
      </w:r>
      <w:r w:rsidR="00C72758" w:rsidRPr="00CE0AA2">
        <w:t>, MBS 0</w:t>
      </w:r>
      <w:r w:rsidR="00C72758">
        <w:t>80772666</w:t>
      </w:r>
      <w:r w:rsidR="00C72758" w:rsidRPr="00CE0AA2">
        <w:t xml:space="preserve">, OIB: </w:t>
      </w:r>
      <w:r w:rsidR="00C72758">
        <w:t>40072368715</w:t>
      </w:r>
      <w:r w:rsidR="00C72758" w:rsidRPr="0041082E">
        <w:t xml:space="preserve">, dana </w:t>
      </w:r>
      <w:r w:rsidR="00C72758">
        <w:t>17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C72758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72758" w:rsidRPr="00C72758">
        <w:t>HAGRAD PLUS d.o.o. za građenje i trgovinu, Zagreb, Trnsko 16 A, MBS 080772666, OIB: 40072368715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E04CF">
        <w:t>Mijo Rončević</w:t>
      </w:r>
      <w:r w:rsidR="00620930">
        <w:t xml:space="preserve">, Osijek, </w:t>
      </w:r>
      <w:r w:rsidR="009E04CF">
        <w:t>Vijenac Ivana Meštrovića 74</w:t>
      </w:r>
      <w:r w:rsidR="0066407D" w:rsidRPr="0066407D">
        <w:t xml:space="preserve">, OIB </w:t>
      </w:r>
      <w:r w:rsidR="009E04CF">
        <w:t>97146101285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425C4">
        <w:t>5</w:t>
      </w:r>
      <w:r>
        <w:t>.0</w:t>
      </w:r>
      <w:r w:rsidR="003425C4">
        <w:t>7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3425C4" w:rsidR="00DF75D0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3425C4" w:rsidRPr="003425C4">
        <w:t>HAGRAD PLUS d.o.o. za građenje i trgovinu, Zagreb, Trnsko 16 A, MBS 080772666, OIB: 40072368715</w:t>
      </w:r>
    </w:p>
    <w:p w:rsidRDefault="00DF75D0" w:rsidP="00DF75D0" w:rsidR="00DF75D0">
      <w:pPr>
        <w:jc w:val="both"/>
      </w:pPr>
    </w:p>
    <w:p w:rsidRDefault="003425C4" w:rsidP="00DF75D0" w:rsidR="00DF75D0">
      <w:pPr>
        <w:ind w:firstLine="720" w:left="2160"/>
      </w:pPr>
      <w:r>
        <w:t>1</w:t>
      </w:r>
      <w:r w:rsidR="00D81D40">
        <w:t>2</w:t>
      </w:r>
      <w:r w:rsidR="00DF75D0">
        <w:t xml:space="preserve">. </w:t>
      </w:r>
      <w:r w:rsidR="0045125C">
        <w:t>s</w:t>
      </w:r>
      <w:r>
        <w:t>rp</w:t>
      </w:r>
      <w:r w:rsidR="00CD40A6">
        <w:t>nj</w:t>
      </w:r>
      <w:r w:rsidR="00DF75D0">
        <w:t xml:space="preserve">a 2018. u </w:t>
      </w:r>
      <w:r w:rsidR="00D81D40">
        <w:t>9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D52BD0">
        <w:t>1</w:t>
      </w:r>
      <w:r w:rsidR="00B40C61">
        <w:t>6</w:t>
      </w:r>
      <w:r>
        <w:t>.</w:t>
      </w:r>
      <w:r w:rsidR="000138AC">
        <w:t>11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>
        <w:t xml:space="preserve">zahtjev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684A7D">
        <w:t>53</w:t>
      </w:r>
      <w:r w:rsidR="00B40C61">
        <w:t>77</w:t>
      </w:r>
      <w:r>
        <w:t xml:space="preserve"> od </w:t>
      </w:r>
      <w:r w:rsidR="00D52BD0">
        <w:t>1</w:t>
      </w:r>
      <w:r w:rsidR="00B40C61">
        <w:t>4</w:t>
      </w:r>
      <w:r>
        <w:t>.</w:t>
      </w:r>
      <w:r w:rsidR="00684A7D">
        <w:t>11</w:t>
      </w:r>
      <w:r>
        <w:t>.201</w:t>
      </w:r>
      <w:r w:rsidR="00684A7D">
        <w:t>7</w:t>
      </w:r>
      <w:r>
        <w:t xml:space="preserve">. godine, za otvaranje stečajnog postupka nad dužnikom </w:t>
      </w:r>
      <w:r w:rsidR="00B40C61" w:rsidRPr="00B40C61">
        <w:t>HAGRAD PLUS d.o.o. za građenje i trgovinu, Zagreb, Trnsko 16 A, MBS 080772666, OIB: 40072368715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0C5E00">
        <w:t>13</w:t>
      </w:r>
      <w:r>
        <w:t>.</w:t>
      </w:r>
      <w:r w:rsidR="00D555EE">
        <w:t>11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0C5E00">
        <w:t>510.954,22</w:t>
      </w:r>
      <w:r>
        <w:t xml:space="preserve"> kn, u koji iznos je uračunata kamata i naknada FINE za provedbe ovrhe na novčanim sredstvima dužnika. Navodi da dužnik ima </w:t>
      </w:r>
      <w:r w:rsidR="000C5E00">
        <w:t>31</w:t>
      </w:r>
      <w:r>
        <w:t xml:space="preserve"> zaposlen</w:t>
      </w:r>
      <w:r w:rsidR="00D555EE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0C5E00">
        <w:t>13</w:t>
      </w:r>
      <w:r w:rsidR="00D555EE" w:rsidRPr="00D555EE">
        <w:t>.11.2017</w:t>
      </w:r>
      <w:r>
        <w:t xml:space="preserve">., te navodi da na temelju čl. 112. st. 5. SZ dužnik na ime predujma za namirenje troškova stečajnog postupka </w:t>
      </w:r>
      <w:r w:rsidR="001F3C8A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1F3C8A">
        <w:t>13</w:t>
      </w:r>
      <w:r w:rsidR="00D555EE" w:rsidRPr="00D555EE">
        <w:t>.11.2017</w:t>
      </w:r>
      <w:r>
        <w:t xml:space="preserve">. </w:t>
      </w:r>
      <w:r w:rsidR="001F3C8A">
        <w:t>u iznosu od 5.000,00 kn.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C72758" w:rsidRPr="00C72758">
        <w:t xml:space="preserve">17. svibnja </w:t>
      </w:r>
      <w:r w:rsidR="00CC1B85" w:rsidRPr="00CC1B85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951AB0" w:rsidP="0094444D" w:rsidR="007158FC">
      <w:pPr>
        <w:numPr>
          <w:ilvl w:val="0"/>
          <w:numId w:val="7"/>
        </w:numPr>
        <w:jc w:val="both"/>
      </w:pPr>
      <w:r>
        <w:t>Emina Haušić, Ozalj, Kolodvorski odvojak 3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51AB0">
        <w:t>i</w:t>
      </w:r>
      <w:r>
        <w:t xml:space="preserve"> stečajn</w:t>
      </w:r>
      <w:r w:rsidR="00951AB0">
        <w:t>i</w:t>
      </w:r>
      <w:r w:rsidR="002B5C24">
        <w:t xml:space="preserve"> upravitelj</w:t>
      </w:r>
      <w:r w:rsidR="00022AF7">
        <w:t xml:space="preserve"> uz presliku lista 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098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72758" w:rsidRPr="00C72758">
      <w:t>580/18-5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22AF7"/>
    <w:rsid w:val="0003421E"/>
    <w:rsid w:val="00044014"/>
    <w:rsid w:val="00061E21"/>
    <w:rsid w:val="000817DB"/>
    <w:rsid w:val="00084DCC"/>
    <w:rsid w:val="000A5797"/>
    <w:rsid w:val="000B1DB2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98C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0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0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HAGRAD PLUS d.o.o.</izvorni_sadrzaj>
    <derivirana_varijabla naziv="DomainObject.Predmet.ProtustrankaFormated_1">  HAGRAD PLUS d.o.o.</derivirana_varijabla>
  </DomainObject.Predmet.ProtustrankaFormated>
  <DomainObject.Predmet.ProtustrankaFormatedOIB>
    <izvorni_sadrzaj>  HAGRAD PLUS d.o.o., OIB 40072368715</izvorni_sadrzaj>
    <derivirana_varijabla naziv="DomainObject.Predmet.ProtustrankaFormatedOIB_1">  HAGRAD PLUS d.o.o., OIB 40072368715</derivirana_varijabla>
  </DomainObject.Predmet.ProtustrankaFormatedOIB>
  <DomainObject.Predmet.ProtustrankaFormatedWithAdress>
    <izvorni_sadrzaj> HAGRAD PLUS d.o.o., Trnsko 16 A, 10000 Zagreb</izvorni_sadrzaj>
    <derivirana_varijabla naziv="DomainObject.Predmet.ProtustrankaFormatedWithAdress_1"> HAGRAD PLUS d.o.o., Trnsko 16 A, 10000 Zagreb</derivirana_varijabla>
  </DomainObject.Predmet.ProtustrankaFormatedWithAdress>
  <DomainObject.Predmet.ProtustrankaFormatedWithAdressOIB>
    <izvorni_sadrzaj> HAGRAD PLUS d.o.o., OIB 40072368715, Trnsko 16 A, 10000 Zagreb</izvorni_sadrzaj>
    <derivirana_varijabla naziv="DomainObject.Predmet.ProtustrankaFormatedWithAdressOIB_1"> HAGRAD PLUS d.o.o., OIB 40072368715, Trnsko 16 A, 10000 Zagreb</derivirana_varijabla>
  </DomainObject.Predmet.ProtustrankaFormatedWithAdressOIB>
  <DomainObject.Predmet.ProtustrankaWithAdress>
    <izvorni_sadrzaj>HAGRAD PLUS d.o.o. Trnsko 16 A, 10000 Zagreb</izvorni_sadrzaj>
    <derivirana_varijabla naziv="DomainObject.Predmet.ProtustrankaWithAdress_1">HAGRAD PLUS d.o.o. Trnsko 16 A, 10000 Zagreb</derivirana_varijabla>
  </DomainObject.Predmet.ProtustrankaWithAdress>
  <DomainObject.Predmet.ProtustrankaWithAdressOIB>
    <izvorni_sadrzaj>HAGRAD PLUS d.o.o., OIB 40072368715, Trnsko 16 A, 10000 Zagreb</izvorni_sadrzaj>
    <derivirana_varijabla naziv="DomainObject.Predmet.ProtustrankaWithAdressOIB_1">HAGRAD PLUS d.o.o., OIB 40072368715, Trnsko 16 A, 10000 Zagreb</derivirana_varijabla>
  </DomainObject.Predmet.ProtustrankaWithAdressOIB>
  <DomainObject.Predmet.ProtustrankaNazivFormated>
    <izvorni_sadrzaj>HAGRAD PLUS d.o.o.</izvorni_sadrzaj>
    <derivirana_varijabla naziv="DomainObject.Predmet.ProtustrankaNazivFormated_1">HAGRAD PLUS d.o.o.</derivirana_varijabla>
  </DomainObject.Predmet.ProtustrankaNazivFormated>
  <DomainObject.Predmet.ProtustrankaNazivFormatedOIB>
    <izvorni_sadrzaj>HAGRAD PLUS d.o.o., OIB 40072368715</izvorni_sadrzaj>
    <derivirana_varijabla naziv="DomainObject.Predmet.ProtustrankaNazivFormatedOIB_1">HAGRAD PLUS d.o.o., OIB 40072368715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HAGRAD PLUS d.o.o.</item>
    </izvorni_sadrzaj>
    <derivirana_varijabla naziv="DomainObject.Predmet.ProtuStrankaListFormated_1">
      <item>HAGRAD PLUS d.o.o.</item>
    </derivirana_varijabla>
  </DomainObject.Predmet.ProtuStrankaListFormated>
  <DomainObject.Predmet.ProtuStrankaListFormatedOIB>
    <izvorni_sadrzaj>
      <item>HAGRAD PLUS d.o.o., OIB 40072368715</item>
    </izvorni_sadrzaj>
    <derivirana_varijabla naziv="DomainObject.Predmet.ProtuStrankaListFormatedOIB_1">
      <item>HAGRAD PLUS d.o.o., OIB 40072368715</item>
    </derivirana_varijabla>
  </DomainObject.Predmet.ProtuStrankaListFormatedOIB>
  <DomainObject.Predmet.ProtuStrankaListFormatedWithAdress>
    <izvorni_sadrzaj>
      <item>HAGRAD PLUS d.o.o., Trnsko 16 A, 10000 Zagreb</item>
    </izvorni_sadrzaj>
    <derivirana_varijabla naziv="DomainObject.Predmet.ProtuStrankaListFormatedWithAdress_1">
      <item>HAGRAD PLUS d.o.o., Trnsko 16 A, 10000 Zagreb</item>
    </derivirana_varijabla>
  </DomainObject.Predmet.ProtuStrankaListFormatedWithAdress>
  <DomainObject.Predmet.ProtuStrankaListFormatedWithAdressOIB>
    <izvorni_sadrzaj>
      <item>HAGRAD PLUS d.o.o., OIB 40072368715, Trnsko 16 A, 10000 Zagreb</item>
    </izvorni_sadrzaj>
    <derivirana_varijabla naziv="DomainObject.Predmet.ProtuStrankaListFormatedWithAdressOIB_1">
      <item>HAGRAD PLUS d.o.o., OIB 40072368715, Trnsko 16 A, 10000 Zagreb</item>
    </derivirana_varijabla>
  </DomainObject.Predmet.ProtuStrankaListFormatedWithAdressOIB>
  <DomainObject.Predmet.ProtuStrankaListNazivFormated>
    <izvorni_sadrzaj>
      <item>HAGRAD PLUS d.o.o.</item>
    </izvorni_sadrzaj>
    <derivirana_varijabla naziv="DomainObject.Predmet.ProtuStrankaListNazivFormated_1">
      <item>HAGRAD PLUS d.o.o.</item>
    </derivirana_varijabla>
  </DomainObject.Predmet.ProtuStrankaListNazivFormated>
  <DomainObject.Predmet.ProtuStrankaListNazivFormatedOIB>
    <izvorni_sadrzaj>
      <item>HAGRAD PLUS d.o.o., OIB 40072368715</item>
    </izvorni_sadrzaj>
    <derivirana_varijabla naziv="DomainObject.Predmet.ProtuStrankaListNazivFormatedOIB_1">
      <item>HAGRAD PLUS d.o.o., OIB 40072368715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HAGRAD PLUS d.o.o.</izvorni_sadrzaj>
    <derivirana_varijabla naziv="DomainObject.Predmet.ProtustrankaIDrugi_1">HAGRAD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HAGRAD PLUS d.o.o., OIB 40072368715, Trnsko 16 A, 10000 Zagreb</izvorni_sadrzaj>
    <derivirana_varijabla naziv="DomainObject.Predmet.ProtustrankaIDrugiAdressOIB_1">HAGRAD PLUS d.o.o., OIB 40072368715, Trnsko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HAGRAD PLUS d.o.o.</item>
      <item>FINA Regionalni centar Zagreb</item>
    </izvorni_sadrzaj>
    <derivirana_varijabla naziv="DomainObject.Predmet.SudioniciListNaziv_1">
      <item>HAGRAD PLUS d.o.o.</item>
      <item>FINA Regionalni centar Zagreb</item>
    </derivirana_varijabla>
  </DomainObject.Predmet.SudioniciListNaziv>
  <DomainObject.Predmet.SudioniciListAdressOIB>
    <izvorni_sadrzaj>
      <item>HAGRAD PLUS d.o.o., OIB 40072368715, Trnsko 16 A,10000 Zagreb</item>
      <item>FINA Regionalni centar Zagreb, OIB 85821130368, Trg svibanjskih žrtava 1995. br. 1,10000 Zagreb</item>
    </izvorni_sadrzaj>
    <derivirana_varijabla naziv="DomainObject.Predmet.SudioniciListAdressOIB_1">
      <item>HAGRAD PLUS d.o.o., OIB 40072368715, Trnsko 16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40072368715</item>
      <item>, OIB 85821130368</item>
    </izvorni_sadrzaj>
    <derivirana_varijabla naziv="DomainObject.Predmet.SudioniciListNazivOIB_1">
      <item>, OIB 40072368715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91FCC-BD99-4193-9BD4-60E4827CA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3758</properties:Characters>
  <properties:Lines>99</properties:Lines>
  <properties:Paragraphs>36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2018-05-17T11:38:00Z</dcterms:modified>
  <cp:revision>37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