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203af" w14:paraId="67203af" w:rsidRDefault="007E2E23" w:rsidP="00910611" w:rsidR="007E2E23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E2E23" w:rsidP="00910611" w:rsidR="007E2E23">
      <w:r>
        <w:rPr>
          <w:rFonts w:eastAsia="MS Mincho"/>
        </w:rPr>
        <w:t>REPUBLIKA HRVATSKA</w:t>
      </w:r>
    </w:p>
    <w:p w:rsidRDefault="007E2E23" w:rsidP="00910611" w:rsidR="007E2E23">
      <w:r>
        <w:rPr>
          <w:rFonts w:eastAsia="MS Mincho"/>
        </w:rPr>
        <w:t>TRGOVAČKI SUD U RIJECI</w:t>
      </w:r>
    </w:p>
    <w:p w:rsidRDefault="007E2E23" w:rsidR="007E2E23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757C33" w:rsidP="0073588E" w:rsidR="00757C33" w:rsidRPr="00B17B00">
      <w:pPr>
        <w:jc w:val="center"/>
        <w:rPr>
          <w:bCs/>
        </w:rPr>
      </w:pPr>
    </w:p>
    <w:p w:rsidRDefault="008B473D" w:rsidP="0073588E" w:rsidR="008B473D" w:rsidRPr="00B17B00">
      <w:pPr>
        <w:jc w:val="center"/>
        <w:rPr>
          <w:bCs/>
        </w:rPr>
      </w:pPr>
      <w:r w:rsidRPr="00B17B00">
        <w:rPr>
          <w:bCs/>
        </w:rPr>
        <w:t>R E P U B L I K A    H R V A T S K A</w:t>
      </w:r>
    </w:p>
    <w:p w:rsidRDefault="00D26637" w:rsidP="0073588E" w:rsidR="0073588E" w:rsidRPr="00B17B00">
      <w:pPr>
        <w:jc w:val="center"/>
        <w:rPr>
          <w:bCs/>
        </w:rPr>
      </w:pPr>
      <w:r w:rsidRPr="00B17B00">
        <w:rPr>
          <w:bCs/>
        </w:rPr>
        <w:t>Z A K L J U Č A K</w:t>
      </w:r>
    </w:p>
    <w:p w:rsidRDefault="00B426A7" w:rsidP="0073588E" w:rsidR="00B426A7" w:rsidRPr="00B17B00">
      <w:pPr>
        <w:jc w:val="center"/>
        <w:rPr>
          <w:bCs/>
        </w:rPr>
      </w:pPr>
    </w:p>
    <w:p w:rsidRDefault="009E4761" w:rsidP="009E4761" w:rsidR="009E4761" w:rsidRPr="00B17B00">
      <w:pPr>
        <w:jc w:val="both"/>
      </w:pPr>
      <w:r w:rsidRPr="00B17B00">
        <w:tab/>
      </w:r>
      <w:r w:rsidRPr="00B17B00">
        <w:tab/>
        <w:t xml:space="preserve">Trgovački sud u Rijeci, po sucu Veri Jelenović, u stečajnom postupku nad dužnikom </w:t>
      </w:r>
      <w:r w:rsidR="007D12D8" w:rsidRPr="00B17B00">
        <w:rPr>
          <w:bCs/>
        </w:rPr>
        <w:t>BITECHNI</w:t>
      </w:r>
      <w:r w:rsidR="007D12D8" w:rsidRPr="00B17B00">
        <w:t>QUE d. o. o. za trgovinu i usluge u stečaju Kukuljanovo, Kukuljanovo 313, OIB: 26787377655, MBS: 040045664</w:t>
      </w:r>
      <w:r w:rsidRPr="00B17B00">
        <w:t xml:space="preserve">,  dana </w:t>
      </w:r>
      <w:r w:rsidR="00BF0110">
        <w:t>9</w:t>
      </w:r>
      <w:r w:rsidR="00B17B00">
        <w:t>. lipnja</w:t>
      </w:r>
      <w:r w:rsidR="00B17B00" w:rsidRPr="00B17B00">
        <w:t xml:space="preserve"> </w:t>
      </w:r>
      <w:r w:rsidR="006C5709" w:rsidRPr="00B17B00">
        <w:t>201</w:t>
      </w:r>
      <w:r w:rsidR="00531367" w:rsidRPr="00B17B00">
        <w:t>7</w:t>
      </w:r>
      <w:r w:rsidRPr="00B17B00">
        <w:t>. godine</w:t>
      </w:r>
    </w:p>
    <w:p w:rsidRDefault="0073588E" w:rsidP="0073588E" w:rsidR="00B426A7" w:rsidRPr="00B17B00">
      <w:pPr>
        <w:jc w:val="both"/>
      </w:pPr>
      <w:r w:rsidRPr="00B17B00">
        <w:t xml:space="preserve"> </w:t>
      </w:r>
      <w:r w:rsidR="00405724" w:rsidRPr="00B17B00">
        <w:tab/>
      </w:r>
    </w:p>
    <w:p w:rsidRDefault="00D26637" w:rsidP="0073588E" w:rsidR="0073588E" w:rsidRPr="00B17B00">
      <w:pPr>
        <w:jc w:val="center"/>
        <w:rPr>
          <w:bCs/>
        </w:rPr>
      </w:pPr>
      <w:r w:rsidRPr="00B17B00">
        <w:rPr>
          <w:bCs/>
        </w:rPr>
        <w:t>z a k l j u č</w:t>
      </w:r>
      <w:r w:rsidR="0073588E" w:rsidRPr="00B17B00">
        <w:rPr>
          <w:bCs/>
        </w:rPr>
        <w:t xml:space="preserve"> i o  j e</w:t>
      </w:r>
    </w:p>
    <w:p w:rsidRDefault="0073588E" w:rsidP="0073588E" w:rsidR="0073588E" w:rsidRPr="00B17B00">
      <w:pPr>
        <w:jc w:val="center"/>
        <w:rPr>
          <w:bCs/>
        </w:rPr>
      </w:pPr>
    </w:p>
    <w:p w:rsidRDefault="0073588E" w:rsidP="0073588E" w:rsidR="00D57D69" w:rsidRPr="00B17B00">
      <w:pPr>
        <w:jc w:val="both"/>
      </w:pPr>
      <w:r w:rsidRPr="00B17B00">
        <w:tab/>
      </w:r>
      <w:r w:rsidRPr="00B17B00">
        <w:tab/>
      </w:r>
      <w:r w:rsidR="00D57D69" w:rsidRPr="00B17B00">
        <w:t>S</w:t>
      </w:r>
      <w:r w:rsidRPr="00B17B00">
        <w:t>tečajnom upravitelju</w:t>
      </w:r>
      <w:r w:rsidR="00C741AF" w:rsidRPr="00B17B00">
        <w:t xml:space="preserve"> </w:t>
      </w:r>
      <w:r w:rsidR="007D12D8" w:rsidRPr="00B17B00">
        <w:t xml:space="preserve">Ivoru Pliskovcu, OIB: 33771945074, Ive Marinkovića 2, Rijeka </w:t>
      </w:r>
      <w:r w:rsidR="00D57D69" w:rsidRPr="00B17B00">
        <w:t>daje se odobrenje za sklapanje novih ugovora o radu na određeno vrijeme radi dovršenja započetih poslova i otklanjanja moguće štete za sljedeće radnike:</w:t>
      </w:r>
    </w:p>
    <w:p w:rsidRDefault="002C5944" w:rsidP="00CD4625" w:rsidR="002C5944" w:rsidRPr="00B17B00">
      <w:pPr>
        <w:jc w:val="both"/>
      </w:pPr>
    </w:p>
    <w:p w:rsidRDefault="007D12D8" w:rsidP="00B17B00" w:rsidR="007D12D8" w:rsidRPr="00B17B00">
      <w:pPr>
        <w:jc w:val="both"/>
      </w:pPr>
      <w:r w:rsidRPr="00B17B00">
        <w:t xml:space="preserve">1. SLAVICA JURČIĆ-VRBAN na radnom mjestu ŠEF RAČUNOVODSTVA, s kojom se ugovor sklapa od </w:t>
      </w:r>
      <w:r w:rsidR="00B17B00" w:rsidRPr="00B17B00">
        <w:t>15. lipnja</w:t>
      </w:r>
      <w:r w:rsidR="00B878C5" w:rsidRPr="00B17B00">
        <w:t xml:space="preserve"> </w:t>
      </w:r>
      <w:r w:rsidRPr="00B17B00">
        <w:t xml:space="preserve">2017. godine do </w:t>
      </w:r>
      <w:r w:rsidR="00B17B00" w:rsidRPr="00B17B00">
        <w:t>15. srpnja</w:t>
      </w:r>
      <w:r w:rsidR="00B878C5" w:rsidRPr="00B17B00">
        <w:t xml:space="preserve"> </w:t>
      </w:r>
      <w:r w:rsidRPr="00B17B00">
        <w:t>2017. godine</w:t>
      </w:r>
    </w:p>
    <w:p w:rsidRDefault="007D12D8" w:rsidP="00B17B00" w:rsidR="007D12D8" w:rsidRPr="00B17B00">
      <w:pPr>
        <w:jc w:val="both"/>
        <w:rPr>
          <w:color w:val="FF0000"/>
        </w:rPr>
      </w:pPr>
      <w:r w:rsidRPr="00B17B00">
        <w:t xml:space="preserve">2. LEONORA PAVEŠIĆ na radnom mjestu REFERENT FINANCIJSKOG KNJIGOVODSTVA,  s kojom se ugovor sklapa od </w:t>
      </w:r>
      <w:r w:rsidR="00B17B00" w:rsidRPr="00B17B00">
        <w:t>15. lipnja 2017. godine do 15. srpnja 2017. godine</w:t>
      </w:r>
    </w:p>
    <w:p w:rsidRDefault="007D12D8" w:rsidP="00B17B00" w:rsidR="007D12D8" w:rsidRPr="00B17B00">
      <w:pPr>
        <w:jc w:val="both"/>
        <w:rPr>
          <w:color w:val="FF0000"/>
        </w:rPr>
      </w:pPr>
      <w:r w:rsidRPr="00B17B00">
        <w:t xml:space="preserve">3. VANJA KLJUJIĆ na radnom mjestu KNJIGOVOĐA MALOPRODAJE – LIKVIDATOR, s kojom se ugovor sklapa od </w:t>
      </w:r>
      <w:r w:rsidR="00B17B00" w:rsidRPr="00B17B00">
        <w:t>15. lipnja 2017. godine do 15. srpnja 2017. godine</w:t>
      </w:r>
    </w:p>
    <w:p w:rsidRDefault="007D12D8" w:rsidP="00B17B00" w:rsidR="007D12D8" w:rsidRPr="00B17B00">
      <w:pPr>
        <w:jc w:val="both"/>
      </w:pPr>
      <w:r w:rsidRPr="00B17B00">
        <w:t xml:space="preserve">4. MLADEN OSTOVIĆ na radnom mjestu VODITELJ MPC KUKULJANOVO, s kojim se ugovor sklapa od </w:t>
      </w:r>
      <w:r w:rsidR="00B17B00" w:rsidRPr="00B17B00">
        <w:t>15. lipnja 2017. godine do 15. srpnja 2017. godine</w:t>
      </w:r>
    </w:p>
    <w:p w:rsidRDefault="007D12D8" w:rsidP="00B17B00" w:rsidR="007D12D8" w:rsidRPr="00B17B00">
      <w:pPr>
        <w:jc w:val="both"/>
      </w:pPr>
      <w:r w:rsidRPr="00B17B00">
        <w:t xml:space="preserve">5. NIKOLA JOZIĆ na radnom mjestu VODITELJ MPC KUKULJANOVO, s kojim se ugovor sklapa od </w:t>
      </w:r>
      <w:r w:rsidR="00B17B00" w:rsidRPr="00B17B00">
        <w:t>15. lipnja 2017. godine do 15. srpnja 2017. godine</w:t>
      </w:r>
    </w:p>
    <w:p w:rsidRDefault="007D12D8" w:rsidP="00B17B00" w:rsidR="007D12D8" w:rsidRPr="00B17B00">
      <w:pPr>
        <w:jc w:val="both"/>
        <w:rPr>
          <w:color w:val="FF0000"/>
        </w:rPr>
      </w:pPr>
      <w:r w:rsidRPr="00B17B00">
        <w:t xml:space="preserve">6. SANJIN ĐUZO na radnom mjestu VODITELJ SKLADIŠTA KUKULJANOVO, s kojim se ugovor sklapa od </w:t>
      </w:r>
      <w:r w:rsidR="00B17B00" w:rsidRPr="00B17B00">
        <w:t>15. lipnja 2017. godine do 15. srpnja 2017. godine</w:t>
      </w:r>
      <w:r w:rsidRPr="00B17B00">
        <w:t>.</w:t>
      </w:r>
    </w:p>
    <w:p w:rsidRDefault="00E20997" w:rsidP="00E20997" w:rsidR="00E20997" w:rsidRPr="00B17B00">
      <w:pPr>
        <w:pStyle w:val="Odlomakpopisa"/>
        <w:tabs>
          <w:tab w:pos="3402" w:leader="dot" w:val="left"/>
        </w:tabs>
        <w:spacing w:lineRule="auto" w:line="240" w:after="0"/>
        <w:ind w:right="-31" w:left="0"/>
        <w:jc w:val="both"/>
        <w:rPr>
          <w:rFonts w:hAnsi="Times New Roman" w:ascii="Times New Roman"/>
          <w:sz w:val="24"/>
          <w:szCs w:val="24"/>
        </w:rPr>
      </w:pPr>
      <w:r w:rsidRPr="00B17B00">
        <w:rPr>
          <w:rFonts w:hAnsi="Times New Roman" w:ascii="Times New Roman"/>
          <w:sz w:val="24"/>
          <w:szCs w:val="24"/>
        </w:rPr>
        <w:t xml:space="preserve"> </w:t>
      </w:r>
    </w:p>
    <w:p w:rsidRDefault="00791D70" w:rsidP="00F01648" w:rsidR="0007191C" w:rsidRPr="00B17B00">
      <w:pPr>
        <w:pStyle w:val="Odlomakpopisa"/>
        <w:tabs>
          <w:tab w:pos="3402" w:leader="dot" w:val="left"/>
        </w:tabs>
        <w:spacing w:lineRule="auto" w:line="240" w:after="0"/>
        <w:ind w:right="-31" w:left="284"/>
        <w:jc w:val="both"/>
        <w:rPr>
          <w:rFonts w:hAnsi="Times New Roman" w:ascii="Times New Roman"/>
          <w:sz w:val="24"/>
          <w:szCs w:val="24"/>
        </w:rPr>
      </w:pPr>
      <w:r w:rsidRPr="00B17B00">
        <w:rPr>
          <w:rFonts w:hAnsi="Times New Roman" w:ascii="Times New Roman"/>
          <w:sz w:val="24"/>
          <w:szCs w:val="24"/>
        </w:rPr>
        <w:t xml:space="preserve"> </w:t>
      </w:r>
    </w:p>
    <w:p w:rsidRDefault="0073588E" w:rsidP="0073588E" w:rsidR="0073588E" w:rsidRPr="00B17B00">
      <w:pPr>
        <w:jc w:val="center"/>
        <w:rPr>
          <w:bCs/>
        </w:rPr>
      </w:pPr>
      <w:r w:rsidRPr="00B17B00">
        <w:rPr>
          <w:bCs/>
        </w:rPr>
        <w:t>Obrazloženje</w:t>
      </w:r>
    </w:p>
    <w:p w:rsidRDefault="002C5944" w:rsidP="0073588E" w:rsidR="0073588E" w:rsidRPr="00B17B00">
      <w:pPr>
        <w:jc w:val="both"/>
        <w:rPr>
          <w:bCs/>
        </w:rPr>
      </w:pPr>
      <w:r w:rsidRPr="00B17B00">
        <w:rPr>
          <w:bCs/>
        </w:rPr>
        <w:tab/>
      </w:r>
      <w:r w:rsidRPr="00B17B00">
        <w:rPr>
          <w:bCs/>
        </w:rPr>
        <w:tab/>
        <w:t xml:space="preserve">Stečajni upravitelj je podneskom od </w:t>
      </w:r>
      <w:r w:rsidR="00B17B00" w:rsidRPr="00B17B00">
        <w:rPr>
          <w:bCs/>
        </w:rPr>
        <w:t>7. lipnja</w:t>
      </w:r>
      <w:r w:rsidR="006C5709" w:rsidRPr="00B17B00">
        <w:rPr>
          <w:bCs/>
        </w:rPr>
        <w:t xml:space="preserve"> 201</w:t>
      </w:r>
      <w:r w:rsidR="00D37B9E" w:rsidRPr="00B17B00">
        <w:rPr>
          <w:bCs/>
        </w:rPr>
        <w:t>7</w:t>
      </w:r>
      <w:r w:rsidRPr="00B17B00">
        <w:rPr>
          <w:bCs/>
        </w:rPr>
        <w:t>. godine zatraži</w:t>
      </w:r>
      <w:r w:rsidR="00B17B00" w:rsidRPr="00B17B00">
        <w:rPr>
          <w:bCs/>
        </w:rPr>
        <w:t>o</w:t>
      </w:r>
      <w:r w:rsidRPr="00B17B00">
        <w:rPr>
          <w:bCs/>
        </w:rPr>
        <w:t xml:space="preserve"> od </w:t>
      </w:r>
      <w:r w:rsidR="00B17B00" w:rsidRPr="00B17B00">
        <w:rPr>
          <w:bCs/>
        </w:rPr>
        <w:t>suda</w:t>
      </w:r>
      <w:r w:rsidRPr="00B17B00">
        <w:rPr>
          <w:bCs/>
        </w:rPr>
        <w:t xml:space="preserve"> odobrenje za sklapanje novih ugovora o radu na određeno vrijeme radi</w:t>
      </w:r>
      <w:r w:rsidR="00027408" w:rsidRPr="00B17B00">
        <w:rPr>
          <w:bCs/>
        </w:rPr>
        <w:t xml:space="preserve"> dovršenja započetih poslova i </w:t>
      </w:r>
      <w:r w:rsidRPr="00B17B00">
        <w:rPr>
          <w:bCs/>
        </w:rPr>
        <w:t>o</w:t>
      </w:r>
      <w:r w:rsidR="00027408" w:rsidRPr="00B17B00">
        <w:rPr>
          <w:bCs/>
        </w:rPr>
        <w:t>t</w:t>
      </w:r>
      <w:r w:rsidRPr="00B17B00">
        <w:rPr>
          <w:bCs/>
        </w:rPr>
        <w:t xml:space="preserve">klanjanja moguće štete sa radnicima </w:t>
      </w:r>
      <w:r w:rsidR="00027408" w:rsidRPr="00B17B00">
        <w:rPr>
          <w:bCs/>
        </w:rPr>
        <w:t>na odgov</w:t>
      </w:r>
      <w:r w:rsidR="00B17B00" w:rsidRPr="00B17B00">
        <w:rPr>
          <w:bCs/>
        </w:rPr>
        <w:t>a</w:t>
      </w:r>
      <w:r w:rsidR="00027408" w:rsidRPr="00B17B00">
        <w:rPr>
          <w:bCs/>
        </w:rPr>
        <w:t>rajućim radnim mjestima i za odgovarajući vremenski period, sve kako je označeno u izreci ovog rješenja.</w:t>
      </w:r>
    </w:p>
    <w:p w:rsidRDefault="00027408" w:rsidP="0073588E" w:rsidR="0073588E" w:rsidRPr="00B17B00">
      <w:pPr>
        <w:jc w:val="both"/>
      </w:pPr>
      <w:r w:rsidRPr="00B17B00">
        <w:rPr>
          <w:bCs/>
        </w:rPr>
        <w:tab/>
      </w:r>
      <w:r w:rsidRPr="00B17B00">
        <w:rPr>
          <w:bCs/>
        </w:rPr>
        <w:tab/>
        <w:t>Stečajni sudac je, po navedenom zahtjevu stečajnog upravitelja, a u</w:t>
      </w:r>
      <w:r w:rsidR="00B17B00" w:rsidRPr="00B17B00">
        <w:rPr>
          <w:bCs/>
        </w:rPr>
        <w:t xml:space="preserve"> skladu s odredbom članka 191</w:t>
      </w:r>
      <w:r w:rsidRPr="00B17B00">
        <w:rPr>
          <w:bCs/>
        </w:rPr>
        <w:t xml:space="preserve">. stavak 5. </w:t>
      </w:r>
      <w:r w:rsidR="00B93740" w:rsidRPr="00B17B00">
        <w:rPr>
          <w:bCs/>
        </w:rPr>
        <w:t xml:space="preserve"> </w:t>
      </w:r>
      <w:r w:rsidR="00CF1BDA" w:rsidRPr="00B17B00">
        <w:rPr>
          <w:bCs/>
        </w:rPr>
        <w:t xml:space="preserve">Stečajnog zakona (objavljen u NN </w:t>
      </w:r>
      <w:r w:rsidR="00791D70" w:rsidRPr="00B17B00">
        <w:rPr>
          <w:bCs/>
        </w:rPr>
        <w:t>71/15</w:t>
      </w:r>
      <w:r w:rsidR="00CF1BDA" w:rsidRPr="00B17B00">
        <w:rPr>
          <w:bCs/>
        </w:rPr>
        <w:t>)</w:t>
      </w:r>
      <w:r w:rsidRPr="00B17B00">
        <w:rPr>
          <w:bCs/>
        </w:rPr>
        <w:t xml:space="preserve"> riješio kao u izreci</w:t>
      </w:r>
      <w:r w:rsidR="00D201E2" w:rsidRPr="00B17B00">
        <w:t>.</w:t>
      </w:r>
    </w:p>
    <w:p w:rsidRDefault="0073588E" w:rsidP="0073588E" w:rsidR="0073588E" w:rsidRPr="00B17B00">
      <w:pPr>
        <w:jc w:val="center"/>
      </w:pPr>
      <w:r w:rsidRPr="00B17B00">
        <w:t xml:space="preserve">Rijeka, </w:t>
      </w:r>
      <w:r w:rsidR="00BF0110">
        <w:t>9</w:t>
      </w:r>
      <w:r w:rsidR="00B17B00">
        <w:t>. lipnja</w:t>
      </w:r>
      <w:r w:rsidR="00B17B00" w:rsidRPr="00B17B00">
        <w:t xml:space="preserve"> </w:t>
      </w:r>
      <w:r w:rsidR="006C5709" w:rsidRPr="00B17B00">
        <w:t>201</w:t>
      </w:r>
      <w:r w:rsidR="00D37B9E" w:rsidRPr="00B17B00">
        <w:t>7</w:t>
      </w:r>
      <w:r w:rsidRPr="00B17B00">
        <w:t>. g.</w:t>
      </w:r>
    </w:p>
    <w:p w:rsidRDefault="0007191C" w:rsidR="0007191C" w:rsidRPr="00B17B00">
      <w:pPr>
        <w:jc w:val="both"/>
      </w:pPr>
      <w:r w:rsidRPr="00B17B00">
        <w:t xml:space="preserve">                                                                                                </w:t>
      </w:r>
      <w:r w:rsidR="00B878C5" w:rsidRPr="00B17B00">
        <w:t xml:space="preserve">       </w:t>
      </w:r>
      <w:r w:rsidRPr="00B17B00">
        <w:t xml:space="preserve"> </w:t>
      </w:r>
      <w:r w:rsidR="00B878C5" w:rsidRPr="00B17B00">
        <w:t>S</w:t>
      </w:r>
      <w:r w:rsidRPr="00B17B00">
        <w:t>udac</w:t>
      </w:r>
    </w:p>
    <w:p w:rsidRDefault="0007191C" w:rsidR="0007191C" w:rsidRPr="00B17B00">
      <w:pPr>
        <w:jc w:val="both"/>
      </w:pPr>
      <w:r w:rsidRPr="00B17B00">
        <w:t xml:space="preserve">                                                                                                 Vera Jelenović </w:t>
      </w:r>
    </w:p>
    <w:p w:rsidRDefault="00D26637" w:rsidP="0073588E" w:rsidR="00D26637" w:rsidRPr="00B17B00"/>
    <w:p w:rsidRDefault="0073588E" w:rsidP="0073588E" w:rsidR="0073588E" w:rsidRPr="00B17B00">
      <w:r w:rsidRPr="00B17B00">
        <w:t>UPUTA O PRAVNOM LIJEKU:</w:t>
      </w:r>
    </w:p>
    <w:p w:rsidRDefault="0073588E" w:rsidP="008B16A3" w:rsidR="00D201E2" w:rsidRPr="00B17B00">
      <w:pPr>
        <w:jc w:val="both"/>
      </w:pPr>
      <w:r w:rsidRPr="00B17B00">
        <w:t xml:space="preserve">Protiv  ovog  </w:t>
      </w:r>
      <w:r w:rsidR="00D26637" w:rsidRPr="00B17B00">
        <w:t>zaključka žalba nije dopuštena</w:t>
      </w:r>
      <w:r w:rsidRPr="00B17B00">
        <w:t>.</w:t>
      </w:r>
    </w:p>
    <w:p w:rsidRDefault="00B93740" w:rsidR="00B93740" w:rsidRPr="00B17B00"/>
    <w:p w:rsidRDefault="00E20997" w:rsidR="00E20997" w:rsidRPr="00B17B00"/>
    <w:p w:rsidRDefault="00D201E2" w:rsidR="00D201E2" w:rsidRPr="00B17B00">
      <w:r w:rsidRPr="00B17B00">
        <w:t>DNA</w:t>
      </w:r>
    </w:p>
    <w:p w:rsidRDefault="00D201E2" w:rsidP="00D201E2" w:rsidR="00D201E2" w:rsidRPr="00B17B00">
      <w:pPr>
        <w:numPr>
          <w:ilvl w:val="0"/>
          <w:numId w:val="1"/>
        </w:numPr>
      </w:pPr>
      <w:r w:rsidRPr="00B17B00">
        <w:t xml:space="preserve">st. upravitelju </w:t>
      </w:r>
    </w:p>
    <w:p w:rsidRDefault="00D516C4" w:rsidP="00AF3BFB" w:rsidR="00AF3BFB" w:rsidRPr="00B17B00">
      <w:pPr>
        <w:numPr>
          <w:ilvl w:val="0"/>
          <w:numId w:val="1"/>
        </w:numPr>
      </w:pPr>
      <w:r w:rsidRPr="00B17B00">
        <w:t>e-</w:t>
      </w:r>
      <w:r w:rsidR="00027408" w:rsidRPr="00B17B00">
        <w:t>oglasna ploča</w:t>
      </w:r>
    </w:p>
    <w:p w:rsidRDefault="00CB6FCF" w:rsidP="00D201E2" w:rsidR="00D201E2" w:rsidRPr="00B17B00">
      <w:r w:rsidRPr="00B17B00">
        <w:t>Rijeka</w:t>
      </w:r>
      <w:r w:rsidR="00E20997" w:rsidRPr="00B17B00">
        <w:t xml:space="preserve">, </w:t>
      </w:r>
      <w:r w:rsidR="00BF0110">
        <w:t>9</w:t>
      </w:r>
      <w:r w:rsidR="00B17B00">
        <w:t>. lipnja</w:t>
      </w:r>
      <w:r w:rsidR="00D37B9E" w:rsidRPr="00B17B00">
        <w:t xml:space="preserve"> 2017</w:t>
      </w:r>
      <w:r w:rsidR="00D201E2" w:rsidRPr="00B17B00">
        <w:t>.</w:t>
      </w:r>
      <w:r w:rsidR="00922CBA" w:rsidRPr="00B17B00">
        <w:t xml:space="preserve"> </w:t>
      </w:r>
      <w:r w:rsidR="007958F2" w:rsidRPr="00B17B00">
        <w:t>g.</w:t>
      </w:r>
    </w:p>
    <w:p w:rsidRDefault="00095F3E" w:rsidP="00D201E2" w:rsidR="00095F3E" w:rsidRPr="00B17B00"/>
    <w:p w:rsidRDefault="0007191C" w:rsidR="0007191C" w:rsidRPr="00B17B00">
      <w:pPr>
        <w:jc w:val="both"/>
      </w:pPr>
      <w:r w:rsidRPr="00B17B00">
        <w:t xml:space="preserve">                                                                                                </w:t>
      </w:r>
      <w:r w:rsidR="00B878C5" w:rsidRPr="00B17B00">
        <w:t xml:space="preserve">      </w:t>
      </w:r>
      <w:r w:rsidRPr="00B17B00">
        <w:t xml:space="preserve"> </w:t>
      </w:r>
      <w:r w:rsidR="00B878C5" w:rsidRPr="00B17B00">
        <w:t>S</w:t>
      </w:r>
      <w:r w:rsidRPr="00B17B00">
        <w:t>udac</w:t>
      </w:r>
    </w:p>
    <w:p w:rsidRDefault="0007191C" w:rsidR="0007191C" w:rsidRPr="00B17B00">
      <w:pPr>
        <w:jc w:val="both"/>
      </w:pPr>
      <w:r w:rsidRPr="00B17B00">
        <w:t xml:space="preserve">                                                                                                 Vera Jelenović </w:t>
      </w:r>
    </w:p>
    <w:p w:rsidRDefault="0007191C" w:rsidR="0007191C" w:rsidRPr="00B17B00">
      <w:pPr>
        <w:jc w:val="both"/>
      </w:pPr>
    </w:p>
    <w:p w:rsidRDefault="00095F3E" w:rsidP="00855C44" w:rsidR="00095F3E" w:rsidRPr="00B17B00">
      <w:pPr>
        <w:jc w:val="both"/>
      </w:pPr>
    </w:p>
    <w:sectPr w:rsidSect="008B16A3" w:rsidR="00095F3E" w:rsidRPr="00B17B00">
      <w:headerReference w:type="default" r:id="rId10"/>
      <w:footerReference w:type="even" r:id="rId11"/>
      <w:footerReference w:type="default" r:id="rId12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C7FCA" w:rsidR="008C7FCA">
      <w:r>
        <w:separator/>
      </w:r>
    </w:p>
  </w:endnote>
  <w:endnote w:id="0" w:type="continuationSeparator">
    <w:p w:rsidRDefault="008C7FCA" w:rsidR="008C7F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31" w:rsidP="00A30514" w:rsidR="0023653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36531" w:rsidR="0023653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31" w:rsidP="00A30514" w:rsidR="0023653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E2E23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236531" w:rsidR="0023653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C7FCA" w:rsidR="008C7FCA">
      <w:r>
        <w:separator/>
      </w:r>
    </w:p>
  </w:footnote>
  <w:footnote w:id="0" w:type="continuationSeparator">
    <w:p w:rsidRDefault="008C7FCA" w:rsidR="008C7FC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31" w:rsidP="00ED135C" w:rsidR="00236531" w:rsidRPr="008B473D">
    <w:pPr>
      <w:jc w:val="right"/>
    </w:pPr>
    <w:r w:rsidRPr="008B473D">
      <w:t xml:space="preserve">                     </w:t>
    </w:r>
    <w:r w:rsidRPr="008B473D">
      <w:tab/>
    </w:r>
    <w:r w:rsidRPr="008B473D">
      <w:tab/>
    </w:r>
    <w:r w:rsidRPr="008B473D">
      <w:tab/>
    </w:r>
    <w:r w:rsidRPr="008B473D">
      <w:tab/>
      <w:t xml:space="preserve">           Posl.br. 14 St-</w:t>
    </w:r>
    <w:r w:rsidR="00B878C5">
      <w:t>190/2016</w:t>
    </w:r>
    <w:r w:rsidR="00CA2440">
      <w:t>-30</w:t>
    </w:r>
  </w:p>
  <w:p w:rsidRDefault="00236531" w:rsidR="00236531" w:rsidRPr="00781D2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D865F4"/>
    <w:multiLevelType w:val="hybridMultilevel"/>
    <w:tmpl w:val="345614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A78588C"/>
    <w:multiLevelType w:val="hybridMultilevel"/>
    <w:tmpl w:val="9BF2049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BD23269"/>
    <w:multiLevelType w:val="hybridMultilevel"/>
    <w:tmpl w:val="93D86350"/>
    <w:lvl w:tplc="86D4F8A0" w:ilvl="0">
      <w:start w:val="1"/>
      <w:numFmt w:val="decimal"/>
      <w:lvlText w:val="%1."/>
      <w:lvlJc w:val="left"/>
      <w:pPr>
        <w:ind w:hanging="360" w:left="720"/>
      </w:pPr>
      <w:rPr>
        <w:rFonts w:cs="Times New Roman" w:eastAsia="Calibri" w:hAnsi="Calibri" w:ascii="Calibri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DDB477A"/>
    <w:multiLevelType w:val="hybridMultilevel"/>
    <w:tmpl w:val="70D2A8EA"/>
    <w:lvl w:tplc="13F4C754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2393994"/>
    <w:multiLevelType w:val="hybridMultilevel"/>
    <w:tmpl w:val="35544074"/>
    <w:lvl w:tplc="86D4F8A0" w:ilvl="0">
      <w:start w:val="1"/>
      <w:numFmt w:val="decimal"/>
      <w:lvlText w:val="%1."/>
      <w:lvlJc w:val="left"/>
      <w:pPr>
        <w:ind w:hanging="360" w:left="720"/>
      </w:pPr>
      <w:rPr>
        <w:rFonts w:cs="Times New Roman" w:eastAsia="Calibri" w:hAnsi="Calibri" w:ascii="Calibri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7BE0BB6"/>
    <w:multiLevelType w:val="hybridMultilevel"/>
    <w:tmpl w:val="04B61F8E"/>
    <w:lvl w:tplc="CED8B0F4" w:ilvl="0">
      <w:start w:val="3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ACE02EA"/>
    <w:multiLevelType w:val="hybridMultilevel"/>
    <w:tmpl w:val="83B6861C"/>
    <w:lvl w:tplc="25F6B594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269255CE"/>
    <w:multiLevelType w:val="hybridMultilevel"/>
    <w:tmpl w:val="815C4C08"/>
    <w:lvl w:tplc="B6F8CA40" w:ilvl="0"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27D00A29"/>
    <w:multiLevelType w:val="hybridMultilevel"/>
    <w:tmpl w:val="A1E8E850"/>
    <w:lvl w:tplc="089C8DFC" w:ilvl="0">
      <w:numFmt w:val="bullet"/>
      <w:lvlText w:val="-"/>
      <w:lvlJc w:val="left"/>
      <w:pPr>
        <w:ind w:hanging="360" w:left="108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9">
    <w:nsid w:val="2BDF521E"/>
    <w:multiLevelType w:val="hybridMultilevel"/>
    <w:tmpl w:val="02FCDC34"/>
    <w:lvl w:tplc="86D4F8A0" w:ilvl="0">
      <w:start w:val="1"/>
      <w:numFmt w:val="decimal"/>
      <w:lvlText w:val="%1."/>
      <w:lvlJc w:val="left"/>
      <w:pPr>
        <w:ind w:hanging="360" w:left="720"/>
      </w:pPr>
      <w:rPr>
        <w:rFonts w:cs="Times New Roman" w:eastAsia="Calibri" w:hAnsi="Calibri" w:ascii="Calibri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F2E054C"/>
    <w:multiLevelType w:val="hybridMultilevel"/>
    <w:tmpl w:val="AB1A8CE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21F683D"/>
    <w:multiLevelType w:val="hybridMultilevel"/>
    <w:tmpl w:val="626AE808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6754A83"/>
    <w:multiLevelType w:val="hybridMultilevel"/>
    <w:tmpl w:val="343EBA9E"/>
    <w:lvl w:tplc="27CE52F0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58661678"/>
    <w:multiLevelType w:val="hybridMultilevel"/>
    <w:tmpl w:val="67AA50A6"/>
    <w:lvl w:tplc="E27671A0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5D1D7577"/>
    <w:multiLevelType w:val="hybridMultilevel"/>
    <w:tmpl w:val="6A6C1E1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5F0E75BB"/>
    <w:multiLevelType w:val="hybridMultilevel"/>
    <w:tmpl w:val="FD2287C0"/>
    <w:lvl w:tplc="3D2881AA" w:ilvl="0">
      <w:start w:val="3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6DED6369"/>
    <w:multiLevelType w:val="hybridMultilevel"/>
    <w:tmpl w:val="EE58454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6E7A1877"/>
    <w:multiLevelType w:val="hybridMultilevel"/>
    <w:tmpl w:val="A5EE3E38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71B035EC"/>
    <w:multiLevelType w:val="hybridMultilevel"/>
    <w:tmpl w:val="D5F47DE4"/>
    <w:lvl w:tplc="B56ED9CA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74610F40"/>
    <w:multiLevelType w:val="hybridMultilevel"/>
    <w:tmpl w:val="605C1C94"/>
    <w:lvl w:tplc="48507BB6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7C4A00FF"/>
    <w:multiLevelType w:val="hybridMultilevel"/>
    <w:tmpl w:val="698C76C6"/>
    <w:lvl w:tplc="7D62887C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3"/>
  </w:num>
  <w:num w:numId="2">
    <w:abstractNumId w:val="11"/>
  </w:num>
  <w:num w:numId="3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2"/>
  </w:num>
  <w:num w:numId="5">
    <w:abstractNumId w:val="10"/>
  </w:num>
  <w:num w:numId="6">
    <w:abstractNumId w:val="9"/>
  </w:num>
  <w:num w:numId="7">
    <w:abstractNumId w:val="4"/>
  </w:num>
  <w:num w:numId="8">
    <w:abstractNumId w:val="1"/>
  </w:num>
  <w:num w:numId="9">
    <w:abstractNumId w:val="18"/>
  </w:num>
  <w:num w:numId="10">
    <w:abstractNumId w:val="17"/>
  </w:num>
  <w:num w:numId="11">
    <w:abstractNumId w:val="0"/>
  </w:num>
  <w:num w:numId="12">
    <w:abstractNumId w:val="3"/>
  </w:num>
  <w:num w:numId="13">
    <w:abstractNumId w:val="20"/>
  </w:num>
  <w:num w:numId="14">
    <w:abstractNumId w:val="12"/>
  </w:num>
  <w:num w:numId="15">
    <w:abstractNumId w:val="7"/>
  </w:num>
  <w:num w:numId="16">
    <w:abstractNumId w:val="14"/>
  </w:num>
  <w:num w:numId="17">
    <w:abstractNumId w:val="8"/>
  </w:num>
  <w:num w:numId="18">
    <w:abstractNumId w:val="5"/>
  </w:num>
  <w:num w:numId="19">
    <w:abstractNumId w:val="16"/>
  </w:num>
  <w:num w:numId="20">
    <w:abstractNumId w:val="21"/>
  </w:num>
  <w:num w:numId="21">
    <w:abstractNumId w:val="6"/>
  </w:num>
  <w:num w:numId="22">
    <w:abstractNumId w:val="19"/>
  </w:num>
  <w:num w:numId="23">
    <w:abstractNumId w:val="15"/>
  </w:num>
  <w:numIdMacAtCleanup w:val="2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2211D"/>
    <w:rsid w:val="00027408"/>
    <w:rsid w:val="00045782"/>
    <w:rsid w:val="0007191C"/>
    <w:rsid w:val="00074300"/>
    <w:rsid w:val="00080175"/>
    <w:rsid w:val="00083B00"/>
    <w:rsid w:val="00094225"/>
    <w:rsid w:val="00095F3E"/>
    <w:rsid w:val="000C26E0"/>
    <w:rsid w:val="000D0E95"/>
    <w:rsid w:val="000E7D7D"/>
    <w:rsid w:val="000F7C25"/>
    <w:rsid w:val="0010062D"/>
    <w:rsid w:val="00126112"/>
    <w:rsid w:val="00127D31"/>
    <w:rsid w:val="001346FA"/>
    <w:rsid w:val="001622F6"/>
    <w:rsid w:val="001645E1"/>
    <w:rsid w:val="00166F96"/>
    <w:rsid w:val="00191B3A"/>
    <w:rsid w:val="00191C72"/>
    <w:rsid w:val="00194A72"/>
    <w:rsid w:val="001B56F0"/>
    <w:rsid w:val="001C05C1"/>
    <w:rsid w:val="001C558A"/>
    <w:rsid w:val="001D0B74"/>
    <w:rsid w:val="001D5070"/>
    <w:rsid w:val="0022576F"/>
    <w:rsid w:val="00232D16"/>
    <w:rsid w:val="00236531"/>
    <w:rsid w:val="002402B5"/>
    <w:rsid w:val="0025768F"/>
    <w:rsid w:val="0026716B"/>
    <w:rsid w:val="00271910"/>
    <w:rsid w:val="00274354"/>
    <w:rsid w:val="002A124E"/>
    <w:rsid w:val="002C5944"/>
    <w:rsid w:val="002D3728"/>
    <w:rsid w:val="002E6685"/>
    <w:rsid w:val="002F4F39"/>
    <w:rsid w:val="002F7676"/>
    <w:rsid w:val="00326699"/>
    <w:rsid w:val="00335104"/>
    <w:rsid w:val="00341648"/>
    <w:rsid w:val="00341B46"/>
    <w:rsid w:val="00350E16"/>
    <w:rsid w:val="003635FE"/>
    <w:rsid w:val="00380BE5"/>
    <w:rsid w:val="003828D5"/>
    <w:rsid w:val="0039092A"/>
    <w:rsid w:val="00395D1D"/>
    <w:rsid w:val="003A38C8"/>
    <w:rsid w:val="003B2888"/>
    <w:rsid w:val="003B3ACA"/>
    <w:rsid w:val="003C151A"/>
    <w:rsid w:val="003C3298"/>
    <w:rsid w:val="003C6145"/>
    <w:rsid w:val="003C648F"/>
    <w:rsid w:val="003D4D24"/>
    <w:rsid w:val="003F2AE8"/>
    <w:rsid w:val="003F6232"/>
    <w:rsid w:val="00405724"/>
    <w:rsid w:val="00424E14"/>
    <w:rsid w:val="004306B4"/>
    <w:rsid w:val="0044464A"/>
    <w:rsid w:val="00455EB0"/>
    <w:rsid w:val="0046243D"/>
    <w:rsid w:val="004820B0"/>
    <w:rsid w:val="00486CC1"/>
    <w:rsid w:val="004A4618"/>
    <w:rsid w:val="004C07F3"/>
    <w:rsid w:val="004D7F97"/>
    <w:rsid w:val="004E1813"/>
    <w:rsid w:val="004F073A"/>
    <w:rsid w:val="004F5359"/>
    <w:rsid w:val="00501ED8"/>
    <w:rsid w:val="00506782"/>
    <w:rsid w:val="00521197"/>
    <w:rsid w:val="005244A9"/>
    <w:rsid w:val="00531367"/>
    <w:rsid w:val="00534FD4"/>
    <w:rsid w:val="00543BE2"/>
    <w:rsid w:val="00544474"/>
    <w:rsid w:val="00571A5A"/>
    <w:rsid w:val="005726E8"/>
    <w:rsid w:val="005750DB"/>
    <w:rsid w:val="005808F8"/>
    <w:rsid w:val="00590280"/>
    <w:rsid w:val="005913CE"/>
    <w:rsid w:val="005D5D04"/>
    <w:rsid w:val="005D65C4"/>
    <w:rsid w:val="005F42F6"/>
    <w:rsid w:val="00605FD5"/>
    <w:rsid w:val="00635331"/>
    <w:rsid w:val="00636152"/>
    <w:rsid w:val="00655D07"/>
    <w:rsid w:val="00681D35"/>
    <w:rsid w:val="00683DFA"/>
    <w:rsid w:val="006A1CDC"/>
    <w:rsid w:val="006B713A"/>
    <w:rsid w:val="006C5709"/>
    <w:rsid w:val="006F5D70"/>
    <w:rsid w:val="007043EF"/>
    <w:rsid w:val="007130DB"/>
    <w:rsid w:val="0073588E"/>
    <w:rsid w:val="00737F6F"/>
    <w:rsid w:val="00757C33"/>
    <w:rsid w:val="00773D29"/>
    <w:rsid w:val="00781D2C"/>
    <w:rsid w:val="00782161"/>
    <w:rsid w:val="00791D70"/>
    <w:rsid w:val="007946BF"/>
    <w:rsid w:val="007958F2"/>
    <w:rsid w:val="00796152"/>
    <w:rsid w:val="007A0059"/>
    <w:rsid w:val="007C1B97"/>
    <w:rsid w:val="007D12D8"/>
    <w:rsid w:val="007D14C6"/>
    <w:rsid w:val="007E2E23"/>
    <w:rsid w:val="007F4365"/>
    <w:rsid w:val="00803FF3"/>
    <w:rsid w:val="00826568"/>
    <w:rsid w:val="0082659B"/>
    <w:rsid w:val="008278E9"/>
    <w:rsid w:val="00827AFC"/>
    <w:rsid w:val="008325C5"/>
    <w:rsid w:val="00836559"/>
    <w:rsid w:val="00841438"/>
    <w:rsid w:val="00846079"/>
    <w:rsid w:val="00851EBF"/>
    <w:rsid w:val="00855C44"/>
    <w:rsid w:val="008667B8"/>
    <w:rsid w:val="00866F36"/>
    <w:rsid w:val="0087355F"/>
    <w:rsid w:val="00885C20"/>
    <w:rsid w:val="008A0940"/>
    <w:rsid w:val="008B0C51"/>
    <w:rsid w:val="008B16A3"/>
    <w:rsid w:val="008B1A8D"/>
    <w:rsid w:val="008B384C"/>
    <w:rsid w:val="008B473D"/>
    <w:rsid w:val="008C27DE"/>
    <w:rsid w:val="008C7FCA"/>
    <w:rsid w:val="008D7E40"/>
    <w:rsid w:val="008E4425"/>
    <w:rsid w:val="008E6CDE"/>
    <w:rsid w:val="009034BE"/>
    <w:rsid w:val="0090618C"/>
    <w:rsid w:val="00916107"/>
    <w:rsid w:val="00922CBA"/>
    <w:rsid w:val="00927D8D"/>
    <w:rsid w:val="00944B9B"/>
    <w:rsid w:val="00954B7A"/>
    <w:rsid w:val="009658EC"/>
    <w:rsid w:val="009774AE"/>
    <w:rsid w:val="009804E1"/>
    <w:rsid w:val="00984899"/>
    <w:rsid w:val="0098719A"/>
    <w:rsid w:val="009913AF"/>
    <w:rsid w:val="00993AB7"/>
    <w:rsid w:val="009A3B84"/>
    <w:rsid w:val="009C71F0"/>
    <w:rsid w:val="009E4761"/>
    <w:rsid w:val="009E5F9E"/>
    <w:rsid w:val="009F107F"/>
    <w:rsid w:val="009F3EDD"/>
    <w:rsid w:val="009F48F6"/>
    <w:rsid w:val="009F52F3"/>
    <w:rsid w:val="00A15995"/>
    <w:rsid w:val="00A30514"/>
    <w:rsid w:val="00A47778"/>
    <w:rsid w:val="00A521BC"/>
    <w:rsid w:val="00A578F9"/>
    <w:rsid w:val="00A752DA"/>
    <w:rsid w:val="00A7756E"/>
    <w:rsid w:val="00A82B98"/>
    <w:rsid w:val="00A972F7"/>
    <w:rsid w:val="00AA5B1A"/>
    <w:rsid w:val="00AD473F"/>
    <w:rsid w:val="00AD76B9"/>
    <w:rsid w:val="00AE5A25"/>
    <w:rsid w:val="00AF3BFB"/>
    <w:rsid w:val="00AF4993"/>
    <w:rsid w:val="00B029EF"/>
    <w:rsid w:val="00B06E80"/>
    <w:rsid w:val="00B17B00"/>
    <w:rsid w:val="00B426A7"/>
    <w:rsid w:val="00B5556F"/>
    <w:rsid w:val="00B64CD3"/>
    <w:rsid w:val="00B82CE3"/>
    <w:rsid w:val="00B878C5"/>
    <w:rsid w:val="00B93740"/>
    <w:rsid w:val="00BA1EE1"/>
    <w:rsid w:val="00BD1A71"/>
    <w:rsid w:val="00BE2C5A"/>
    <w:rsid w:val="00BF0110"/>
    <w:rsid w:val="00C4299F"/>
    <w:rsid w:val="00C61669"/>
    <w:rsid w:val="00C717FF"/>
    <w:rsid w:val="00C741AF"/>
    <w:rsid w:val="00CA2440"/>
    <w:rsid w:val="00CB6FCF"/>
    <w:rsid w:val="00CD4625"/>
    <w:rsid w:val="00CE58EB"/>
    <w:rsid w:val="00CF1BDA"/>
    <w:rsid w:val="00CF4257"/>
    <w:rsid w:val="00D02E48"/>
    <w:rsid w:val="00D06E23"/>
    <w:rsid w:val="00D201E2"/>
    <w:rsid w:val="00D26637"/>
    <w:rsid w:val="00D33E43"/>
    <w:rsid w:val="00D3599D"/>
    <w:rsid w:val="00D37B9E"/>
    <w:rsid w:val="00D43F50"/>
    <w:rsid w:val="00D441BF"/>
    <w:rsid w:val="00D451E2"/>
    <w:rsid w:val="00D516C4"/>
    <w:rsid w:val="00D57D69"/>
    <w:rsid w:val="00D65267"/>
    <w:rsid w:val="00D8043F"/>
    <w:rsid w:val="00DB3ECF"/>
    <w:rsid w:val="00DC2777"/>
    <w:rsid w:val="00DC4897"/>
    <w:rsid w:val="00DC714D"/>
    <w:rsid w:val="00DD26F2"/>
    <w:rsid w:val="00DF4A3C"/>
    <w:rsid w:val="00E0632C"/>
    <w:rsid w:val="00E07586"/>
    <w:rsid w:val="00E14161"/>
    <w:rsid w:val="00E20997"/>
    <w:rsid w:val="00E333A4"/>
    <w:rsid w:val="00E34823"/>
    <w:rsid w:val="00E34AD6"/>
    <w:rsid w:val="00E3609D"/>
    <w:rsid w:val="00E77FCC"/>
    <w:rsid w:val="00E8360A"/>
    <w:rsid w:val="00E92808"/>
    <w:rsid w:val="00EA032A"/>
    <w:rsid w:val="00EA57AD"/>
    <w:rsid w:val="00EB17BF"/>
    <w:rsid w:val="00EB585F"/>
    <w:rsid w:val="00EC3E0C"/>
    <w:rsid w:val="00ED1057"/>
    <w:rsid w:val="00ED135C"/>
    <w:rsid w:val="00EF1976"/>
    <w:rsid w:val="00EF45ED"/>
    <w:rsid w:val="00F01648"/>
    <w:rsid w:val="00F03B39"/>
    <w:rsid w:val="00F04DC5"/>
    <w:rsid w:val="00F16759"/>
    <w:rsid w:val="00F423CC"/>
    <w:rsid w:val="00F67E97"/>
    <w:rsid w:val="00F7788D"/>
    <w:rsid w:val="00F8251E"/>
    <w:rsid w:val="00F8672D"/>
    <w:rsid w:val="00F90F1A"/>
    <w:rsid w:val="00F91557"/>
    <w:rsid w:val="00FA0F5B"/>
    <w:rsid w:val="00FB0AAA"/>
    <w:rsid w:val="00FC118D"/>
    <w:rsid w:val="00FF3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customStyle="true" w:styleId="tabletextfield" w:type="character">
    <w:name w:val="table_text_field"/>
    <w:basedOn w:val="Zadanifontodlomka"/>
    <w:rsid w:val="009E4761"/>
  </w:style>
  <w:style w:styleId="Zaglavlje" w:type="paragraph">
    <w:name w:val="header"/>
    <w:basedOn w:val="Normal"/>
    <w:rsid w:val="00ED135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21197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rsid w:val="00166F96"/>
    <w:pPr>
      <w:spacing w:lineRule="auto" w:line="276" w:after="200"/>
      <w:ind w:left="720"/>
    </w:pPr>
    <w:rPr>
      <w:rFonts w:hAnsi="Calibri" w:asci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9F107F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E2E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2E2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2E2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2E2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2E2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customStyle="1" w:styleId="tabletextfield" w:type="character">
    <w:name w:val="table_text_field"/>
    <w:basedOn w:val="Zadanifontodlomka"/>
    <w:rsid w:val="009E4761"/>
  </w:style>
  <w:style w:styleId="Zaglavlje" w:type="paragraph">
    <w:name w:val="header"/>
    <w:basedOn w:val="Normal"/>
    <w:rsid w:val="00ED135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21197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rsid w:val="00166F96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9F107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E2E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2E2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2E2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2E2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2E2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96791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4461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15372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4288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28237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9007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2089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296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20560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41332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6157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2119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047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47970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27805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5135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03962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4842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9837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lipnja 2017.</izvorni_sadrzaj>
    <derivirana_varijabla naziv="DomainObject.DatumDonosenjaOdluke_1">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190</izvorni_sadrzaj>
    <derivirana_varijabla naziv="DomainObject.Predmet.Broj_1">190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St-190/2016</izvorni_sadrzaj>
    <derivirana_varijabla naziv="DomainObject.Predmet.OznakaBroj_1">St-190/2016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BITECHNIQUE d.o.o.</izvorni_sadrzaj>
    <derivirana_varijabla naziv="DomainObject.Predmet.ProtustrankaFormated_1">  BITECHNIQUE d.o.o.</derivirana_varijabla>
  </DomainObject.Predmet.ProtustrankaFormated>
  <DomainObject.Predmet.ProtustrankaFormatedOIB>
    <izvorni_sadrzaj>  BITECHNIQUE d.o.o., OIB 26787377655</izvorni_sadrzaj>
    <derivirana_varijabla naziv="DomainObject.Predmet.ProtustrankaFormatedOIB_1">  BITECHNIQUE d.o.o., OIB 26787377655</derivirana_varijabla>
  </DomainObject.Predmet.ProtustrankaFormatedOIB>
  <DomainObject.Predmet.ProtustrankaFormatedWithAdress>
    <izvorni_sadrzaj> BITECHNIQUE d.o.o., Kukuljanovo 313, 51227 Kukuljanovo</izvorni_sadrzaj>
    <derivirana_varijabla naziv="DomainObject.Predmet.ProtustrankaFormatedWithAdress_1"> BITECHNIQUE d.o.o., Kukuljanovo 313, 51227 Kukuljanovo</derivirana_varijabla>
  </DomainObject.Predmet.ProtustrankaFormatedWithAdress>
  <DomainObject.Predmet.ProtustrankaFormatedWithAdressOIB>
    <izvorni_sadrzaj> BITECHNIQUE d.o.o., OIB 26787377655, Kukuljanovo 313, 51227 Kukuljanovo</izvorni_sadrzaj>
    <derivirana_varijabla naziv="DomainObject.Predmet.ProtustrankaFormatedWithAdressOIB_1"> BITECHNIQUE d.o.o., OIB 26787377655, Kukuljanovo 313, 51227 Kukuljanovo</derivirana_varijabla>
  </DomainObject.Predmet.ProtustrankaFormatedWithAdressOIB>
  <DomainObject.Predmet.ProtustrankaWithAdress>
    <izvorni_sadrzaj>BITECHNIQUE d.o.o. Kukuljanovo 313, 51227 Kukuljanovo</izvorni_sadrzaj>
    <derivirana_varijabla naziv="DomainObject.Predmet.ProtustrankaWithAdress_1">BITECHNIQUE d.o.o. Kukuljanovo 313, 51227 Kukuljanovo</derivirana_varijabla>
  </DomainObject.Predmet.ProtustrankaWithAdress>
  <DomainObject.Predmet.ProtustrankaWithAdressOIB>
    <izvorni_sadrzaj>BITECHNIQUE d.o.o., OIB 26787377655, Kukuljanovo 313, 51227 Kukuljanovo</izvorni_sadrzaj>
    <derivirana_varijabla naziv="DomainObject.Predmet.ProtustrankaWithAdressOIB_1">BITECHNIQUE d.o.o., OIB 26787377655, Kukuljanovo 313, 51227 Kukuljanovo</derivirana_varijabla>
  </DomainObject.Predmet.ProtustrankaWithAdressOIB>
  <DomainObject.Predmet.ProtustrankaNazivFormated>
    <izvorni_sadrzaj>BITECHNIQUE d.o.o.</izvorni_sadrzaj>
    <derivirana_varijabla naziv="DomainObject.Predmet.ProtustrankaNazivFormated_1">BITECHNIQUE d.o.o.</derivirana_varijabla>
  </DomainObject.Predmet.ProtustrankaNazivFormated>
  <DomainObject.Predmet.ProtustrankaNazivFormatedOIB>
    <izvorni_sadrzaj>BITECHNIQUE d.o.o., OIB 26787377655</izvorni_sadrzaj>
    <derivirana_varijabla naziv="DomainObject.Predmet.ProtustrankaNazivFormatedOIB_1">BITECHNIQUE d.o.o., OIB 26787377655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BITECHNIQUE d.o.o.</item>
    </izvorni_sadrzaj>
    <derivirana_varijabla naziv="DomainObject.Predmet.ProtuStrankaListFormated_1">
      <item>BITECHNIQUE d.o.o.</item>
    </derivirana_varijabla>
  </DomainObject.Predmet.ProtuStrankaListFormated>
  <DomainObject.Predmet.ProtuStrankaListFormatedOIB>
    <izvorni_sadrzaj>
      <item>BITECHNIQUE d.o.o., OIB 26787377655</item>
    </izvorni_sadrzaj>
    <derivirana_varijabla naziv="DomainObject.Predmet.ProtuStrankaListFormatedOIB_1">
      <item>BITECHNIQUE d.o.o., OIB 26787377655</item>
    </derivirana_varijabla>
  </DomainObject.Predmet.ProtuStrankaListFormatedOIB>
  <DomainObject.Predmet.ProtuStrankaListFormatedWithAdress>
    <izvorni_sadrzaj>
      <item>BITECHNIQUE d.o.o., Kukuljanovo 313, 51227 Kukuljanovo</item>
    </izvorni_sadrzaj>
    <derivirana_varijabla naziv="DomainObject.Predmet.ProtuStrankaListFormatedWithAdress_1">
      <item>BITECHNIQUE d.o.o., Kukuljanovo 313, 51227 Kukuljanovo</item>
    </derivirana_varijabla>
  </DomainObject.Predmet.ProtuStrankaListFormatedWithAdress>
  <DomainObject.Predmet.ProtuStrankaListFormatedWithAdressOIB>
    <izvorni_sadrzaj>
      <item>BITECHNIQUE d.o.o., OIB 26787377655, Kukuljanovo 313, 51227 Kukuljanovo</item>
    </izvorni_sadrzaj>
    <derivirana_varijabla naziv="DomainObject.Predmet.ProtuStrankaListFormatedWithAdressOIB_1">
      <item>BITECHNIQUE d.o.o., OIB 26787377655, Kukuljanovo 313, 51227 Kukuljanovo</item>
    </derivirana_varijabla>
  </DomainObject.Predmet.ProtuStrankaListFormatedWithAdressOIB>
  <DomainObject.Predmet.ProtuStrankaListNazivFormated>
    <izvorni_sadrzaj>
      <item>BITECHNIQUE d.o.o.</item>
    </izvorni_sadrzaj>
    <derivirana_varijabla naziv="DomainObject.Predmet.ProtuStrankaListNazivFormated_1">
      <item>BITECHNIQUE d.o.o.</item>
    </derivirana_varijabla>
  </DomainObject.Predmet.ProtuStrankaListNazivFormated>
  <DomainObject.Predmet.ProtuStrankaListNazivFormatedOIB>
    <izvorni_sadrzaj>
      <item>BITECHNIQUE d.o.o., OIB 26787377655</item>
    </izvorni_sadrzaj>
    <derivirana_varijabla naziv="DomainObject.Predmet.ProtuStrankaListNazivFormatedOIB_1">
      <item>BITECHNIQUE d.o.o., OIB 26787377655</item>
    </derivirana_varijabla>
  </DomainObject.Predmet.ProtuStrankaListNazivFormatedOIB>
  <DomainObject.Predmet.OstaliListFormated>
    <izvorni_sadrzaj>
      <item>ERSTE&amp;STEIERMÄRKISCHE BANKA dioničko društvo</item>
      <item>ISTARSKA KREDITNA BANKA UMAG  dioničko društvo</item>
      <item>Raiffeisenbank Austria d.d.</item>
      <item>PRIVREDNA BANKA ZAGREB - DIONIČKO DRUŠTVO</item>
      <item>ZAGREBAČKA BANKA DIONIČKO DRUŠTVO</item>
    </izvorni_sadrzaj>
    <derivirana_varijabla naziv="DomainObject.Predmet.OstaliListFormated_1">
      <item>ERSTE&amp;STEIERMÄRKISCHE BANKA dioničko društvo</item>
      <item>ISTARSKA KREDITNA BANKA UMAG  dioničko društvo</item>
      <item>Raiffeisenbank Austria d.d.</item>
      <item>PRIVREDNA BANKA ZAGREB - DIONIČKO DRUŠTVO</item>
      <item>ZAGREBAČKA BANKA DIONIČKO DRUŠTVO</item>
    </derivirana_varijabla>
  </DomainObject.Predmet.OstaliListFormated>
  <DomainObject.Predmet.OstaliListFormatedOIB>
    <izvorni_sadrzaj>
      <item>ERSTE&amp;STEIERMÄRKISCHE BANKA dioničko društvo, OIB 23057039320</item>
      <item>ISTARSKA KREDITNA BANKA UMAG  dioničko društvo, OIB 65723536010</item>
      <item>Raiffeisenbank Austria d.d., OIB 53056966535</item>
      <item>PRIVREDNA BANKA ZAGREB - DIONIČKO DRUŠTVO, OIB 02535697732</item>
      <item>ZAGREBAČKA BANKA DIONIČKO DRUŠTVO, OIB 92963223473</item>
    </izvorni_sadrzaj>
    <derivirana_varijabla naziv="DomainObject.Predmet.OstaliListFormatedOIB_1">
      <item>ERSTE&amp;STEIERMÄRKISCHE BANKA dioničko društvo, OIB 23057039320</item>
      <item>ISTARSKA KREDITNA BANKA UMAG  dioničko društvo, OIB 65723536010</item>
      <item>Raiffeisenbank Austria d.d., OIB 53056966535</item>
      <item>PRIVREDNA BANKA ZAGREB - DIONIČKO DRUŠTVO, OIB 02535697732</item>
      <item>ZAGREBAČKA BANKA DIONIČKO DRUŠTVO, OIB 92963223473</item>
    </derivirana_varijabla>
  </DomainObject.Predmet.OstaliListFormatedOIB>
  <DomainObject.Predmet.OstaliListFormatedWithAdress>
    <izvorni_sadrzaj>
      <item>ERSTE&amp;STEIERMÄRKISCHE BANKA dioničko društvo, Jadranski Trg 3/a, 51000 Rijeka</item>
      <item>ISTARSKA KREDITNA BANKA UMAG  dioničko društvo, Ernesta Miloša 1, 52470 Umag</item>
      <item>Raiffeisenbank Austria d.d., Magazinska cesta 69, 10000 Zagreb</item>
      <item>PRIVREDNA BANKA ZAGREB - DIONIČKO DRUŠTVO, Radnička cesta 50, 10000 Zagreb</item>
      <item>ZAGREBAČKA BANKA DIONIČKO DRUŠTVO, Trg bana Josipa Jelačića 10, 10000 Zagreb</item>
    </izvorni_sadrzaj>
    <derivirana_varijabla naziv="DomainObject.Predmet.OstaliListFormatedWithAdress_1">
      <item>ERSTE&amp;STEIERMÄRKISCHE BANKA dioničko društvo, Jadranski Trg 3/a, 51000 Rijeka</item>
      <item>ISTARSKA KREDITNA BANKA UMAG  dioničko društvo, Ernesta Miloša 1, 52470 Umag</item>
      <item>Raiffeisenbank Austria d.d., Magazinska cesta 69, 10000 Zagreb</item>
      <item>PRIVREDNA BANKA ZAGREB - DIONIČKO DRUŠTVO, Radnička cesta 50, 10000 Zagreb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ERSTE&amp;STEIERMÄRKISCHE BANKA dioničko društvo, OIB 23057039320, Jadranski Trg 3/a, 51000 Rijeka</item>
      <item>ISTARSKA KREDITNA BANKA UMAG  dioničko društvo, OIB 65723536010, Ernesta Miloša 1, 52470 Umag</item>
      <item>Raiffeisenbank Austria d.d., OIB 53056966535, Magazinska cesta 69, 10000 Zagreb</item>
      <item>PRIVREDNA BANKA ZAGREB - DIONIČKO DRUŠTVO, OIB 02535697732, Radnička cesta 50, 10000 Zagreb</item>
      <item>ZAGREBAČKA BANKA DIONIČKO DRUŠTVO, OIB 92963223473, Trg bana Josipa Jelačića 10, 10000 Zagreb</item>
    </izvorni_sadrzaj>
    <derivirana_varijabla naziv="DomainObject.Predmet.OstaliListFormatedWithAdressOIB_1">
      <item>ERSTE&amp;STEIERMÄRKISCHE BANKA dioničko društvo, OIB 23057039320, Jadranski Trg 3/a, 51000 Rijeka</item>
      <item>ISTARSKA KREDITNA BANKA UMAG  dioničko društvo, OIB 65723536010, Ernesta Miloša 1, 52470 Umag</item>
      <item>Raiffeisenbank Austria d.d., OIB 53056966535, Magazinska cesta 69, 10000 Zagreb</item>
      <item>PRIVREDNA BANKA ZAGREB - DIONIČKO DRUŠTVO, OIB 02535697732, Radnička cesta 50, 10000 Zagreb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ERSTE&amp;STEIERMÄRKISCHE BANKA dioničko društvo</item>
      <item>ISTARSKA KREDITNA BANKA UMAG  dioničko društvo</item>
      <item>Raiffeisenbank Austria d.d.</item>
      <item>PRIVREDNA BANKA ZAGREB - DIONIČKO DRUŠTVO</item>
      <item>ZAGREBAČKA BANKA DIONIČKO DRUŠTVO</item>
    </izvorni_sadrzaj>
    <derivirana_varijabla naziv="DomainObject.Predmet.OstaliListNazivFormated_1">
      <item>ERSTE&amp;STEIERMÄRKISCHE BANKA dioničko društvo</item>
      <item>ISTARSKA KREDITNA BANKA UMAG  dioničko društvo</item>
      <item>Raiffeisenbank Austria d.d.</item>
      <item>PRIVREDNA BANKA ZAGREB - DIONIČKO DRUŠTVO</item>
      <item>ZAGREBAČKA BANKA DIONIČKO DRUŠTVO</item>
    </derivirana_varijabla>
  </DomainObject.Predmet.OstaliListNazivFormated>
  <DomainObject.Predmet.OstaliListNazivFormatedOIB>
    <izvorni_sadrzaj>
      <item>ERSTE&amp;STEIERMÄRKISCHE BANKA dioničko društvo, OIB 23057039320</item>
      <item>ISTARSKA KREDITNA BANKA UMAG  dioničko društvo, OIB 65723536010</item>
      <item>Raiffeisenbank Austria d.d., OIB 53056966535</item>
      <item>PRIVREDNA BANKA ZAGREB - DIONIČKO DRUŠTVO, OIB 02535697732</item>
      <item>ZAGREBAČKA BANKA DIONIČKO DRUŠTVO, OIB 92963223473</item>
    </izvorni_sadrzaj>
    <derivirana_varijabla naziv="DomainObject.Predmet.OstaliListNazivFormatedOIB_1">
      <item>ERSTE&amp;STEIERMÄRKISCHE BANKA dioničko društvo, OIB 23057039320</item>
      <item>ISTARSKA KREDITNA BANKA UMAG  dioničko društvo, OIB 65723536010</item>
      <item>Raiffeisenbank Austria d.d., OIB 53056966535</item>
      <item>PRIVREDNA BANKA ZAGREB - DIONIČKO DRUŠTVO, OIB 02535697732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2017.</izvorni_sadrzaj>
    <derivirana_varijabla naziv="DomainObject.Datum_1">9.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BITECHNIQUE d.o.o.</izvorni_sadrzaj>
    <derivirana_varijabla naziv="DomainObject.Predmet.ProtustrankaIDrugi_1">BITECHNIQUE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BITECHNIQUE d.o.o., OIB 26787377655, Kukuljanovo 313, 51227 Kukuljanovo</izvorni_sadrzaj>
    <derivirana_varijabla naziv="DomainObject.Predmet.ProtustrankaIDrugiAdressOIB_1">BITECHNIQUE d.o.o., OIB 26787377655, Kukuljanovo 313, 51227 Kukuljanovo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BITECHNIQUE d.o.o.</item>
      <item>ERSTE&amp;STEIERMÄRKISCHE BANKA dioničko društvo</item>
      <item>ISTARSKA KREDITNA BANKA UMAG  dioničko društvo</item>
      <item>Raiffeisenbank Austria d.d.</item>
      <item>PRIVREDNA BANKA ZAGREB - DIONIČKO DRUŠTVO</item>
      <item>ZAGREBAČKA BANKA DIONIČKO DRUŠTVO</item>
    </izvorni_sadrzaj>
    <derivirana_varijabla naziv="DomainObject.Predmet.SudioniciListNaziv_1">
      <item>FINA  Rijeka</item>
      <item>BITECHNIQUE d.o.o.</item>
      <item>ERSTE&amp;STEIERMÄRKISCHE BANKA dioničko društvo</item>
      <item>ISTARSKA KREDITNA BANKA UMAG  dioničko društvo</item>
      <item>Raiffeisenbank Austria d.d.</item>
      <item>PRIVREDNA BANKA ZAGREB - DIONIČKO DRUŠTVO</item>
      <item>ZAGREBAČKA BANKA DIONIČKO DRUŠTVO</item>
    </derivirana_varijabla>
  </DomainObject.Predmet.SudioniciListNaziv>
  <DomainObject.Predmet.SudioniciListAdressOIB>
    <izvorni_sadrzaj>
      <item>FINA  Rijeka, OIB 85821130368, Frana Kurelca 8,51000 Rijeka</item>
      <item>BITECHNIQUE d.o.o., OIB 26787377655, Kukuljanovo 313,51227 Kukuljanovo</item>
      <item>ERSTE&amp;STEIERMÄRKISCHE BANKA dioničko društvo, OIB 23057039320, Jadranski Trg 3/a,51000 Rijeka</item>
      <item>ISTARSKA KREDITNA BANKA UMAG  dioničko društvo, OIB 65723536010, Ernesta Miloša 1,52470 Umag</item>
      <item>Raiffeisenbank Austria d.d., OIB 53056966535, Magazinska cesta 69,10000 Zagreb</item>
      <item>PRIVREDNA BANKA ZAGREB - DIONIČKO DRUŠTVO, OIB 02535697732, Radnička cesta 50,10000 Zagreb</item>
      <item>ZAGREBAČKA BANKA DIONIČKO DRUŠTVO, OIB 92963223473, Trg bana Josipa Jelačića 10,10000 Zagreb</item>
    </izvorni_sadrzaj>
    <derivirana_varijabla naziv="DomainObject.Predmet.SudioniciListAdressOIB_1">
      <item>FINA  Rijeka, OIB 85821130368, Frana Kurelca 8,51000 Rijeka</item>
      <item>BITECHNIQUE d.o.o., OIB 26787377655, Kukuljanovo 313,51227 Kukuljanovo</item>
      <item>ERSTE&amp;STEIERMÄRKISCHE BANKA dioničko društvo, OIB 23057039320, Jadranski Trg 3/a,51000 Rijeka</item>
      <item>ISTARSKA KREDITNA BANKA UMAG  dioničko društvo, OIB 65723536010, Ernesta Miloša 1,52470 Umag</item>
      <item>Raiffeisenbank Austria d.d., OIB 53056966535, Magazinska cesta 69,10000 Zagreb</item>
      <item>PRIVREDNA BANKA ZAGREB - DIONIČKO DRUŠTVO, OIB 02535697732, Radnička cesta 50,10000 Zagreb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26787377655</item>
      <item>, OIB 23057039320</item>
      <item>, OIB 65723536010</item>
      <item>, OIB 53056966535</item>
      <item>, OIB 02535697732</item>
      <item>, OIB 92963223473</item>
    </izvorni_sadrzaj>
    <derivirana_varijabla naziv="DomainObject.Predmet.SudioniciListNazivOIB_1">
      <item>, OIB 85821130368</item>
      <item>, OIB 26787377655</item>
      <item>, OIB 23057039320</item>
      <item>, OIB 65723536010</item>
      <item>, OIB 53056966535</item>
      <item>, OIB 02535697732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Ivor Pliskovac, OIB 33771945074, Agatićeva 6, 51000 Rijeka</item>
    </izvorni_sadrzaj>
    <derivirana_varijabla naziv="DomainObject.Predmet.StecajniUpraviteljiListAddressOIB_1">
      <item>Ivor Pliskovac, OIB 33771945074, Agatićeva 6,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369</properties:Words>
  <properties:Characters>1808</properties:Characters>
  <properties:Lines>56</properties:Lines>
  <properties:Paragraphs>28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2581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2017-06-09T12:37:00Z</dcterms:created>
  <dc:creator>M San Grupa</dc:creator>
  <cp:lastModifiedBy>Danijela Fumić</cp:lastModifiedBy>
  <cp:lastPrinted>2017-06-09T12:37:00Z</cp:lastPrinted>
  <dcterms:modified xmlns:xsi="http://www.w3.org/2001/XMLSchema-instance" xsi:type="dcterms:W3CDTF">2017-06-09T12:38:00Z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