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152d" w14:paraId="d1f152d" w:rsidRDefault="00302A00" w:rsidP="00302A00" w:rsidR="00302A0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A00" w:rsidP="00302A00" w:rsidR="00302A0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2A00" w:rsidP="00302A00" w:rsidR="00302A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2A00" w:rsidP="00302A00" w:rsidR="00302A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02A00" w:rsidP="00302A00" w:rsidR="00302A0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2A00" w:rsidP="00302A00" w:rsidR="00302A0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02A00" w:rsidP="00302A00" w:rsidR="00302A00" w:rsidRPr="005D578C">
      <w:pPr>
        <w:jc w:val="center"/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 w:rsidR="00D86E10">
        <w:rPr>
          <w:rFonts w:cs="Times New Roman" w:eastAsia="Times New Roman"/>
          <w:szCs w:val="24"/>
        </w:rPr>
        <w:t xml:space="preserve">, </w:t>
      </w:r>
      <w:r w:rsidR="00BD55DA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studenog 2016.</w:t>
      </w: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>
        <w:rPr>
          <w:rFonts w:cs="Times New Roman" w:eastAsia="Times New Roman"/>
          <w:szCs w:val="24"/>
        </w:rPr>
        <w:t>.</w:t>
      </w: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02A00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1015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302A00" w:rsidP="00302A00" w:rsidR="00302A00">
      <w:pPr>
        <w:ind w:firstLine="709"/>
        <w:rPr>
          <w:rFonts w:cs="Times New Roman" w:eastAsia="Times New Roman"/>
          <w:szCs w:val="24"/>
        </w:rPr>
      </w:pPr>
    </w:p>
    <w:p w:rsidRDefault="00302A00" w:rsidP="00302A00" w:rsidR="00302A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>
        <w:rPr>
          <w:rFonts w:cs="Times New Roman" w:eastAsia="Times New Roman"/>
          <w:szCs w:val="24"/>
        </w:rPr>
        <w:t>.</w:t>
      </w:r>
    </w:p>
    <w:p w:rsidRDefault="00302A00" w:rsidP="00302A00" w:rsidR="00302A00">
      <w:pPr>
        <w:ind w:firstLine="709"/>
        <w:rPr>
          <w:rFonts w:cs="Times New Roman" w:eastAsia="Times New Roman"/>
          <w:szCs w:val="24"/>
        </w:rPr>
      </w:pPr>
    </w:p>
    <w:p w:rsidRDefault="00302A00" w:rsidP="00302A00" w:rsidR="00302A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302A00">
        <w:rPr>
          <w:rFonts w:cs="Times New Roman" w:eastAsia="Times New Roman"/>
          <w:szCs w:val="24"/>
        </w:rPr>
        <w:t>NOVA d. o. o. Novigrad, Ulica Murvi 7, OIB 54684634926, MBS 040089424</w:t>
      </w:r>
      <w:r>
        <w:rPr>
          <w:rFonts w:cs="Times New Roman" w:eastAsia="Times New Roman"/>
          <w:szCs w:val="24"/>
        </w:rPr>
        <w:t>.</w:t>
      </w:r>
    </w:p>
    <w:p w:rsidRDefault="00302A00" w:rsidP="00302A00" w:rsidR="00302A00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02A00" w:rsidP="00302A00" w:rsidR="00302A00">
      <w:pPr>
        <w:ind w:firstLine="708"/>
        <w:rPr>
          <w:rFonts w:cs="Times New Roman" w:eastAsia="Times New Roman"/>
          <w:szCs w:val="24"/>
        </w:rPr>
      </w:pPr>
    </w:p>
    <w:p w:rsidRDefault="00302A00" w:rsidP="00302A00" w:rsidR="00302A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NOVA d. o. o. Novigrad.</w:t>
      </w:r>
    </w:p>
    <w:p w:rsidRDefault="00302A00" w:rsidP="00302A00" w:rsidR="00302A0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rujna 2016. imao neizvršene osnove za plaćanje u neprekinutom razdoblju od 120 dana u ukupnom iznosu 75.847,28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21. rujna </w:t>
      </w:r>
      <w:r>
        <w:rPr>
          <w:rFonts w:eastAsiaTheme="minorHAnsi"/>
          <w:lang w:eastAsia="en-US"/>
        </w:rPr>
        <w:lastRenderedPageBreak/>
        <w:t>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St-1015/2016-3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02A00" w:rsidP="00302A00" w:rsidR="00302A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02A00" w:rsidP="00302A00" w:rsidR="00302A0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302A00" w:rsidP="00302A00" w:rsidR="00302A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D55DA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2A00" w:rsidP="00302A00" w:rsidR="00302A00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D1CC7" w:rsidP="00302A00" w:rsidR="00302A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Kaligari, v. r. </w:t>
      </w:r>
    </w:p>
    <w:p w:rsidRDefault="00302A00" w:rsidP="00302A00" w:rsidR="00302A00">
      <w:pPr>
        <w:jc w:val="left"/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left"/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02A00" w:rsidP="00302A00" w:rsidR="00302A00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302A00" w:rsidP="00302A00" w:rsidR="00302A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02A00" w:rsidP="00302A00" w:rsidR="00302A00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rPr>
          <w:rFonts w:cs="Times New Roman" w:eastAsia="Times New Roman"/>
          <w:szCs w:val="24"/>
        </w:rPr>
      </w:pPr>
    </w:p>
    <w:p w:rsidRDefault="00302A00" w:rsidP="00302A00" w:rsidR="00302A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02A00" w:rsidP="00302A00" w:rsidR="00302A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12A7F" w:rsidP="00302A00" w:rsidR="00302A00" w:rsidRPr="00012A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2. dužnik </w:t>
      </w:r>
      <w:r w:rsidRPr="00302A00">
        <w:rPr>
          <w:rFonts w:cs="Times New Roman" w:eastAsia="Times New Roman"/>
          <w:szCs w:val="24"/>
        </w:rPr>
        <w:t>NOVA d. o. o. Novigrad, Ulica Murvi 7</w:t>
      </w:r>
      <w:r>
        <w:rPr>
          <w:rFonts w:cs="Times New Roman" w:eastAsia="Times New Roman"/>
          <w:szCs w:val="24"/>
        </w:rPr>
        <w:t>,</w:t>
      </w:r>
    </w:p>
    <w:p w:rsidRDefault="00302A00" w:rsidP="00302A00" w:rsidR="00302A0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02A00" w:rsidP="00302A00" w:rsidR="00302A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02A00" w:rsidP="00302A00" w:rsidR="00302A0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012A7F">
        <w:rPr>
          <w:rFonts w:cs="Times New Roman" w:eastAsia="Times New Roman"/>
          <w:szCs w:val="20"/>
        </w:rPr>
        <w:t xml:space="preserve">Nikola Delić, Pula, Kranjčevićeva 16, </w:t>
      </w:r>
    </w:p>
    <w:p w:rsidRDefault="00302A00" w:rsidP="00302A00" w:rsidR="00302A0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02A00" w:rsidP="00302A00" w:rsidR="00302A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02A00" w:rsidP="00302A00" w:rsidR="00302A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02A00" w:rsidP="00302A00" w:rsidR="00302A00"/>
    <w:p w:rsidRDefault="00302A00" w:rsidP="00302A00" w:rsidR="00302A00"/>
    <w:p w:rsidRDefault="00302A00" w:rsidP="00302A00" w:rsidR="00302A00"/>
    <w:p w:rsidRDefault="00302A00" w:rsidP="00302A00" w:rsidR="00302A00"/>
    <w:p w:rsidRDefault="004F5027" w:rsidR="004F5027"/>
    <w:sectPr w:rsidSect="00302A0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A7F" w:rsidP="00302A00" w:rsidR="00012A7F">
      <w:r>
        <w:separator/>
      </w:r>
    </w:p>
  </w:endnote>
  <w:endnote w:id="0" w:type="continuationSeparator">
    <w:p w:rsidRDefault="00012A7F" w:rsidP="00302A00" w:rsidR="00012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A7F" w:rsidP="00302A00" w:rsidR="00012A7F">
      <w:r>
        <w:separator/>
      </w:r>
    </w:p>
  </w:footnote>
  <w:footnote w:id="0" w:type="continuationSeparator">
    <w:p w:rsidRDefault="00012A7F" w:rsidP="00302A00" w:rsidR="00012A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A7F" w:rsidP="00302A00" w:rsidR="00012A7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D1CC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St-1015/2016-4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A7F" w:rsidP="00302A00" w:rsidR="00012A7F" w:rsidRPr="00970AE0">
    <w:pPr>
      <w:pStyle w:val="Zaglavlje"/>
      <w:jc w:val="right"/>
    </w:pPr>
    <w:r>
      <w:rPr>
        <w:szCs w:val="24"/>
      </w:rPr>
      <w:t>11 St-1015/2016-4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A1B"/>
    <w:rsid w:val="00012A7F"/>
    <w:rsid w:val="002D1CC7"/>
    <w:rsid w:val="00302A00"/>
    <w:rsid w:val="004F5027"/>
    <w:rsid w:val="00BD55DA"/>
    <w:rsid w:val="00D86E10"/>
    <w:rsid w:val="00F919C8"/>
    <w:rsid w:val="00FA3A1B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2A0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A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2A0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A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2A0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2A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2A0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C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1CC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1C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1C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2A0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2A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2A0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2A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2A0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2A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2A0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C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1CC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1C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1C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d.o.o. Novigrad</izvorni_sadrzaj>
    <derivirana_varijabla naziv="DomainObject.Predmet.ProtustrankaFormated_1">  NOVA d.o.o. Novigrad</derivirana_varijabla>
  </DomainObject.Predmet.ProtustrankaFormated>
  <DomainObject.Predmet.ProtustrankaFormatedOIB>
    <izvorni_sadrzaj>  NOVA d.o.o. Novigrad, OIB 54684634926</izvorni_sadrzaj>
    <derivirana_varijabla naziv="DomainObject.Predmet.ProtustrankaFormatedOIB_1">  NOVA d.o.o. Novigrad, OIB 54684634926</derivirana_varijabla>
  </DomainObject.Predmet.ProtustrankaFormatedOIB>
  <DomainObject.Predmet.ProtustrankaFormatedWithAdress>
    <izvorni_sadrzaj> NOVA d.o.o. Novigrad, Ulica Murvi 7, 52466 Novigrad</izvorni_sadrzaj>
    <derivirana_varijabla naziv="DomainObject.Predmet.ProtustrankaFormatedWithAdress_1"> NOVA d.o.o. Novigrad, Ulica Murvi 7, 52466 Novigrad</derivirana_varijabla>
  </DomainObject.Predmet.ProtustrankaFormatedWithAdress>
  <DomainObject.Predmet.ProtustrankaFormatedWithAdressOIB>
    <izvorni_sadrzaj> NOVA d.o.o. Novigrad, OIB 54684634926, Ulica Murvi 7, 52466 Novigrad</izvorni_sadrzaj>
    <derivirana_varijabla naziv="DomainObject.Predmet.ProtustrankaFormatedWithAdressOIB_1"> NOVA d.o.o. Novigrad, OIB 54684634926, Ulica Murvi 7, 52466 Novigrad</derivirana_varijabla>
  </DomainObject.Predmet.ProtustrankaFormatedWithAdressOIB>
  <DomainObject.Predmet.ProtustrankaWithAdress>
    <izvorni_sadrzaj>NOVA d.o.o. Novigrad Ulica Murvi 7, 52466 Novigrad</izvorni_sadrzaj>
    <derivirana_varijabla naziv="DomainObject.Predmet.ProtustrankaWithAdress_1">NOVA d.o.o. Novigrad Ulica Murvi 7, 52466 Novigrad</derivirana_varijabla>
  </DomainObject.Predmet.ProtustrankaWithAdress>
  <DomainObject.Predmet.ProtustrankaWithAdressOIB>
    <izvorni_sadrzaj>NOVA d.o.o. Novigrad, OIB 54684634926, Ulica Murvi 7, 52466 Novigrad</izvorni_sadrzaj>
    <derivirana_varijabla naziv="DomainObject.Predmet.ProtustrankaWithAdressOIB_1">NOVA d.o.o. Novigrad, OIB 54684634926, Ulica Murvi 7, 52466 Novigrad</derivirana_varijabla>
  </DomainObject.Predmet.ProtustrankaWithAdressOIB>
  <DomainObject.Predmet.ProtustrankaNazivFormated>
    <izvorni_sadrzaj>NOVA d.o.o. Novigrad</izvorni_sadrzaj>
    <derivirana_varijabla naziv="DomainObject.Predmet.ProtustrankaNazivFormated_1">NOVA d.o.o. Novigrad</derivirana_varijabla>
  </DomainObject.Predmet.ProtustrankaNazivFormated>
  <DomainObject.Predmet.ProtustrankaNazivFormatedOIB>
    <izvorni_sadrzaj>NOVA d.o.o. Novigrad, OIB 54684634926</izvorni_sadrzaj>
    <derivirana_varijabla naziv="DomainObject.Predmet.ProtustrankaNazivFormatedOIB_1">NOVA d.o.o. Novigrad, OIB 54684634926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75847.28</izvorni_sadrzaj>
    <derivirana_varijabla naziv="DomainObject.Predmet.TrenutnaVrijednost_1">75847.28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d.o.o. Novigrad</item>
    </izvorni_sadrzaj>
    <derivirana_varijabla naziv="DomainObject.Predmet.ProtuStrankaListFormated_1">
      <item>NOVA d.o.o. Novigrad</item>
    </derivirana_varijabla>
  </DomainObject.Predmet.ProtuStrankaListFormated>
  <DomainObject.Predmet.ProtuStrankaListFormatedOIB>
    <izvorni_sadrzaj>
      <item>NOVA d.o.o. Novigrad, OIB 54684634926</item>
    </izvorni_sadrzaj>
    <derivirana_varijabla naziv="DomainObject.Predmet.ProtuStrankaListFormatedOIB_1">
      <item>NOVA d.o.o. Novigrad, OIB 54684634926</item>
    </derivirana_varijabla>
  </DomainObject.Predmet.ProtuStrankaListFormatedOIB>
  <DomainObject.Predmet.ProtuStrankaListFormatedWithAdress>
    <izvorni_sadrzaj>
      <item>NOVA d.o.o. Novigrad, Ulica Murvi 7, 52466 Novigrad</item>
    </izvorni_sadrzaj>
    <derivirana_varijabla naziv="DomainObject.Predmet.ProtuStrankaListFormatedWithAdress_1">
      <item>NOVA d.o.o. Novigrad, Ulica Murvi 7, 52466 Novigrad</item>
    </derivirana_varijabla>
  </DomainObject.Predmet.ProtuStrankaListFormatedWithAdress>
  <DomainObject.Predmet.ProtuStrankaListFormatedWithAdressOIB>
    <izvorni_sadrzaj>
      <item>NOVA d.o.o. Novigrad, OIB 54684634926, Ulica Murvi 7, 52466 Novigrad</item>
    </izvorni_sadrzaj>
    <derivirana_varijabla naziv="DomainObject.Predmet.ProtuStrankaListFormatedWithAdressOIB_1">
      <item>NOVA d.o.o. Novigrad, OIB 54684634926, Ulica Murvi 7, 52466 Novigrad</item>
    </derivirana_varijabla>
  </DomainObject.Predmet.ProtuStrankaListFormatedWithAdressOIB>
  <DomainObject.Predmet.ProtuStrankaListNazivFormated>
    <izvorni_sadrzaj>
      <item>NOVA d.o.o. Novigrad</item>
    </izvorni_sadrzaj>
    <derivirana_varijabla naziv="DomainObject.Predmet.ProtuStrankaListNazivFormated_1">
      <item>NOVA d.o.o. Novigrad</item>
    </derivirana_varijabla>
  </DomainObject.Predmet.ProtuStrankaListNazivFormated>
  <DomainObject.Predmet.ProtuStrankaListNazivFormatedOIB>
    <izvorni_sadrzaj>
      <item>NOVA d.o.o. Novigrad, OIB 54684634926</item>
    </izvorni_sadrzaj>
    <derivirana_varijabla naziv="DomainObject.Predmet.ProtuStrankaListNazivFormatedOIB_1">
      <item>NOVA d.o.o. Novigrad, OIB 54684634926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d.o.o. Novigrad</izvorni_sadrzaj>
    <derivirana_varijabla naziv="DomainObject.Predmet.ProtustrankaIDrugi_1">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d.o.o. Novigrad, OIB 54684634926, Ulica Murvi 7, 52466 Novigrad</izvorni_sadrzaj>
    <derivirana_varijabla naziv="DomainObject.Predmet.ProtustrankaIDrugiAdressOIB_1">NOVA d.o.o. Novigrad, OIB 54684634926, Ulica Murvi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d.o.o. Novigrad</item>
    </izvorni_sadrzaj>
    <derivirana_varijabla naziv="DomainObject.Predmet.SudioniciListNaziv_1">
      <item>FINANCIJSKA AGENCIJA, RC RIJEKA, PODRUŽNICA PULA, PULA</item>
      <item>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d.o.o. Novigrad, OIB 54684634926, Ulica Murvi 7,52466 Novigrad</item>
    </izvorni_sadrzaj>
    <derivirana_varijabla naziv="DomainObject.Predmet.SudioniciListAdressOIB_1">
      <item>FINANCIJSKA AGENCIJA, RC RIJEKA, PODRUŽNICA PULA, PULA, OIB 85821130368, Giardini 5,52100 Pula</item>
      <item>NOVA d.o.o. Novigrad, OIB 54684634926, Ulica Murvi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54684634926</item>
    </izvorni_sadrzaj>
    <derivirana_varijabla naziv="DomainObject.Predmet.SudioniciListNazivOIB_1">
      <item>, OIB 85821130368</item>
      <item>, OIB 54684634926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4019</properties:Characters>
  <properties:Lines>96</properties:Lines>
  <properties:Paragraphs>33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2016-11-04T10:01:00Z</dcterms:created>
  <dc:creator>Mihaela Kaligari</dc:creator>
  <dc:description/>
  <cp:keywords/>
  <cp:lastModifiedBy>Mihaela Kaligari</cp:lastModifiedBy>
  <cp:lastPrinted>2016-11-08T08:44:00Z</cp:lastPrinted>
  <dcterms:modified xmlns:xsi="http://www.w3.org/2001/XMLSchema-instance" xsi:type="dcterms:W3CDTF">2016-11-08T08:44:00Z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