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596f" w14:paraId="c46596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CF48F1" w:rsidRPr="00EE084F">
        <w:rPr>
          <w:lang w:val="hr-HR"/>
        </w:rPr>
        <w:t>BIO - EKO d.o.o., Omiš, Nemira 3/V, OIB: 12679215057, MBS: 060259209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4B15CC">
        <w:rPr>
          <w:lang w:val="hr-HR"/>
        </w:rPr>
        <w:t>25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CF48F1" w:rsidRPr="00EE084F">
        <w:rPr>
          <w:lang w:val="hr-HR"/>
        </w:rPr>
        <w:t>BIO - EKO d.o.o., Omiš, Nemira 3/V, OIB: 12679215057, MBS: 060259209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4B15CC">
        <w:rPr>
          <w:lang w:val="hr-HR"/>
        </w:rPr>
        <w:t>25</w:t>
      </w:r>
      <w:r w:rsidR="00F80EC3" w:rsidRPr="001F361B">
        <w:rPr>
          <w:lang w:val="hr-HR"/>
        </w:rPr>
        <w:t xml:space="preserve">.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370FFF">
        <w:rPr>
          <w:lang w:val="hr-HR"/>
        </w:rPr>
        <w:t>14,00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C51B2C" w:rsidRPr="001F361B">
        <w:rPr>
          <w:lang w:val="hr-HR"/>
        </w:rPr>
        <w:t xml:space="preserve">se </w:t>
      </w:r>
      <w:r w:rsidR="00370FFF">
        <w:rPr>
          <w:lang w:val="hr-HR"/>
        </w:rPr>
        <w:t>Jelenko Lehki, Zagreb, Pavla Hatza 10, OIB: 96068307857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CF48F1" w:rsidRPr="00EE084F">
        <w:rPr>
          <w:lang w:val="hr-HR"/>
        </w:rPr>
        <w:t>BIO - EKO d.o.o., Omiš, Nemira 3/V, OIB: 12679215057, MBS: 060259209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E54C4">
        <w:rPr>
          <w:lang w:val="hr-HR"/>
        </w:rPr>
        <w:t>15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1F361B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1F361B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CF48F1" w:rsidRPr="00EE084F">
        <w:rPr>
          <w:lang w:val="hr-HR"/>
        </w:rPr>
        <w:t>BIO - EKO d.o.o., Omiš, Nemira 3/V, OIB: 12679215057, MBS: 060259209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CF48F1" w:rsidRPr="00EE084F">
        <w:rPr>
          <w:lang w:val="hr-HR"/>
        </w:rPr>
        <w:t xml:space="preserve">170 </w:t>
      </w:r>
      <w:r w:rsidR="00170B5C" w:rsidRPr="004B4F6C">
        <w:rPr>
          <w:lang w:val="hr-HR"/>
        </w:rPr>
        <w:t xml:space="preserve">dana, u ukupnom iznosu od </w:t>
      </w:r>
      <w:r w:rsidR="00CF48F1" w:rsidRPr="00EE084F">
        <w:rPr>
          <w:lang w:val="hr-HR"/>
        </w:rPr>
        <w:t>19.197,77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032ABD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4B15CC">
        <w:rPr>
          <w:lang w:val="hr-HR"/>
        </w:rPr>
        <w:t>25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CF48F1" w:rsidP="00F31929" w:rsidR="00CF48F1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270BCE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CF48F1" w:rsidP="00F31929" w:rsidR="00CF48F1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02C65" w:rsidRPr="00502C6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CF48F1">
      <w:t>183</w:t>
    </w:r>
    <w:r w:rsidR="001F361B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CF48F1">
      <w:t>183</w:t>
    </w:r>
    <w:r w:rsidR="001F361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0FFF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02C65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C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2C6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2C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2C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C6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2C6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2C6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2C6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- EKO d.o.o. za gospodarenje otpadom i zaštitu okoliša</izvorni_sadrzaj>
    <derivirana_varijabla naziv="DomainObject.Predmet.ProtustrankaFormated_1">  BIO - EKO d.o.o. za gospodarenje otpadom i zaštitu okoliša</derivirana_varijabla>
  </DomainObject.Predmet.ProtustrankaFormated>
  <DomainObject.Predmet.ProtustrankaFormatedOIB>
    <izvorni_sadrzaj>  BIO - EKO d.o.o. za gospodarenje otpadom i zaštitu okoliša, OIB 12679215057</izvorni_sadrzaj>
    <derivirana_varijabla naziv="DomainObject.Predmet.ProtustrankaFormatedOIB_1">  BIO - EKO d.o.o. za gospodarenje otpadom i zaštitu okoliša, OIB 12679215057</derivirana_varijabla>
  </DomainObject.Predmet.ProtustrankaFormatedOIB>
  <DomainObject.Predmet.ProtustrankaFormatedWithAdress>
    <izvorni_sadrzaj> BIO - EKO d.o.o. za gospodarenje otpadom i zaštitu okoliša, Nemira 3/V, 21310 Omiš</izvorni_sadrzaj>
    <derivirana_varijabla naziv="DomainObject.Predmet.ProtustrankaFormatedWithAdress_1"> BIO - EKO d.o.o. za gospodarenje otpadom i zaštitu okoliša, Nemira 3/V, 21310 Omiš</derivirana_varijabla>
  </DomainObject.Predmet.ProtustrankaFormatedWithAdress>
  <DomainObject.Predmet.ProtustrankaFormatedWithAdressOIB>
    <izvorni_sadrzaj> BIO - EKO d.o.o. za gospodarenje otpadom i zaštitu okoliša, OIB 12679215057, Nemira 3/V, 21310 Omiš</izvorni_sadrzaj>
    <derivirana_varijabla naziv="DomainObject.Predmet.ProtustrankaFormatedWithAdressOIB_1"> BIO - EKO d.o.o. za gospodarenje otpadom i zaštitu okoliša, OIB 12679215057, Nemira 3/V, 21310 Omiš</derivirana_varijabla>
  </DomainObject.Predmet.ProtustrankaFormatedWithAdressOIB>
  <DomainObject.Predmet.ProtustrankaWithAdress>
    <izvorni_sadrzaj>BIO - EKO d.o.o. za gospodarenje otpadom i zaštitu okoliša Nemira 3/V, 21310 Omiš</izvorni_sadrzaj>
    <derivirana_varijabla naziv="DomainObject.Predmet.ProtustrankaWithAdress_1">BIO - EKO d.o.o. za gospodarenje otpadom i zaštitu okoliša Nemira 3/V, 21310 Omiš</derivirana_varijabla>
  </DomainObject.Predmet.ProtustrankaWithAdress>
  <DomainObject.Predmet.ProtustrankaWithAdressOIB>
    <izvorni_sadrzaj>BIO - EKO d.o.o. za gospodarenje otpadom i zaštitu okoliša, OIB 12679215057, Nemira 3/V, 21310 Omiš</izvorni_sadrzaj>
    <derivirana_varijabla naziv="DomainObject.Predmet.ProtustrankaWithAdressOIB_1">BIO - EKO d.o.o. za gospodarenje otpadom i zaštitu okoliša, OIB 12679215057, Nemira 3/V, 21310 Omiš</derivirana_varijabla>
  </DomainObject.Predmet.ProtustrankaWithAdressOIB>
  <DomainObject.Predmet.ProtustrankaNazivFormated>
    <izvorni_sadrzaj>BIO - EKO d.o.o. za gospodarenje otpadom i zaštitu okoliša</izvorni_sadrzaj>
    <derivirana_varijabla naziv="DomainObject.Predmet.ProtustrankaNazivFormated_1">BIO - EKO d.o.o. za gospodarenje otpadom i zaštitu okoliša</derivirana_varijabla>
  </DomainObject.Predmet.ProtustrankaNazivFormated>
  <DomainObject.Predmet.ProtustrankaNazivFormatedOIB>
    <izvorni_sadrzaj>BIO - EKO d.o.o. za gospodarenje otpadom i zaštitu okoliša, OIB 12679215057</izvorni_sadrzaj>
    <derivirana_varijabla naziv="DomainObject.Predmet.ProtustrankaNazivFormatedOIB_1">BIO - EKO d.o.o. za gospodarenje otpadom i zaštitu okoliša, OIB 12679215057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19197.77</izvorni_sadrzaj>
    <derivirana_varijabla naziv="DomainObject.Predmet.TrenutnaVrijednost_1">19197.77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BIO - EKO d.o.o. za gospodarenje otpadom i zaštitu okoliša</item>
    </izvorni_sadrzaj>
    <derivirana_varijabla naziv="DomainObject.Predmet.ProtuStrankaListFormated_1">
      <item>BIO - EKO d.o.o. za gospodarenje otpadom i zaštitu okoliša</item>
    </derivirana_varijabla>
  </DomainObject.Predmet.ProtuStrankaListFormated>
  <DomainObject.Predmet.ProtuStrankaListFormatedOIB>
    <izvorni_sadrzaj>
      <item>BIO - EKO d.o.o. za gospodarenje otpadom i zaštitu okoliša, OIB 12679215057</item>
    </izvorni_sadrzaj>
    <derivirana_varijabla naziv="DomainObject.Predmet.ProtuStrankaListFormatedOIB_1">
      <item>BIO - EKO d.o.o. za gospodarenje otpadom i zaštitu okoliša, OIB 12679215057</item>
    </derivirana_varijabla>
  </DomainObject.Predmet.ProtuStrankaListFormatedOIB>
  <DomainObject.Predmet.ProtuStrankaListFormatedWithAdress>
    <izvorni_sadrzaj>
      <item>BIO - EKO d.o.o. za gospodarenje otpadom i zaštitu okoliša, Nemira 3/V, 21310 Omiš</item>
    </izvorni_sadrzaj>
    <derivirana_varijabla naziv="DomainObject.Predmet.ProtuStrankaListFormatedWithAdress_1">
      <item>BIO - EKO d.o.o. za gospodarenje otpadom i zaštitu okoliša, Nemira 3/V, 21310 Omiš</item>
    </derivirana_varijabla>
  </DomainObject.Predmet.ProtuStrankaListFormatedWithAdress>
  <DomainObject.Predmet.ProtuStrankaListFormatedWithAdressOIB>
    <izvorni_sadrzaj>
      <item>BIO - EKO d.o.o. za gospodarenje otpadom i zaštitu okoliša, OIB 12679215057, Nemira 3/V, 21310 Omiš</item>
    </izvorni_sadrzaj>
    <derivirana_varijabla naziv="DomainObject.Predmet.ProtuStrankaListFormatedWithAdressOIB_1">
      <item>BIO - EKO d.o.o. za gospodarenje otpadom i zaštitu okoliša, OIB 12679215057, Nemira 3/V, 21310 Omiš</item>
    </derivirana_varijabla>
  </DomainObject.Predmet.ProtuStrankaListFormatedWithAdressOIB>
  <DomainObject.Predmet.ProtuStrankaListNazivFormated>
    <izvorni_sadrzaj>
      <item>BIO - EKO d.o.o. za gospodarenje otpadom i zaštitu okoliša</item>
    </izvorni_sadrzaj>
    <derivirana_varijabla naziv="DomainObject.Predmet.ProtuStrankaListNazivFormated_1">
      <item>BIO - EKO d.o.o. za gospodarenje otpadom i zaštitu okoliša</item>
    </derivirana_varijabla>
  </DomainObject.Predmet.ProtuStrankaListNazivFormated>
  <DomainObject.Predmet.ProtuStrankaListNazivFormatedOIB>
    <izvorni_sadrzaj>
      <item>BIO - EKO d.o.o. za gospodarenje otpadom i zaštitu okoliša, OIB 12679215057</item>
    </izvorni_sadrzaj>
    <derivirana_varijabla naziv="DomainObject.Predmet.ProtuStrankaListNazivFormatedOIB_1">
      <item>BIO - EKO d.o.o. za gospodarenje otpadom i zaštitu okoliša, OIB 12679215057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BIO - EKO d.o.o. za gospodarenje otpadom i zaštitu okoliša</izvorni_sadrzaj>
    <derivirana_varijabla naziv="DomainObject.Predmet.ProtustrankaIDrugi_1">BIO - EKO d.o.o. za gospodarenje otpadom i zaštitu okoliša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BIO - EKO d.o.o. za gospodarenje otpadom i zaštitu okoliša, OIB 12679215057, Nemira 3/V, 21310 Omiš</izvorni_sadrzaj>
    <derivirana_varijabla naziv="DomainObject.Predmet.ProtustrankaIDrugiAdressOIB_1">BIO - EKO d.o.o. za gospodarenje otpadom i zaštitu okoliša, OIB 12679215057, Nemira 3/V,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- EKO d.o.o. za gospodarenje otpadom i zaštitu okoliša</item>
      <item>FINANCIJSKA AGENCIJA, RC SPLIT</item>
    </izvorni_sadrzaj>
    <derivirana_varijabla naziv="DomainObject.Predmet.SudioniciListNaziv_1">
      <item>BIO - EKO d.o.o. za gospodarenje otpadom i zaštitu okoliša</item>
      <item>FINANCIJSKA AGENCIJA, RC SPLIT</item>
    </derivirana_varijabla>
  </DomainObject.Predmet.SudioniciListNaziv>
  <DomainObject.Predmet.SudioniciListAdressOIB>
    <izvorni_sadrzaj>
      <item>BIO - EKO d.o.o. za gospodarenje otpadom i zaštitu okoliša, OIB 12679215057, Nemira 3/V,21310 Omiš</item>
      <item>FINANCIJSKA AGENCIJA, RC SPLIT, OIB 85821130368, Mažuranićevo šetalište 24 b,21000 Split</item>
    </izvorni_sadrzaj>
    <derivirana_varijabla naziv="DomainObject.Predmet.SudioniciListAdressOIB_1">
      <item>BIO - EKO d.o.o. za gospodarenje otpadom i zaštitu okoliša, OIB 12679215057, Nemira 3/V,21310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12679215057</item>
      <item>, OIB 85821130368</item>
    </izvorni_sadrzaj>
    <derivirana_varijabla naziv="DomainObject.Predmet.SudioniciListNazivOIB_1">
      <item>, OIB 12679215057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2BFAD-5CFA-45A1-96D5-6C4983AA9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4243</properties:Characters>
  <properties:Lines>114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2016-07-25T08:32:00Z</dcterms:created>
  <dc:creator>wsadmin</dc:creator>
  <cp:lastModifiedBy>Goran Radanović</cp:lastModifiedBy>
  <cp:lastPrinted>2016-07-25T11:39:00Z</cp:lastPrinted>
  <dcterms:modified xmlns:xsi="http://www.w3.org/2001/XMLSchema-instance" xsi:type="dcterms:W3CDTF">2016-07-25T11:43:00Z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