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8b0f" w14:paraId="66e8b0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571F34">
        <w:t>1961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71F34">
        <w:t>1961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334E6B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71F34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571F34" w:rsidRPr="00571F34">
        <w:t>PMVD d.o.o. - u likvidaciji</w:t>
      </w:r>
      <w:r w:rsidR="00C95BAB">
        <w:t xml:space="preserve">, </w:t>
      </w:r>
      <w:r w:rsidR="00571F34" w:rsidRPr="00571F34">
        <w:t>Kutina</w:t>
      </w:r>
      <w:r w:rsidR="00C95BAB">
        <w:t>,</w:t>
      </w:r>
      <w:r w:rsidR="009874CF" w:rsidRPr="009874CF">
        <w:t xml:space="preserve"> </w:t>
      </w:r>
      <w:r w:rsidR="00571F34" w:rsidRPr="00571F34">
        <w:t>Repušnica, Gajeva 152</w:t>
      </w:r>
      <w:r w:rsidR="00C95BAB" w:rsidRPr="009F1879">
        <w:t>, MBS:</w:t>
      </w:r>
      <w:r w:rsidR="00C95BAB">
        <w:t xml:space="preserve"> </w:t>
      </w:r>
      <w:r w:rsidR="00571F34" w:rsidRPr="00571F34">
        <w:t>080331065</w:t>
      </w:r>
      <w:r w:rsidR="00C95BAB" w:rsidRPr="009F1879">
        <w:t>, OIB:</w:t>
      </w:r>
      <w:r w:rsidR="00C95BAB">
        <w:t xml:space="preserve"> </w:t>
      </w:r>
      <w:r w:rsidR="00571F34" w:rsidRPr="00571F34">
        <w:t>87317839526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9874C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</w:p>
    <w:p w:rsidRDefault="00C37C24" w:rsidP="009874CF" w:rsidR="00AC4528">
      <w:pPr>
        <w:pStyle w:val="Odlomakpopisa"/>
        <w:ind w:left="1428"/>
      </w:pPr>
      <w:r>
        <w:t xml:space="preserve"> </w:t>
      </w:r>
      <w:r w:rsidR="00571F34">
        <w:t>18</w:t>
      </w:r>
      <w:r w:rsidR="004D4107">
        <w:t>.</w:t>
      </w:r>
      <w:r w:rsidR="00571F34">
        <w:t>424</w:t>
      </w:r>
      <w:r w:rsidR="009874CF">
        <w:t>,</w:t>
      </w:r>
      <w:r w:rsidR="00571F34">
        <w:t>32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4E6B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34E6B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511AA"/>
    <w:rsid w:val="00470114"/>
    <w:rsid w:val="00481539"/>
    <w:rsid w:val="004A346D"/>
    <w:rsid w:val="004B337A"/>
    <w:rsid w:val="004D4107"/>
    <w:rsid w:val="004D7C50"/>
    <w:rsid w:val="004F3962"/>
    <w:rsid w:val="00503745"/>
    <w:rsid w:val="00503C0F"/>
    <w:rsid w:val="0053446F"/>
    <w:rsid w:val="005648D9"/>
    <w:rsid w:val="00571F34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874CF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F5DD5"/>
    <w:rsid w:val="00F034D3"/>
    <w:rsid w:val="00F10DDE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St-1961/2015</izvorni_sadrzaj>
    <derivirana_varijabla naziv="DomainObject.Predmet.OznakaBroj_1">St-1961/2015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PMVD d.o.o. - u likvidaciji</izvorni_sadrzaj>
    <derivirana_varijabla naziv="DomainObject.Predmet.ProtustrankaFormated_1">  PMVD d.o.o. - u likvidaciji</derivirana_varijabla>
  </DomainObject.Predmet.ProtustrankaFormated>
  <DomainObject.Predmet.ProtustrankaFormatedOIB>
    <izvorni_sadrzaj>  PMVD d.o.o. - u likvidaciji, OIB 87317839526</izvorni_sadrzaj>
    <derivirana_varijabla naziv="DomainObject.Predmet.ProtustrankaFormatedOIB_1">  PMVD d.o.o. - u likvidaciji, OIB 87317839526</derivirana_varijabla>
  </DomainObject.Predmet.ProtustrankaFormatedOIB>
  <DomainObject.Predmet.ProtustrankaFormatedWithAdress>
    <izvorni_sadrzaj> PMVD d.o.o. - u likvidaciji, Repušnica, Gajeva 152, 44320 Kutina</izvorni_sadrzaj>
    <derivirana_varijabla naziv="DomainObject.Predmet.ProtustrankaFormatedWithAdress_1"> PMVD d.o.o. - u likvidaciji, Repušnica, Gajeva 152, 44320 Kutina</derivirana_varijabla>
  </DomainObject.Predmet.ProtustrankaFormatedWithAdress>
  <DomainObject.Predmet.ProtustrankaFormatedWithAdressOIB>
    <izvorni_sadrzaj> PMVD d.o.o. - u likvidaciji, OIB 87317839526, Repušnica, Gajeva 152, 44320 Kutina</izvorni_sadrzaj>
    <derivirana_varijabla naziv="DomainObject.Predmet.ProtustrankaFormatedWithAdressOIB_1"> PMVD d.o.o. - u likvidaciji, OIB 87317839526, Repušnica, Gajeva 152, 44320 Kutina</derivirana_varijabla>
  </DomainObject.Predmet.ProtustrankaFormatedWithAdressOIB>
  <DomainObject.Predmet.ProtustrankaWithAdress>
    <izvorni_sadrzaj>PMVD d.o.o. - u likvidaciji Repušnica, Gajeva 152, 44320 Kutina</izvorni_sadrzaj>
    <derivirana_varijabla naziv="DomainObject.Predmet.ProtustrankaWithAdress_1">PMVD d.o.o. - u likvidaciji Repušnica, Gajeva 152, 44320 Kutina</derivirana_varijabla>
  </DomainObject.Predmet.ProtustrankaWithAdress>
  <DomainObject.Predmet.ProtustrankaWithAdressOIB>
    <izvorni_sadrzaj>PMVD d.o.o. - u likvidaciji, OIB 87317839526, Repušnica, Gajeva 152, 44320 Kutina</izvorni_sadrzaj>
    <derivirana_varijabla naziv="DomainObject.Predmet.ProtustrankaWithAdressOIB_1">PMVD d.o.o. - u likvidaciji, OIB 87317839526, Repušnica, Gajeva 152, 44320 Kutina</derivirana_varijabla>
  </DomainObject.Predmet.ProtustrankaWithAdressOIB>
  <DomainObject.Predmet.ProtustrankaNazivFormated>
    <izvorni_sadrzaj>PMVD d.o.o. - u likvidaciji</izvorni_sadrzaj>
    <derivirana_varijabla naziv="DomainObject.Predmet.ProtustrankaNazivFormated_1">PMVD d.o.o. - u likvidaciji</derivirana_varijabla>
  </DomainObject.Predmet.ProtustrankaNazivFormated>
  <DomainObject.Predmet.ProtustrankaNazivFormatedOIB>
    <izvorni_sadrzaj>PMVD d.o.o. - u likvidaciji, OIB 87317839526</izvorni_sadrzaj>
    <derivirana_varijabla naziv="DomainObject.Predmet.ProtustrankaNazivFormatedOIB_1">PMVD d.o.o. - u likvidaciji, OIB 87317839526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PMVD d.o.o. - u likvidaciji</item>
    </izvorni_sadrzaj>
    <derivirana_varijabla naziv="DomainObject.Predmet.ProtuStrankaListFormated_1">
      <item>PMVD d.o.o. - u likvidaciji</item>
    </derivirana_varijabla>
  </DomainObject.Predmet.ProtuStrankaListFormated>
  <DomainObject.Predmet.ProtuStrankaListFormatedOIB>
    <izvorni_sadrzaj>
      <item>PMVD d.o.o. - u likvidaciji, OIB 87317839526</item>
    </izvorni_sadrzaj>
    <derivirana_varijabla naziv="DomainObject.Predmet.ProtuStrankaListFormatedOIB_1">
      <item>PMVD d.o.o. - u likvidaciji, OIB 87317839526</item>
    </derivirana_varijabla>
  </DomainObject.Predmet.ProtuStrankaListFormatedOIB>
  <DomainObject.Predmet.ProtuStrankaListFormatedWithAdress>
    <izvorni_sadrzaj>
      <item>PMVD d.o.o. - u likvidaciji, Repušnica, Gajeva 152, 44320 Kutina</item>
    </izvorni_sadrzaj>
    <derivirana_varijabla naziv="DomainObject.Predmet.ProtuStrankaListFormatedWithAdress_1">
      <item>PMVD d.o.o. - u likvidaciji, Repušnica, Gajeva 152, 44320 Kutina</item>
    </derivirana_varijabla>
  </DomainObject.Predmet.ProtuStrankaListFormatedWithAdress>
  <DomainObject.Predmet.ProtuStrankaListFormatedWithAdressOIB>
    <izvorni_sadrzaj>
      <item>PMVD d.o.o. - u likvidaciji, OIB 87317839526, Repušnica, Gajeva 152, 44320 Kutina</item>
    </izvorni_sadrzaj>
    <derivirana_varijabla naziv="DomainObject.Predmet.ProtuStrankaListFormatedWithAdressOIB_1">
      <item>PMVD d.o.o. - u likvidaciji, OIB 87317839526, Repušnica, Gajeva 152, 44320 Kutina</item>
    </derivirana_varijabla>
  </DomainObject.Predmet.ProtuStrankaListFormatedWithAdressOIB>
  <DomainObject.Predmet.ProtuStrankaListNazivFormated>
    <izvorni_sadrzaj>
      <item>PMVD d.o.o. - u likvidaciji</item>
    </izvorni_sadrzaj>
    <derivirana_varijabla naziv="DomainObject.Predmet.ProtuStrankaListNazivFormated_1">
      <item>PMVD d.o.o. - u likvidaciji</item>
    </derivirana_varijabla>
  </DomainObject.Predmet.ProtuStrankaListNazivFormated>
  <DomainObject.Predmet.ProtuStrankaListNazivFormatedOIB>
    <izvorni_sadrzaj>
      <item>PMVD d.o.o. - u likvidaciji, OIB 87317839526</item>
    </izvorni_sadrzaj>
    <derivirana_varijabla naziv="DomainObject.Predmet.ProtuStrankaListNazivFormatedOIB_1">
      <item>PMVD d.o.o. - u likvidaciji, OIB 87317839526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PMVD d.o.o. - u likvidaciji</izvorni_sadrzaj>
    <derivirana_varijabla naziv="DomainObject.Predmet.ProtustrankaIDrugi_1">PMVD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PMVD d.o.o. - u likvidaciji, OIB 87317839526, Repušnica, Gajeva 152, 44320 Kutina</izvorni_sadrzaj>
    <derivirana_varijabla naziv="DomainObject.Predmet.ProtustrankaIDrugiAdressOIB_1">PMVD d.o.o. - u likvidaciji, OIB 87317839526, Repušnica, Gajeva 152,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PMVD d.o.o. - u likvidaciji</item>
    </izvorni_sadrzaj>
    <derivirana_varijabla naziv="DomainObject.Predmet.SudioniciListNaziv_1">
      <item>FINA Regionalni centar Zagreb</item>
      <item>PMVD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PMVD d.o.o. - u likvidaciji, OIB 87317839526, Repušnica, Gajeva 152,44320 Kutina</item>
    </izvorni_sadrzaj>
    <derivirana_varijabla naziv="DomainObject.Predmet.SudioniciListAdressOIB_1">
      <item>FINA Regionalni centar Zagreb, OIB 85821130368, Trg svibanjskih žrtava 1995. 1,10000 Zagreb</item>
      <item>PMVD d.o.o. - u likvidaciji, OIB 87317839526, Repušnica, Gajeva 152,44320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87317839526</item>
    </izvorni_sadrzaj>
    <derivirana_varijabla naziv="DomainObject.Predmet.SudioniciListNazivOIB_1">
      <item>, OIB 85821130368</item>
      <item>, OIB 87317839526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1359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2016-02-12T07:29:00Z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2016-02-16T14:16:00Z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