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b446" w14:paraId="4fab44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2F555D">
        <w:t>85</w:t>
      </w:r>
      <w:r w:rsidR="00BB396F">
        <w:t>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B396F">
        <w:t>5. veljače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2F555D" w:rsidRPr="00C2249B">
        <w:t>KOZAKIV d.o.o.</w:t>
      </w:r>
      <w:r w:rsidR="002F555D">
        <w:t xml:space="preserve"> Zagreb, Kozari bok 6. odvojak 12, MBS: </w:t>
      </w:r>
      <w:r w:rsidR="002F555D" w:rsidRPr="00C2249B">
        <w:t>080121556</w:t>
      </w:r>
      <w:r w:rsidR="002F555D">
        <w:t xml:space="preserve">, OIB: </w:t>
      </w:r>
      <w:r w:rsidR="002F555D" w:rsidRPr="00C2249B">
        <w:t>02248764554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2F555D">
        <w:t>151.183,77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BB396F">
        <w:t>5. veljače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2F555D"/>
    <w:rsid w:val="00325398"/>
    <w:rsid w:val="003538DF"/>
    <w:rsid w:val="0038246E"/>
    <w:rsid w:val="003D35F9"/>
    <w:rsid w:val="003E3A15"/>
    <w:rsid w:val="003E5D1C"/>
    <w:rsid w:val="00413F4C"/>
    <w:rsid w:val="004721E3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9E3A77"/>
    <w:rsid w:val="00A71431"/>
    <w:rsid w:val="00AC4528"/>
    <w:rsid w:val="00AD027A"/>
    <w:rsid w:val="00B82F18"/>
    <w:rsid w:val="00BB396F"/>
    <w:rsid w:val="00C836B9"/>
    <w:rsid w:val="00C958E9"/>
    <w:rsid w:val="00CE7362"/>
    <w:rsid w:val="00D01B78"/>
    <w:rsid w:val="00D66226"/>
    <w:rsid w:val="00D6662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3A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A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A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A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A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3A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A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A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A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A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St-85/2016</izvorni_sadrzaj>
    <derivirana_varijabla naziv="DomainObject.Predmet.OznakaBroj_1">St-85/2016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KOZAKIV d.o.o. zastupanog po punomoćniku Ivica Kozakiv</izvorni_sadrzaj>
    <derivirana_varijabla naziv="DomainObject.Predmet.ProtustrankaFormated_1">  KOZAKIV d.o.o. zastupanog po punomoćniku Ivica Kozakiv</derivirana_varijabla>
  </DomainObject.Predmet.ProtustrankaFormated>
  <DomainObject.Predmet.ProtustrankaFormatedOIB>
    <izvorni_sadrzaj>  KOZAKIV d.o.o., OIB 02248764554 zastupanog po punomoćniku Ivica Kozakiv</izvorni_sadrzaj>
    <derivirana_varijabla naziv="DomainObject.Predmet.ProtustrankaFormatedOIB_1">  KOZAKIV d.o.o., OIB 02248764554 zastupanog po punomoćniku Ivica Kozakiv</derivirana_varijabla>
  </DomainObject.Predmet.ProtustrankaFormatedOIB>
  <DomainObject.Predmet.ProtustrankaFormatedWithAdress>
    <izvorni_sadrzaj> KOZAKIV d.o.o., Kozari Bok 6. Odvojak 12, 10000 Zagreb zastupanog po punomoćniku Ivica Kozakiv</izvorni_sadrzaj>
    <derivirana_varijabla naziv="DomainObject.Predmet.ProtustrankaFormatedWithAdress_1"> KOZAKIV d.o.o., Kozari Bok 6. Odvojak 12, 10000 Zagreb zastupanog po punomoćniku Ivica Kozakiv</derivirana_varijabla>
  </DomainObject.Predmet.ProtustrankaFormatedWithAdress>
  <DomainObject.Predmet.ProtustrankaFormatedWithAdressOIB>
    <izvorni_sadrzaj> KOZAKIV d.o.o., OIB 02248764554, Kozari Bok 6. Odvojak 12, 10000 Zagreb zastupanog po punomoćniku Ivica Kozakiv</izvorni_sadrzaj>
    <derivirana_varijabla naziv="DomainObject.Predmet.ProtustrankaFormatedWithAdressOIB_1"> KOZAKIV d.o.o., OIB 02248764554, Kozari Bok 6. Odvojak 12, 10000 Zagreb zastupanog po punomoćniku Ivica Kozakiv</derivirana_varijabla>
  </DomainObject.Predmet.ProtustrankaFormatedWithAdressOIB>
  <DomainObject.Predmet.ProtustrankaWithAdress>
    <izvorni_sadrzaj>KOZAKIV d.o.o. Kozari Bok 6. Odvojak 12, 10000 Zagreb</izvorni_sadrzaj>
    <derivirana_varijabla naziv="DomainObject.Predmet.ProtustrankaWithAdress_1">KOZAKIV d.o.o. Kozari Bok 6. Odvojak 12, 10000 Zagreb</derivirana_varijabla>
  </DomainObject.Predmet.ProtustrankaWithAdress>
  <DomainObject.Predmet.ProtustrankaWithAdressOIB>
    <izvorni_sadrzaj>KOZAKIV d.o.o., OIB 02248764554, Kozari Bok 6. Odvojak 12, 10000 Zagreb</izvorni_sadrzaj>
    <derivirana_varijabla naziv="DomainObject.Predmet.ProtustrankaWithAdressOIB_1">KOZAKIV d.o.o., OIB 02248764554, Kozari Bok 6. Odvojak 12, 10000 Zagreb</derivirana_varijabla>
  </DomainObject.Predmet.ProtustrankaWithAdressOIB>
  <DomainObject.Predmet.ProtustrankaNazivFormated>
    <izvorni_sadrzaj>KOZAKIV d.o.o.</izvorni_sadrzaj>
    <derivirana_varijabla naziv="DomainObject.Predmet.ProtustrankaNazivFormated_1">KOZAKIV d.o.o.</derivirana_varijabla>
  </DomainObject.Predmet.ProtustrankaNazivFormated>
  <DomainObject.Predmet.ProtustrankaNazivFormatedOIB>
    <izvorni_sadrzaj>KOZAKIV d.o.o., OIB 02248764554</izvorni_sadrzaj>
    <derivirana_varijabla naziv="DomainObject.Predmet.ProtustrankaNazivFormatedOIB_1">KOZAKIV d.o.o., OIB 02248764554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KOZAKIV d.o.o. zastupanog po punomoćniku Ivica Kozakiv</item>
    </izvorni_sadrzaj>
    <derivirana_varijabla naziv="DomainObject.Predmet.ProtuStrankaListFormated_1">
      <item>KOZAKIV d.o.o. zastupanog po punomoćniku Ivica Kozakiv</item>
    </derivirana_varijabla>
  </DomainObject.Predmet.ProtuStrankaListFormated>
  <DomainObject.Predmet.ProtuStrankaListFormatedOIB>
    <izvorni_sadrzaj>
      <item>KOZAKIV d.o.o., OIB 02248764554 zastupanog po punomoćniku Ivica Kozakiv</item>
    </izvorni_sadrzaj>
    <derivirana_varijabla naziv="DomainObject.Predmet.ProtuStrankaListFormatedOIB_1">
      <item>KOZAKIV d.o.o., OIB 02248764554 zastupanog po punomoćniku Ivica Kozakiv</item>
    </derivirana_varijabla>
  </DomainObject.Predmet.ProtuStrankaListFormatedOIB>
  <DomainObject.Predmet.ProtuStrankaListFormatedWithAdress>
    <izvorni_sadrzaj>
      <item>KOZAKIV d.o.o., Kozari Bok 6. Odvojak 12, 10000 Zagreb zastupanog po punomoćniku Ivica Kozakiv</item>
    </izvorni_sadrzaj>
    <derivirana_varijabla naziv="DomainObject.Predmet.ProtuStrankaListFormatedWithAdress_1">
      <item>KOZAKIV d.o.o., Kozari Bok 6. Odvojak 12, 10000 Zagreb zastupanog po punomoćniku Ivica Kozakiv</item>
    </derivirana_varijabla>
  </DomainObject.Predmet.ProtuStrankaListFormatedWithAdress>
  <DomainObject.Predmet.ProtuStrankaListFormatedWithAdressOIB>
    <izvorni_sadrzaj>
      <item>KOZAKIV d.o.o., OIB 02248764554, Kozari Bok 6. Odvojak 12, 10000 Zagreb zastupanog po punomoćniku Ivica Kozakiv</item>
    </izvorni_sadrzaj>
    <derivirana_varijabla naziv="DomainObject.Predmet.ProtuStrankaListFormatedWithAdressOIB_1">
      <item>KOZAKIV d.o.o., OIB 02248764554, Kozari Bok 6. Odvojak 12, 10000 Zagreb zastupanog po punomoćniku Ivica Kozakiv</item>
    </derivirana_varijabla>
  </DomainObject.Predmet.ProtuStrankaListFormatedWithAdressOIB>
  <DomainObject.Predmet.ProtuStrankaListNazivFormated>
    <izvorni_sadrzaj>
      <item>KOZAKIV d.o.o.</item>
    </izvorni_sadrzaj>
    <derivirana_varijabla naziv="DomainObject.Predmet.ProtuStrankaListNazivFormated_1">
      <item>KOZAKIV d.o.o.</item>
    </derivirana_varijabla>
  </DomainObject.Predmet.ProtuStrankaListNazivFormated>
  <DomainObject.Predmet.ProtuStrankaListNazivFormatedOIB>
    <izvorni_sadrzaj>
      <item>KOZAKIV d.o.o., OIB 02248764554</item>
    </izvorni_sadrzaj>
    <derivirana_varijabla naziv="DomainObject.Predmet.ProtuStrankaListNazivFormatedOIB_1">
      <item>KOZAKIV d.o.o., OIB 02248764554</item>
    </derivirana_varijabla>
  </DomainObject.Predmet.ProtuStrankaListNazivFormatedOIB>
  <DomainObject.Predmet.OstaliListFormated>
    <izvorni_sadrzaj>
      <item>Ivica Kozakiv punomoćnik sudionika u postupku KOZAKIV d.o.o.</item>
    </izvorni_sadrzaj>
    <derivirana_varijabla naziv="DomainObject.Predmet.OstaliListFormated_1">
      <item>Ivica Kozakiv punomoćnik sudionika u postupku KOZAKIV d.o.o.</item>
    </derivirana_varijabla>
  </DomainObject.Predmet.OstaliListFormated>
  <DomainObject.Predmet.OstaliListFormatedOIB>
    <izvorni_sadrzaj>
      <item>Ivica Kozakiv, OIB 69532744715 punomoćnik sudionika u postupku KOZAKIV d.o.o.</item>
    </izvorni_sadrzaj>
    <derivirana_varijabla naziv="DomainObject.Predmet.OstaliListFormatedOIB_1">
      <item>Ivica Kozakiv, OIB 69532744715 punomoćnik sudionika u postupku KOZAKIV d.o.o.</item>
    </derivirana_varijabla>
  </DomainObject.Predmet.OstaliListFormatedOIB>
  <DomainObject.Predmet.OstaliListFormatedWithAdress>
    <izvorni_sadrzaj>
      <item>Ivica Kozakiv, Kozari Bok Vi.odvojak 12, 10000 Zagreb punomoćnik sudionika u postupku KOZAKIV d.o.o.</item>
    </izvorni_sadrzaj>
    <derivirana_varijabla naziv="DomainObject.Predmet.OstaliListFormatedWithAdress_1">
      <item>Ivica Kozakiv, Kozari Bok Vi.odvojak 12, 10000 Zagreb punomoćnik sudionika u postupku KOZAKIV d.o.o.</item>
    </derivirana_varijabla>
  </DomainObject.Predmet.OstaliListFormatedWithAdress>
  <DomainObject.Predmet.OstaliListFormatedWithAdressOIB>
    <izvorni_sadrzaj>
      <item>Ivica Kozakiv, OIB 69532744715, Kozari Bok Vi.odvojak 12, 10000 Zagreb punomoćnik sudionika u postupku KOZAKIV d.o.o.</item>
    </izvorni_sadrzaj>
    <derivirana_varijabla naziv="DomainObject.Predmet.OstaliListFormatedWithAdressOIB_1">
      <item>Ivica Kozakiv, OIB 69532744715, Kozari Bok Vi.odvojak 12, 10000 Zagreb punomoćnik sudionika u postupku KOZAKIV d.o.o.</item>
    </derivirana_varijabla>
  </DomainObject.Predmet.OstaliListFormatedWithAdressOIB>
  <DomainObject.Predmet.OstaliListNazivFormated>
    <izvorni_sadrzaj>
      <item>Ivica Kozakiv</item>
    </izvorni_sadrzaj>
    <derivirana_varijabla naziv="DomainObject.Predmet.OstaliListNazivFormated_1">
      <item>Ivica Kozakiv</item>
    </derivirana_varijabla>
  </DomainObject.Predmet.OstaliListNazivFormated>
  <DomainObject.Predmet.OstaliListNazivFormatedOIB>
    <izvorni_sadrzaj>
      <item>Ivica Kozakiv, OIB 69532744715</item>
    </izvorni_sadrzaj>
    <derivirana_varijabla naziv="DomainObject.Predmet.OstaliListNazivFormatedOIB_1">
      <item>Ivica Kozakiv, OIB 69532744715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KOZAKIV d.o.o.</izvorni_sadrzaj>
    <derivirana_varijabla naziv="DomainObject.Predmet.ProtustrankaIDrugi_1">KOZAKIV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KOZAKIV d.o.o., OIB 02248764554, Kozari Bok 6. Odvojak 12, 10000 Zagreb</izvorni_sadrzaj>
    <derivirana_varijabla naziv="DomainObject.Predmet.ProtustrankaIDrugiAdressOIB_1">KOZAKIV d.o.o., OIB 02248764554, Kozari Bok 6. Odvojak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KOZAKIV d.o.o.</item>
      <item>Ivica Kozakiv</item>
    </izvorni_sadrzaj>
    <derivirana_varijabla naziv="DomainObject.Predmet.SudioniciListNaziv_1">
      <item>FINA Regionalni centar Zagreb</item>
      <item>KOZAKIV d.o.o.</item>
      <item>Ivica Kozakiv</item>
    </derivirana_varijabla>
  </DomainObject.Predmet.SudioniciListNaziv>
  <DomainObject.Predmet.SudioniciListAdressOIB>
    <izvorni_sadrzaj>
      <item>FINA Regionalni centar Zagreb, OIB 85821130368, Trg svibanjskih žrtava 1995. 1,10000 Zagreb</item>
      <item>KOZAKIV d.o.o., OIB 02248764554, Kozari Bok 6. Odvojak 12,10000 Zagreb</item>
      <item>Ivica Kozakiv, OIB 69532744715, Kozari Bok Vi.odvojak 12,10000 Zagreb</item>
    </izvorni_sadrzaj>
    <derivirana_varijabla naziv="DomainObject.Predmet.SudioniciListAdressOIB_1">
      <item>FINA Regionalni centar Zagreb, OIB 85821130368, Trg svibanjskih žrtava 1995. 1,10000 Zagreb</item>
      <item>KOZAKIV d.o.o., OIB 02248764554, Kozari Bok 6. Odvojak 12,10000 Zagreb</item>
      <item>Ivica Kozakiv, OIB 69532744715, Kozari Bok Vi.odvojak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02248764554</item>
      <item>, OIB 69532744715</item>
    </izvorni_sadrzaj>
    <derivirana_varijabla naziv="DomainObject.Predmet.SudioniciListNazivOIB_1">
      <item>, OIB 85821130368</item>
      <item>, OIB 02248764554</item>
      <item>, OIB 69532744715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1293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2016-02-05T13:13:00Z</dcterms:created>
  <dc:creator>ilukac</dc:creator>
  <cp:lastModifiedBy>Marija Kojić</cp:lastModifiedBy>
  <cp:lastPrinted>2016-02-05T13:12:00Z</cp:lastPrinted>
  <dcterms:modified xmlns:xsi="http://www.w3.org/2001/XMLSchema-instance" xsi:type="dcterms:W3CDTF">2016-02-05T13:13:00Z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