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5c6e" w14:paraId="8185c6e" w:rsidRDefault="000D7B3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701040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7B35" w:rsidP="000D7B35" w:rsidR="000D7B35">
      <w:pPr>
        <w:spacing w:after="0"/>
        <w:jc w:val="both"/>
      </w:pPr>
      <w:r>
        <w:t xml:space="preserve">         </w:t>
      </w:r>
    </w:p>
    <w:p w:rsidRDefault="000D7B35" w:rsidP="000D7B35" w:rsidR="000D7B35">
      <w:pPr>
        <w:spacing w:after="0"/>
        <w:jc w:val="both"/>
      </w:pPr>
    </w:p>
    <w:p w:rsidRDefault="000D7B35" w:rsidP="000D7B35" w:rsidR="000D7B35">
      <w:pPr>
        <w:spacing w:after="0"/>
        <w:jc w:val="both"/>
      </w:pPr>
      <w:r>
        <w:t xml:space="preserve">         </w:t>
      </w:r>
      <w:r>
        <w:t xml:space="preserve">  Republika Hrvatska</w:t>
      </w:r>
    </w:p>
    <w:p w:rsidRDefault="000D7B35" w:rsidP="000D7B35" w:rsidR="000D7B3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D7B35" w:rsidP="000D7B35" w:rsidR="00AE649C" w:rsidRPr="00B76F3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0D7B35">
        <w:rPr>
          <w:rFonts w:cs="Times New Roman" w:eastAsia="Times New Roman"/>
          <w:noProof/>
          <w:szCs w:val="20"/>
          <w:lang w:eastAsia="hr-HR"/>
        </w:rPr>
        <w:t>Poslovni broj: 5. St-509/2017-6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D7B3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D7B3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0D7B35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0D7B35">
        <w:rPr>
          <w:rFonts w:cs="Times New Roman" w:eastAsia="Times New Roman"/>
          <w:szCs w:val="20"/>
          <w:lang w:eastAsia="hr-HR"/>
        </w:rPr>
        <w:t>povodom prijedloga Financijske agencije, OIB: 85821130368, RC ZAGREB, Podružnica Karlovac, Karlovac, Ul. Pavla Vitezovića 1, za otvaranje stečajnog postupka nad dužnikom IVANA CAFFE j.d.o.o. za ugostiteljstvo, Karlovac, Vladimira Bogovića 25, MBS: 080861503, OIB: 93821860274, 4. travnja 2018.</w:t>
      </w:r>
      <w:r w:rsidRPr="000D7B3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0D7B35">
        <w:rPr>
          <w:rFonts w:cs="Times New Roman" w:eastAsia="Calibri"/>
          <w:szCs w:val="20"/>
          <w:lang w:eastAsia="hr-HR"/>
        </w:rPr>
        <w:t>r i j e š i o  j e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7B35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IVANA CAFFE j.d.o.o. za ugostiteljstvo, Karlovac, Vladimira Bogovića 25, MBS: 080861503, OIB: 93821860274,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0D7B35">
        <w:rPr>
          <w:rFonts w:cs="Times New Roman" w:eastAsia="Times New Roman"/>
          <w:noProof/>
          <w:szCs w:val="20"/>
          <w:lang w:eastAsia="hr-HR"/>
        </w:rPr>
        <w:t xml:space="preserve"> model HR05 540-509-17.         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7B35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D7B35">
        <w:rPr>
          <w:rFonts w:cs="Times New Roman" w:eastAsia="Times New Roman"/>
          <w:szCs w:val="20"/>
          <w:lang w:eastAsia="hr-HR"/>
        </w:rPr>
        <w:t>Obrazloženje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7B35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3. lipnja 2016. Trgovačkom sudu u Zagrebu, Stalna služba u Karlovcu, podnijela prijedlog za otvaranje stečajnog postupka nad dužnikom</w:t>
      </w:r>
      <w:r w:rsidRPr="000D7B35">
        <w:rPr>
          <w:rFonts w:cs="Times New Roman" w:eastAsia="Times New Roman"/>
          <w:szCs w:val="20"/>
          <w:lang w:eastAsia="hr-HR"/>
        </w:rPr>
        <w:t xml:space="preserve"> IVANA CAFFE j.d.o.o. za ugostiteljstvo, Karlovac, koji je zaprimljen pod brojem St-4738/2016 i temeljem rješenja predsjednika Visokog trgovačkog suda Republike Hrvatske poslovni broj Su-525/17-9 od 26. lipnja 2017. ustupljen ovom sudu na daljnji postupak. 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7B35">
        <w:rPr>
          <w:rFonts w:cs="Times New Roman" w:eastAsia="Times New Roman"/>
          <w:szCs w:val="20"/>
          <w:lang w:eastAsia="hr-HR"/>
        </w:rPr>
        <w:t>Temeljem čl.115. st.1. SZ-a sud je rješenjem od 4. siječnja 2018.</w:t>
      </w:r>
      <w:r w:rsidRPr="000D7B35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0D7B35">
        <w:rPr>
          <w:rFonts w:cs="Times New Roman" w:eastAsia="Times New Roman"/>
          <w:szCs w:val="20"/>
          <w:lang w:eastAsia="hr-HR"/>
        </w:rPr>
        <w:t xml:space="preserve"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Ivana </w:t>
      </w:r>
      <w:proofErr w:type="spellStart"/>
      <w:r w:rsidRPr="000D7B35">
        <w:rPr>
          <w:rFonts w:cs="Times New Roman" w:eastAsia="Times New Roman"/>
          <w:szCs w:val="20"/>
          <w:lang w:eastAsia="hr-HR"/>
        </w:rPr>
        <w:t>Holjević</w:t>
      </w:r>
      <w:proofErr w:type="spellEnd"/>
      <w:r w:rsidRPr="000D7B35">
        <w:rPr>
          <w:rFonts w:cs="Times New Roman" w:eastAsia="Times New Roman"/>
          <w:szCs w:val="20"/>
          <w:lang w:eastAsia="hr-HR"/>
        </w:rPr>
        <w:t>, kojoj je naloženo sastaviti i podnijeti sudu pisano izvješće o financijsko-gospodarskom stanju dužnika.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7B35">
        <w:rPr>
          <w:rFonts w:cs="Times New Roman" w:eastAsia="Calibri"/>
          <w:szCs w:val="20"/>
          <w:lang w:eastAsia="hr-HR"/>
        </w:rPr>
        <w:lastRenderedPageBreak/>
        <w:t>Z</w:t>
      </w:r>
      <w:r w:rsidRPr="000D7B35">
        <w:rPr>
          <w:rFonts w:cs="Times New Roman" w:eastAsia="Times New Roman"/>
          <w:szCs w:val="20"/>
          <w:lang w:eastAsia="hr-HR"/>
        </w:rPr>
        <w:t xml:space="preserve">akonska zastupnica dužnika nije došla na ročište 1. veljače 2018. i nije podnijela pisano izvješće o gospodarsko-financijskom stanju dužnika. 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7B35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7B35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7B35">
        <w:rPr>
          <w:rFonts w:cs="Times New Roman" w:eastAsia="Times New Roman"/>
          <w:szCs w:val="20"/>
          <w:lang w:eastAsia="hr-HR"/>
        </w:rPr>
        <w:t xml:space="preserve">  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7B35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D7B35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0D7B35">
        <w:rPr>
          <w:rFonts w:cs="Times New Roman" w:eastAsia="Times New Roman"/>
          <w:noProof/>
          <w:szCs w:val="20"/>
          <w:lang w:eastAsia="hr-HR"/>
        </w:rPr>
        <w:t>2018.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D7B35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D7B3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D7B35" w:rsidP="000D7B35" w:rsidR="000D7B35" w:rsidRPr="000D7B3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D7B3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D7B35" w:rsidP="000D7B35" w:rsidR="000D7B35" w:rsidRPr="000D7B3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D7B3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D7B35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7B35" w:rsidP="000D7B35" w:rsidR="000D7B35" w:rsidRPr="000D7B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0D7B3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2072057"/>
      <w:docPartObj>
        <w:docPartGallery w:val="Page Numbers (Top of Page)"/>
        <w:docPartUnique/>
      </w:docPartObj>
    </w:sdtPr>
    <w:sdtContent>
      <w:p w:rsidRDefault="000D7B35" w:rsidP="000D7B35" w:rsidR="000D7B3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D7B35" w:rsidP="000D7B35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0D7B35">
      <w:rPr>
        <w:rFonts w:cs="Times New Roman" w:eastAsia="Times New Roman"/>
        <w:noProof/>
        <w:szCs w:val="20"/>
        <w:lang w:eastAsia="hr-HR"/>
      </w:rPr>
      <w:t>Poslovni broj: 5. St-509/2017-6</w:t>
    </w:r>
  </w:p>
  <w:p w:rsidRDefault="000D7B35" w:rsidP="000D7B35" w:rsidR="000D7B35" w:rsidRPr="000D7B35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B35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63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283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St-509/2017-6</izvorni_sadrzaj>
    <derivirana_varijabla naziv="DomainObject.Oznaka_1">St-509/2017-6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St-509/2017</izvorni_sadrzaj>
    <derivirana_varijabla naziv="DomainObject.Predmet.OznakaBroj_1">St-509/2017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 CAFFE j.d.o.o. zastupanog po punomoćniku Ivana Holjević</izvorni_sadrzaj>
    <derivirana_varijabla naziv="DomainObject.Predmet.ProtustrankaFormated_1">  IVANA CAFFE j.d.o.o. zastupanog po punomoćniku Ivana Holjević</derivirana_varijabla>
  </DomainObject.Predmet.ProtustrankaFormated>
  <DomainObject.Predmet.ProtustrankaFormatedOIB>
    <izvorni_sadrzaj>  IVANA CAFFE j.d.o.o., OIB 93821860274 zastupanog po punomoćniku Ivana Holjević</izvorni_sadrzaj>
    <derivirana_varijabla naziv="DomainObject.Predmet.ProtustrankaFormatedOIB_1">  IVANA CAFFE j.d.o.o., OIB 93821860274 zastupanog po punomoćniku Ivana Holjević</derivirana_varijabla>
  </DomainObject.Predmet.ProtustrankaFormatedOIB>
  <DomainObject.Predmet.ProtustrankaFormatedWithAdress>
    <izvorni_sadrzaj> IVANA CAFFE j.d.o.o., Vladimira Bogovića 25, 47000 Karlovac zastupanog po punomoćniku Ivana Holjević</izvorni_sadrzaj>
    <derivirana_varijabla naziv="DomainObject.Predmet.ProtustrankaFormatedWithAdress_1"> IVANA CAFFE j.d.o.o., Vladimira Bogovića 25, 47000 Karlovac zastupanog po punomoćniku Ivana Holjević</derivirana_varijabla>
  </DomainObject.Predmet.ProtustrankaFormatedWithAdress>
  <DomainObject.Predmet.ProtustrankaFormatedWithAdressOIB>
    <izvorni_sadrzaj> IVANA CAFFE j.d.o.o., OIB 93821860274, Vladimira Bogovića 25, 47000 Karlovac zastupanog po punomoćniku Ivana Holjević</izvorni_sadrzaj>
    <derivirana_varijabla naziv="DomainObject.Predmet.ProtustrankaFormatedWithAdressOIB_1"> IVANA CAFFE j.d.o.o., OIB 93821860274, Vladimira Bogovića 25, 47000 Karlovac zastupanog po punomoćniku Ivana Holjević</derivirana_varijabla>
  </DomainObject.Predmet.ProtustrankaFormatedWithAdressOIB>
  <DomainObject.Predmet.ProtustrankaWithAdress>
    <izvorni_sadrzaj>IVANA CAFFE j.d.o.o. Vladimira Bogovića 25, 47000 Karlovac</izvorni_sadrzaj>
    <derivirana_varijabla naziv="DomainObject.Predmet.ProtustrankaWithAdress_1">IVANA CAFFE j.d.o.o. Vladimira Bogovića 25, 47000 Karlovac</derivirana_varijabla>
  </DomainObject.Predmet.ProtustrankaWithAdress>
  <DomainObject.Predmet.ProtustrankaWithAdressOIB>
    <izvorni_sadrzaj>IVANA CAFFE j.d.o.o., OIB 93821860274, Vladimira Bogovića 25, 47000 Karlovac</izvorni_sadrzaj>
    <derivirana_varijabla naziv="DomainObject.Predmet.ProtustrankaWithAdressOIB_1">IVANA CAFFE j.d.o.o., OIB 93821860274, Vladimira Bogovića 25, 47000 Karlovac</derivirana_varijabla>
  </DomainObject.Predmet.ProtustrankaWithAdressOIB>
  <DomainObject.Predmet.ProtustrankaNazivFormated>
    <izvorni_sadrzaj>IVANA CAFFE j.d.o.o.</izvorni_sadrzaj>
    <derivirana_varijabla naziv="DomainObject.Predmet.ProtustrankaNazivFormated_1">IVANA CAFFE j.d.o.o.</derivirana_varijabla>
  </DomainObject.Predmet.ProtustrankaNazivFormated>
  <DomainObject.Predmet.ProtustrankaNazivFormatedOIB>
    <izvorni_sadrzaj>IVANA CAFFE j.d.o.o., OIB 93821860274</izvorni_sadrzaj>
    <derivirana_varijabla naziv="DomainObject.Predmet.ProtustrankaNazivFormatedOIB_1">IVANA CAFFE j.d.o.o., OIB 93821860274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IVANA CAFFE j.d.o.o. zastupanog po punomoćniku Ivana Holjević</item>
    </izvorni_sadrzaj>
    <derivirana_varijabla naziv="DomainObject.Predmet.ProtuStrankaListFormated_1">
      <item>IVANA CAFFE j.d.o.o. zastupanog po punomoćniku Ivana Holjević</item>
    </derivirana_varijabla>
  </DomainObject.Predmet.ProtuStrankaListFormated>
  <DomainObject.Predmet.ProtuStrankaListFormatedOIB>
    <izvorni_sadrzaj>
      <item>IVANA CAFFE j.d.o.o., OIB 93821860274 zastupanog po punomoćniku Ivana Holjević</item>
    </izvorni_sadrzaj>
    <derivirana_varijabla naziv="DomainObject.Predmet.ProtuStrankaListFormatedOIB_1">
      <item>IVANA CAFFE j.d.o.o., OIB 93821860274 zastupanog po punomoćniku Ivana Holjević</item>
    </derivirana_varijabla>
  </DomainObject.Predmet.ProtuStrankaListFormatedOIB>
  <DomainObject.Predmet.ProtuStrankaListFormatedWithAdress>
    <izvorni_sadrzaj>
      <item>IVANA CAFFE j.d.o.o., Vladimira Bogovića 25, 47000 Karlovac zastupanog po punomoćniku Ivana Holjević</item>
    </izvorni_sadrzaj>
    <derivirana_varijabla naziv="DomainObject.Predmet.ProtuStrankaListFormatedWithAdress_1">
      <item>IVANA CAFFE j.d.o.o., Vladimira Bogovića 25, 47000 Karlovac zastupanog po punomoćniku Ivana Holjević</item>
    </derivirana_varijabla>
  </DomainObject.Predmet.ProtuStrankaListFormatedWithAdress>
  <DomainObject.Predmet.ProtuStrankaListFormatedWithAdressOIB>
    <izvorni_sadrzaj>
      <item>IVANA CAFFE j.d.o.o., OIB 93821860274, Vladimira Bogovića 25, 47000 Karlovac zastupanog po punomoćniku Ivana Holjević</item>
    </izvorni_sadrzaj>
    <derivirana_varijabla naziv="DomainObject.Predmet.ProtuStrankaListFormatedWithAdressOIB_1">
      <item>IVANA CAFFE j.d.o.o., OIB 93821860274, Vladimira Bogovića 25, 47000 Karlovac zastupanog po punomoćniku Ivana Holjević</item>
    </derivirana_varijabla>
  </DomainObject.Predmet.ProtuStrankaListFormatedWithAdressOIB>
  <DomainObject.Predmet.ProtuStrankaListNazivFormated>
    <izvorni_sadrzaj>
      <item>IVANA CAFFE j.d.o.o.</item>
    </izvorni_sadrzaj>
    <derivirana_varijabla naziv="DomainObject.Predmet.ProtuStrankaListNazivFormated_1">
      <item>IVANA CAFFE j.d.o.o.</item>
    </derivirana_varijabla>
  </DomainObject.Predmet.ProtuStrankaListNazivFormated>
  <DomainObject.Predmet.ProtuStrankaListNazivFormatedOIB>
    <izvorni_sadrzaj>
      <item>IVANA CAFFE j.d.o.o., OIB 93821860274</item>
    </izvorni_sadrzaj>
    <derivirana_varijabla naziv="DomainObject.Predmet.ProtuStrankaListNazivFormatedOIB_1">
      <item>IVANA CAFFE j.d.o.o., OIB 93821860274</item>
    </derivirana_varijabla>
  </DomainObject.Predmet.ProtuStrankaListNazivFormatedOIB>
  <DomainObject.Predmet.OstaliListFormated>
    <izvorni_sadrzaj>
      <item>Ivana Holjević punomoćnik sudionika u postupku IVANA CAFFE j.d.o.o.</item>
    </izvorni_sadrzaj>
    <derivirana_varijabla naziv="DomainObject.Predmet.OstaliListFormated_1">
      <item>Ivana Holjević punomoćnik sudionika u postupku IVANA CAFFE j.d.o.o.</item>
    </derivirana_varijabla>
  </DomainObject.Predmet.OstaliListFormated>
  <DomainObject.Predmet.OstaliListFormatedOIB>
    <izvorni_sadrzaj>
      <item>Ivana Holjević, OIB 04935693271 punomoćnik sudionika u postupku IVANA CAFFE j.d.o.o.</item>
    </izvorni_sadrzaj>
    <derivirana_varijabla naziv="DomainObject.Predmet.OstaliListFormatedOIB_1">
      <item>Ivana Holjević, OIB 04935693271 punomoćnik sudionika u postupku IVANA CAFFE j.d.o.o.</item>
    </derivirana_varijabla>
  </DomainObject.Predmet.OstaliListFormatedOIB>
  <DomainObject.Predmet.OstaliListFormatedWithAdress>
    <izvorni_sadrzaj>
      <item>Ivana Holjević, Vladimira Bogovića 25, 47000 Karlovac punomoćnik sudionika u postupku IVANA CAFFE j.d.o.o.</item>
    </izvorni_sadrzaj>
    <derivirana_varijabla naziv="DomainObject.Predmet.OstaliListFormatedWithAdress_1">
      <item>Ivana Holjević, Vladimira Bogovića 25, 47000 Karlovac punomoćnik sudionika u postupku IVANA CAFFE j.d.o.o.</item>
    </derivirana_varijabla>
  </DomainObject.Predmet.OstaliListFormatedWithAdress>
  <DomainObject.Predmet.OstaliListFormatedWithAdressOIB>
    <izvorni_sadrzaj>
      <item>Ivana Holjević, OIB 04935693271, Vladimira Bogovića 25, 47000 Karlovac punomoćnik sudionika u postupku IVANA CAFFE j.d.o.o.</item>
    </izvorni_sadrzaj>
    <derivirana_varijabla naziv="DomainObject.Predmet.OstaliListFormatedWithAdressOIB_1">
      <item>Ivana Holjević, OIB 04935693271, Vladimira Bogovića 25, 47000 Karlovac punomoćnik sudionika u postupku IVANA CAFFE j.d.o.o.</item>
    </derivirana_varijabla>
  </DomainObject.Predmet.OstaliListFormatedWithAdressOIB>
  <DomainObject.Predmet.OstaliListNazivFormated>
    <izvorni_sadrzaj>
      <item>Ivana Holjević</item>
    </izvorni_sadrzaj>
    <derivirana_varijabla naziv="DomainObject.Predmet.OstaliListNazivFormated_1">
      <item>Ivana Holjević</item>
    </derivirana_varijabla>
  </DomainObject.Predmet.OstaliListNazivFormated>
  <DomainObject.Predmet.OstaliListNazivFormatedOIB>
    <izvorni_sadrzaj>
      <item>Ivana Holjević, OIB 04935693271</item>
    </izvorni_sadrzaj>
    <derivirana_varijabla naziv="DomainObject.Predmet.OstaliListNazivFormatedOIB_1">
      <item>Ivana Holjević, OIB 04935693271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St-509/2017-6</izvorni_sadrzaj>
    <derivirana_varijabla naziv="DomainObject.PoslovniBrojDokumenta_1">St-509/2017-6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IVANA CAFFE j.d.o.o.</izvorni_sadrzaj>
    <derivirana_varijabla naziv="DomainObject.Predmet.ProtustrankaIDrugi_1">IVANA CAFFE j.d.o.o.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IVANA CAFFE j.d.o.o., OIB 93821860274, Vladimira Bogovića 25, 47000 Karlovac</izvorni_sadrzaj>
    <derivirana_varijabla naziv="DomainObject.Predmet.ProtustrankaIDrugiAdressOIB_1">IVANA CAFFE j.d.o.o., OIB 93821860274, Vladimira Bogovića 25,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CAFFE j.d.o.o.</item>
      <item>FINA, Regionalni centar Zagreb, podružnica Karlovac</item>
      <item>Ivana Holjević</item>
    </izvorni_sadrzaj>
    <derivirana_varijabla naziv="DomainObject.Predmet.SudioniciListNaziv_1">
      <item>IVANA CAFFE j.d.o.o.</item>
      <item>FINA, Regionalni centar Zagreb, podružnica Karlovac</item>
      <item>Ivana Holjević</item>
    </derivirana_varijabla>
  </DomainObject.Predmet.SudioniciListNaziv>
  <DomainObject.Predmet.SudioniciListAdressOIB>
    <izvorni_sadrzaj>
      <item>IVANA CAFFE j.d.o.o., OIB 93821860274, Vladimira Bogovića 25,47000 Karlovac</item>
      <item>FINA, Regionalni centar Zagreb, podružnica Karlovac, OIB 85821130368, Pavla Vitezovića 1,47000 Karlovac</item>
      <item>Ivana Holjević, OIB 04935693271, Vladimira Bogovića 25,47000 Karlovac</item>
    </izvorni_sadrzaj>
    <derivirana_varijabla naziv="DomainObject.Predmet.SudioniciListAdressOIB_1">
      <item>IVANA CAFFE j.d.o.o., OIB 93821860274, Vladimira Bogovića 25,47000 Karlovac</item>
      <item>FINA, Regionalni centar Zagreb, podružnica Karlovac, OIB 85821130368, Pavla Vitezovića 1,47000 Karlovac</item>
      <item>Ivana Holjević, OIB 04935693271, Vladimira Bogovića 25,47000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F952F8-3E33-4A1C-8D90-92CD5D0FD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3084</properties:Characters>
  <properties:Lines>83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St-509/2017-6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