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cee" w14:paraId="81a9ce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E2520">
        <w:t>869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1E5957">
        <w:t xml:space="preserve"> </w:t>
      </w:r>
      <w:r w:rsidR="003E2520">
        <w:t xml:space="preserve">UDRUGA ZA ZAŠTITU ŽIVOTINJA I NJIHOVA SKRB DO UDOMLJENJA I PRIJEVOZ, </w:t>
      </w:r>
      <w:proofErr w:type="spellStart"/>
      <w:r w:rsidR="003E2520">
        <w:t>GRIZLIYEVE</w:t>
      </w:r>
      <w:proofErr w:type="spellEnd"/>
      <w:r w:rsidR="003E2520">
        <w:t xml:space="preserve"> ŠAPICE, Dalj, Stjepana Pavića 5, </w:t>
      </w:r>
      <w:proofErr w:type="spellStart"/>
      <w:r w:rsidR="003E2520">
        <w:t>OIB</w:t>
      </w:r>
      <w:proofErr w:type="spellEnd"/>
      <w:r w:rsidR="003E2520">
        <w:t xml:space="preserve">: 81952834012, registarski broj: 14004285, dana 15. studenoga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E2520">
        <w:t xml:space="preserve">UDRUGA ZA ZAŠTITU ŽIVOTINJA I NJIHOVA SKRB DO UDOMLJENJA I PRIJEVOZ, </w:t>
      </w:r>
      <w:proofErr w:type="spellStart"/>
      <w:r w:rsidR="003E2520">
        <w:t>GRIZLIYEVE</w:t>
      </w:r>
      <w:proofErr w:type="spellEnd"/>
      <w:r w:rsidR="003E2520">
        <w:t xml:space="preserve"> ŠAPICE, Dalj, Stjepana Pavića 5, </w:t>
      </w:r>
      <w:proofErr w:type="spellStart"/>
      <w:r w:rsidR="003E2520">
        <w:t>OIB</w:t>
      </w:r>
      <w:proofErr w:type="spellEnd"/>
      <w:r w:rsidR="003E2520">
        <w:t>: 81952834012, registarski broj: 14004285.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12A2">
        <w:t xml:space="preserve">David Jakovljević, </w:t>
      </w:r>
      <w:proofErr w:type="spellStart"/>
      <w:r w:rsidR="00C112A2">
        <w:t>OIB</w:t>
      </w:r>
      <w:proofErr w:type="spellEnd"/>
      <w:r w:rsidR="00C112A2">
        <w:t xml:space="preserve">: 63014812654, Sesvete, </w:t>
      </w:r>
      <w:proofErr w:type="spellStart"/>
      <w:r w:rsidR="00C112A2">
        <w:t>Kašinska</w:t>
      </w:r>
      <w:proofErr w:type="spellEnd"/>
      <w:r w:rsidR="00C112A2">
        <w:t xml:space="preserve"> 7.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3E2520">
        <w:t xml:space="preserve"> UDRUGA ZA ZAŠTITU ŽIVOTINJA I NJIHOVA SKRB DO UDOMLJENJA I PRIJEVOZ, </w:t>
      </w:r>
      <w:proofErr w:type="spellStart"/>
      <w:r w:rsidR="003E2520">
        <w:t>GRIZLIYEVE</w:t>
      </w:r>
      <w:proofErr w:type="spellEnd"/>
      <w:r w:rsidR="003E2520">
        <w:t xml:space="preserve"> ŠAPICE, Dalj, Stjepana Pavića 5, </w:t>
      </w:r>
      <w:proofErr w:type="spellStart"/>
      <w:r w:rsidR="003E2520">
        <w:t>OIB</w:t>
      </w:r>
      <w:proofErr w:type="spellEnd"/>
      <w:r w:rsidR="003E2520">
        <w:t xml:space="preserve">: 81952834012, registarski broj: 14004285.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112A2">
        <w:rPr>
          <w:bCs/>
        </w:rPr>
        <w:t>2</w:t>
      </w:r>
      <w:r w:rsidR="003E2520">
        <w:rPr>
          <w:bCs/>
        </w:rPr>
        <w:t>3. svibnja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3E2520">
        <w:t xml:space="preserve">UDRUGA ZA ZAŠTITU ŽIVOTINJA I NJIHOVA SKRB DO UDOMLJENJA I PRIJEVOZ, </w:t>
      </w:r>
      <w:proofErr w:type="spellStart"/>
      <w:r w:rsidR="003E2520">
        <w:t>GRIZLIYEVE</w:t>
      </w:r>
      <w:proofErr w:type="spellEnd"/>
      <w:r w:rsidR="003E2520">
        <w:t xml:space="preserve"> ŠAPICE, Dalj, Stjepana Pavića 5, </w:t>
      </w:r>
      <w:proofErr w:type="spellStart"/>
      <w:r w:rsidR="003E2520">
        <w:t>OIB</w:t>
      </w:r>
      <w:proofErr w:type="spellEnd"/>
      <w:r w:rsidR="003E2520">
        <w:t>: 81952834012, registarski broj: 14004285.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 xml:space="preserve">niku redoslijeda osnova za plaćanje ima evidentirane neizvršene osnove za plaćanje u </w:t>
      </w:r>
      <w:r>
        <w:lastRenderedPageBreak/>
        <w:t>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E2520">
        <w:t>3. rujna</w:t>
      </w:r>
      <w:r w:rsidR="00F334C8">
        <w:t xml:space="preserve"> 2018.</w:t>
      </w:r>
      <w:r>
        <w:t>, objavio oglas na mrežnoj stranici e-oglasna ploča sudova pod poslovnim brojem St-</w:t>
      </w:r>
      <w:r w:rsidR="003E2520">
        <w:t>869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E2520">
        <w:t>15. studeni</w:t>
      </w:r>
      <w:r w:rsidR="00C112A2">
        <w:t xml:space="preserve">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E2520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– Registar udruga, Županijska 7 – nakon pravom.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3E2520">
      <w:t>869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520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24442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D0A50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C3345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0A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0A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A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A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0A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0A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A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A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ŽIVOTINJA I NJIHOVA SKRB DO UDOMLJENJA I PRIJEVOZ, GRIZLIYEVE ŠAPICE</izvorni_sadrzaj>
    <derivirana_varijabla naziv="DomainObject.Predmet.ProtustrankaFormated_1">  UDRUGA ZA ZAŠTITU ŽIVOTINJA I NJIHOVA SKRB DO UDOMLJENJA I PRIJEVOZ, GRIZLIYEVE ŠAPICE</derivirana_varijabla>
  </DomainObject.Predmet.ProtustrankaFormated>
  <DomainObject.Predmet.ProtustrankaFormatedOIB>
    <izvorni_sadrzaj>  UDRUGA ZA ZAŠTITU ŽIVOTINJA I NJIHOVA SKRB DO UDOMLJENJA I PRIJEVOZ, GRIZLIYEVE ŠAPICE, OIB 81952834012</izvorni_sadrzaj>
    <derivirana_varijabla naziv="DomainObject.Predmet.ProtustrankaFormatedOIB_1">  UDRUGA ZA ZAŠTITU ŽIVOTINJA I NJIHOVA SKRB DO UDOMLJENJA I PRIJEVOZ, GRIZLIYEVE ŠAPICE, OIB 81952834012</derivirana_varijabla>
  </DomainObject.Predmet.ProtustrankaFormatedOIB>
  <DomainObject.Predmet.ProtustrankaFormatedWithAdress>
    <izvorni_sadrzaj> UDRUGA ZA ZAŠTITU ŽIVOTINJA I NJIHOVA SKRB DO UDOMLJENJA I PRIJEVOZ, GRIZLIYEVE ŠAPICE, Stjepana Pavića 5, 31226 Dalj</izvorni_sadrzaj>
    <derivirana_varijabla naziv="DomainObject.Predmet.ProtustrankaFormatedWithAdress_1"> UDRUGA ZA ZAŠTITU ŽIVOTINJA I NJIHOVA SKRB DO UDOMLJENJA I PRIJEVOZ, GRIZLIYEVE ŠAPICE, Stjepana Pavića 5, 31226 Dalj</derivirana_varijabla>
  </DomainObject.Predmet.ProtustrankaFormatedWithAdress>
  <DomainObject.Predmet.ProtustrankaFormatedWithAdressOIB>
    <izvorni_sadrzaj> UDRUGA ZA ZAŠTITU ŽIVOTINJA I NJIHOVA SKRB DO UDOMLJENJA I PRIJEVOZ, GRIZLIYEVE ŠAPICE, OIB 81952834012, Stjepana Pavića 5, 31226 Dalj</izvorni_sadrzaj>
    <derivirana_varijabla naziv="DomainObject.Predmet.ProtustrankaFormatedWithAdressOIB_1"> UDRUGA ZA ZAŠTITU ŽIVOTINJA I NJIHOVA SKRB DO UDOMLJENJA I PRIJEVOZ, GRIZLIYEVE ŠAPICE, OIB 81952834012, Stjepana Pavića 5, 31226 Dalj</derivirana_varijabla>
  </DomainObject.Predmet.ProtustrankaFormatedWithAdressOIB>
  <DomainObject.Predmet.ProtustrankaWithAdress>
    <izvorni_sadrzaj>UDRUGA ZA ZAŠTITU ŽIVOTINJA I NJIHOVA SKRB DO UDOMLJENJA I PRIJEVOZ, GRIZLIYEVE ŠAPICE Stjepana Pavića 5, 31226 Dalj</izvorni_sadrzaj>
    <derivirana_varijabla naziv="DomainObject.Predmet.ProtustrankaWithAdress_1">UDRUGA ZA ZAŠTITU ŽIVOTINJA I NJIHOVA SKRB DO UDOMLJENJA I PRIJEVOZ, GRIZLIYEVE ŠAPICE Stjepana Pavića 5, 31226 Dalj</derivirana_varijabla>
  </DomainObject.Predmet.ProtustrankaWithAdress>
  <DomainObject.Predmet.ProtustrankaWithAdressOIB>
    <izvorni_sadrzaj>UDRUGA ZA ZAŠTITU ŽIVOTINJA I NJIHOVA SKRB DO UDOMLJENJA I PRIJEVOZ, GRIZLIYEVE ŠAPICE, OIB 81952834012, Stjepana Pavića 5, 31226 Dalj</izvorni_sadrzaj>
    <derivirana_varijabla naziv="DomainObject.Predmet.ProtustrankaWithAdressOIB_1">UDRUGA ZA ZAŠTITU ŽIVOTINJA I NJIHOVA SKRB DO UDOMLJENJA I PRIJEVOZ, GRIZLIYEVE ŠAPICE, OIB 81952834012, Stjepana Pavića 5, 31226 Dalj</derivirana_varijabla>
  </DomainObject.Predmet.ProtustrankaWithAdressOIB>
  <DomainObject.Predmet.ProtustrankaNazivFormated>
    <izvorni_sadrzaj>UDRUGA ZA ZAŠTITU ŽIVOTINJA I NJIHOVA SKRB DO UDOMLJENJA I PRIJEVOZ, GRIZLIYEVE ŠAPICE</izvorni_sadrzaj>
    <derivirana_varijabla naziv="DomainObject.Predmet.ProtustrankaNazivFormated_1">UDRUGA ZA ZAŠTITU ŽIVOTINJA I NJIHOVA SKRB DO UDOMLJENJA I PRIJEVOZ, GRIZLIYEVE ŠAPICE</derivirana_varijabla>
  </DomainObject.Predmet.ProtustrankaNazivFormated>
  <DomainObject.Predmet.ProtustrankaNazivFormatedOIB>
    <izvorni_sadrzaj>UDRUGA ZA ZAŠTITU ŽIVOTINJA I NJIHOVA SKRB DO UDOMLJENJA I PRIJEVOZ, GRIZLIYEVE ŠAPICE, OIB 81952834012</izvorni_sadrzaj>
    <derivirana_varijabla naziv="DomainObject.Predmet.ProtustrankaNazivFormatedOIB_1">UDRUGA ZA ZAŠTITU ŽIVOTINJA I NJIHOVA SKRB DO UDOMLJENJA I PRIJEVOZ, GRIZLIYEVE ŠAPICE, OIB 81952834012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ZAŠTITU ŽIVOTINJA I NJIHOVA SKRB DO UDOMLJENJA I PRIJEVOZ, GRIZLIYEVE ŠAPICE</item>
    </izvorni_sadrzaj>
    <derivirana_varijabla naziv="DomainObject.Predmet.ProtuStrankaListFormated_1">
      <item>UDRUGA ZA ZAŠTITU ŽIVOTINJA I NJIHOVA SKRB DO UDOMLJENJA I PRIJEVOZ, GRIZLIYEVE ŠAPICE</item>
    </derivirana_varijabla>
  </DomainObject.Predmet.ProtuStrankaListFormated>
  <DomainObject.Predmet.ProtuStrankaListFormatedOIB>
    <izvorni_sadrzaj>
      <item>UDRUGA ZA ZAŠTITU ŽIVOTINJA I NJIHOVA SKRB DO UDOMLJENJA I PRIJEVOZ, GRIZLIYEVE ŠAPICE, OIB 81952834012</item>
    </izvorni_sadrzaj>
    <derivirana_varijabla naziv="DomainObject.Predmet.ProtuStrankaListFormatedOIB_1">
      <item>UDRUGA ZA ZAŠTITU ŽIVOTINJA I NJIHOVA SKRB DO UDOMLJENJA I PRIJEVOZ, GRIZLIYEVE ŠAPICE, OIB 81952834012</item>
    </derivirana_varijabla>
  </DomainObject.Predmet.ProtuStrankaListFormatedOIB>
  <DomainObject.Predmet.ProtuStrankaListFormatedWithAdress>
    <izvorni_sadrzaj>
      <item>UDRUGA ZA ZAŠTITU ŽIVOTINJA I NJIHOVA SKRB DO UDOMLJENJA I PRIJEVOZ, GRIZLIYEVE ŠAPICE, Stjepana Pavića 5, 31226 Dalj</item>
    </izvorni_sadrzaj>
    <derivirana_varijabla naziv="DomainObject.Predmet.ProtuStrankaListFormatedWithAdress_1">
      <item>UDRUGA ZA ZAŠTITU ŽIVOTINJA I NJIHOVA SKRB DO UDOMLJENJA I PRIJEVOZ, GRIZLIYEVE ŠAPICE, Stjepana Pavića 5, 31226 Dalj</item>
    </derivirana_varijabla>
  </DomainObject.Predmet.ProtuStrankaListFormatedWithAdress>
  <DomainObject.Predmet.ProtuStrankaListFormatedWithAdressOIB>
    <izvorni_sadrzaj>
      <item>UDRUGA ZA ZAŠTITU ŽIVOTINJA I NJIHOVA SKRB DO UDOMLJENJA I PRIJEVOZ, GRIZLIYEVE ŠAPICE, OIB 81952834012, Stjepana Pavića 5, 31226 Dalj</item>
    </izvorni_sadrzaj>
    <derivirana_varijabla naziv="DomainObject.Predmet.ProtuStrankaListFormatedWithAdressOIB_1">
      <item>UDRUGA ZA ZAŠTITU ŽIVOTINJA I NJIHOVA SKRB DO UDOMLJENJA I PRIJEVOZ, GRIZLIYEVE ŠAPICE, OIB 81952834012, Stjepana Pavića 5, 31226 Dalj</item>
    </derivirana_varijabla>
  </DomainObject.Predmet.ProtuStrankaListFormatedWithAdressOIB>
  <DomainObject.Predmet.ProtuStrankaListNazivFormated>
    <izvorni_sadrzaj>
      <item>UDRUGA ZA ZAŠTITU ŽIVOTINJA I NJIHOVA SKRB DO UDOMLJENJA I PRIJEVOZ, GRIZLIYEVE ŠAPICE</item>
    </izvorni_sadrzaj>
    <derivirana_varijabla naziv="DomainObject.Predmet.ProtuStrankaListNazivFormated_1">
      <item>UDRUGA ZA ZAŠTITU ŽIVOTINJA I NJIHOVA SKRB DO UDOMLJENJA I PRIJEVOZ, GRIZLIYEVE ŠAPICE</item>
    </derivirana_varijabla>
  </DomainObject.Predmet.ProtuStrankaListNazivFormated>
  <DomainObject.Predmet.ProtuStrankaListNazivFormatedOIB>
    <izvorni_sadrzaj>
      <item>UDRUGA ZA ZAŠTITU ŽIVOTINJA I NJIHOVA SKRB DO UDOMLJENJA I PRIJEVOZ, GRIZLIYEVE ŠAPICE, OIB 81952834012</item>
    </izvorni_sadrzaj>
    <derivirana_varijabla naziv="DomainObject.Predmet.ProtuStrankaListNazivFormatedOIB_1">
      <item>UDRUGA ZA ZAŠTITU ŽIVOTINJA I NJIHOVA SKRB DO UDOMLJENJA I PRIJEVOZ, GRIZLIYEVE ŠAPICE, OIB 81952834012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ZAŠTITU ŽIVOTINJA I NJIHOVA SKRB DO UDOMLJENJA I PRIJEVOZ, GRIZLIYEVE ŠAPICE</izvorni_sadrzaj>
    <derivirana_varijabla naziv="DomainObject.Predmet.ProtustrankaIDrugi_1">UDRUGA ZA ZAŠTITU ŽIVOTINJA I NJIHOVA SKRB DO UDOMLJENJA I PRIJEVOZ, GRIZLIYEVE ŠAPICE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ZAŠTITU ŽIVOTINJA I NJIHOVA SKRB DO UDOMLJENJA I PRIJEVOZ, GRIZLIYEVE ŠAPICE, OIB 81952834012, Stjepana Pavića 5, 31226 Dalj</izvorni_sadrzaj>
    <derivirana_varijabla naziv="DomainObject.Predmet.ProtustrankaIDrugiAdressOIB_1">UDRUGA ZA ZAŠTITU ŽIVOTINJA I NJIHOVA SKRB DO UDOMLJENJA I PRIJEVOZ, GRIZLIYEVE ŠAPICE, OIB 81952834012, Stjepana Pavića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ZAŠTITU ŽIVOTINJA I NJIHOVA SKRB DO UDOMLJENJA I PRIJEVOZ, GRIZLIYEVE ŠAPICE</item>
    </izvorni_sadrzaj>
    <derivirana_varijabla naziv="DomainObject.Predmet.SudioniciListNaziv_1">
      <item>FINA RC OSIJEK</item>
      <item>UDRUGA ZA ZAŠTITU ŽIVOTINJA I NJIHOVA SKRB DO UDOMLJENJA I PRIJEVOZ, GRIZLIYEVE ŠAPICE</item>
    </derivirana_varijabla>
  </DomainObject.Predmet.SudioniciListNaziv>
  <DomainObject.Predmet.SudioniciListAdressOIB>
    <izvorni_sadrzaj>
      <item>FINA RC OSIJEK, OIB 85821130368</item>
      <item>UDRUGA ZA ZAŠTITU ŽIVOTINJA I NJIHOVA SKRB DO UDOMLJENJA I PRIJEVOZ, GRIZLIYEVE ŠAPICE, OIB 81952834012, Stjepana Pavića 5,31226 Dalj</item>
    </izvorni_sadrzaj>
    <derivirana_varijabla naziv="DomainObject.Predmet.SudioniciListAdressOIB_1">
      <item>FINA RC OSIJEK, OIB 85821130368</item>
      <item>UDRUGA ZA ZAŠTITU ŽIVOTINJA I NJIHOVA SKRB DO UDOMLJENJA I PRIJEVOZ, GRIZLIYEVE ŠAPICE, OIB 81952834012, Stjepana Pavića 5,31226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81952834012</item>
    </izvorni_sadrzaj>
    <derivirana_varijabla naziv="DomainObject.Predmet.SudioniciListNazivOIB_1">
      <item>, OIB 85821130368</item>
      <item>, OIB 81952834012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0D531-D32B-4F00-8E61-8DAA70DD1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2999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2018-11-15T10:47:00Z</dcterms:created>
  <dc:creator>Korisnik</dc:creator>
  <cp:lastModifiedBy>Ljiljana Floršić</cp:lastModifiedBy>
  <cp:lastPrinted>2018-11-15T10:48:00Z</cp:lastPrinted>
  <dcterms:modified xmlns:xsi="http://www.w3.org/2001/XMLSchema-instance" xsi:type="dcterms:W3CDTF">2018-11-15T10:49:00Z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(St-869-18 - otvaranje i zaključenje - David jakovljević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