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ae47" w14:paraId="a7aae47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97E50">
        <w:t>8</w:t>
      </w:r>
      <w:r w:rsidR="007A7059">
        <w:t>74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7A7059">
        <w:t xml:space="preserve"> TAČ-UGOSTITELJSTVO</w:t>
      </w:r>
      <w:r w:rsidR="00B97E50">
        <w:t xml:space="preserve"> </w:t>
      </w:r>
      <w:r w:rsidR="00E53774">
        <w:t>d.o.o.</w:t>
      </w:r>
      <w:r w:rsidR="00902821">
        <w:t xml:space="preserve"> za </w:t>
      </w:r>
      <w:r w:rsidR="00B507C7">
        <w:t xml:space="preserve">ugostiteljstvo, </w:t>
      </w:r>
      <w:r w:rsidR="00BE4276">
        <w:t xml:space="preserve">Zagreb, </w:t>
      </w:r>
      <w:r w:rsidR="007A7059">
        <w:t>Vrhovec 140</w:t>
      </w:r>
      <w:r w:rsidR="00BE4276">
        <w:t>,</w:t>
      </w:r>
      <w:r w:rsidR="00902821">
        <w:t xml:space="preserve"> MBS: 0</w:t>
      </w:r>
      <w:r w:rsidR="00281EAA">
        <w:t>80</w:t>
      </w:r>
      <w:r w:rsidR="007A7059">
        <w:t>981961</w:t>
      </w:r>
      <w:r w:rsidR="00902821">
        <w:t xml:space="preserve">, OIB: </w:t>
      </w:r>
      <w:r w:rsidR="007A7059">
        <w:t>55183833970</w:t>
      </w:r>
      <w:r>
        <w:t xml:space="preserve">, dana </w:t>
      </w:r>
      <w:r w:rsidR="00902821">
        <w:t>2</w:t>
      </w:r>
      <w:r w:rsidR="00F97146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C8042C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8042C" w:rsidRPr="00C8042C">
        <w:t>TAČ-UGOSTITELJSTVO d.o.o. za ugostiteljstvo, Zagreb, Vrhovec 140, MBS: 080981961, OIB: 55183833970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C51A00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C51A00" w:rsidRPr="00C51A00">
        <w:t xml:space="preserve"> Damir Cincar, Osijek, Sv. Ane 15b, OIB 60464850994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C8042C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8042C" w:rsidRPr="00C8042C">
        <w:t>TAČ-UGOSTITELJSTVO d.o.o. za ugostiteljstvo, Zagreb, Vrhovec 140, MBS: 080981961, OIB: 55183833970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C8042C">
        <w:rPr>
          <w:bCs/>
        </w:rPr>
        <w:t>03</w:t>
      </w:r>
      <w:r w:rsidRPr="00F877AB">
        <w:rPr>
          <w:bCs/>
        </w:rPr>
        <w:t xml:space="preserve">. </w:t>
      </w:r>
      <w:r w:rsidR="00C8042C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E53774">
        <w:rPr>
          <w:bCs/>
        </w:rPr>
        <w:t>1</w:t>
      </w:r>
      <w:r w:rsidR="00C8042C">
        <w:rPr>
          <w:bCs/>
        </w:rPr>
        <w:t>883</w:t>
      </w:r>
      <w:r w:rsidRPr="00F877AB">
        <w:rPr>
          <w:bCs/>
        </w:rPr>
        <w:t xml:space="preserve"> od </w:t>
      </w:r>
      <w:r w:rsidR="00C8042C">
        <w:rPr>
          <w:bCs/>
        </w:rPr>
        <w:t>31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C8042C" w:rsidRPr="00C8042C">
        <w:rPr>
          <w:bCs/>
        </w:rPr>
        <w:t>TAČ-UGOSTITELJSTVO d.o.o. za ugostiteljstvo, Zagreb, Vrhovec 140, MBS: 080981961, OIB: 55183833970</w:t>
      </w:r>
      <w:r w:rsidR="00B97E50">
        <w:rPr>
          <w:bCs/>
        </w:rPr>
        <w:t>.</w:t>
      </w:r>
    </w:p>
    <w:p w:rsidRDefault="00E53774" w:rsidP="00E53774" w:rsidR="00E53774">
      <w:pPr>
        <w:pStyle w:val="Tijeloteksta"/>
        <w:rPr>
          <w:bCs/>
        </w:rPr>
      </w:pPr>
    </w:p>
    <w:p w:rsidRDefault="00214729" w:rsidP="00214729" w:rsidR="00214729">
      <w:pPr>
        <w:pStyle w:val="Tijeloteksta"/>
        <w:ind w:firstLine="708"/>
        <w:rPr>
          <w:bCs/>
        </w:rPr>
      </w:pPr>
    </w:p>
    <w:p w:rsidRDefault="00214729" w:rsidP="00214729" w:rsidR="00214729">
      <w:pPr>
        <w:pStyle w:val="Tijeloteksta"/>
        <w:ind w:firstLine="708"/>
        <w:rPr>
          <w:bCs/>
        </w:rPr>
      </w:pPr>
    </w:p>
    <w:p w:rsidRDefault="00214729" w:rsidP="00214729" w:rsidR="00214729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19 St-874/17-6</w:t>
      </w:r>
    </w:p>
    <w:p w:rsidRDefault="00214729" w:rsidP="00214729" w:rsidR="00214729">
      <w:pPr>
        <w:pStyle w:val="Tijeloteksta"/>
        <w:rPr>
          <w:bCs/>
        </w:rPr>
      </w:pPr>
    </w:p>
    <w:p w:rsidRDefault="00F877AB" w:rsidP="00214729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87D0F">
        <w:t>8</w:t>
      </w:r>
      <w:r w:rsidR="00C8042C">
        <w:t>74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</w:t>
      </w:r>
      <w:r w:rsidR="001738DE">
        <w:t xml:space="preserve">eku, </w:t>
      </w:r>
      <w:r w:rsidR="00205A1F">
        <w:t>2</w:t>
      </w:r>
      <w:r w:rsidR="00F97146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214729" w:rsidR="009D2F35">
      <w:pPr>
        <w:pStyle w:val="Tijeloteksta"/>
        <w:ind w:left="6024"/>
        <w:jc w:val="left"/>
      </w:pPr>
      <w:r>
        <w:t>Marina Ljubičić Knežević</w:t>
      </w: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C51A00" w:rsidR="00C51A00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C51A00">
        <w:t xml:space="preserve"> – Rijeka,</w:t>
      </w:r>
      <w:r w:rsidR="00C51A00" w:rsidRPr="00C51A00">
        <w:t xml:space="preserve"> Kukuljanovo 349</w:t>
      </w:r>
      <w:r w:rsidR="00C51A00">
        <w:t xml:space="preserve">, </w:t>
      </w:r>
    </w:p>
    <w:p w:rsidRDefault="00C51A00" w:rsidP="00C51A00" w:rsidR="00D925DB">
      <w:pPr>
        <w:pStyle w:val="Tijeloteksta"/>
        <w:ind w:left="720"/>
        <w:jc w:val="left"/>
      </w:pPr>
      <w:r>
        <w:t>Kukuljanovo kod MGK-pack d.d.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AD9" w:rsidP="005C2CD1" w:rsidR="00646AD9">
      <w:r>
        <w:separator/>
      </w:r>
    </w:p>
  </w:endnote>
  <w:endnote w:id="0" w:type="continuationSeparator">
    <w:p w:rsidRDefault="00646AD9" w:rsidP="005C2CD1" w:rsidR="00646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AD9" w:rsidP="005C2CD1" w:rsidR="00646AD9">
      <w:r>
        <w:separator/>
      </w:r>
    </w:p>
  </w:footnote>
  <w:footnote w:id="0" w:type="continuationSeparator">
    <w:p w:rsidRDefault="00646AD9" w:rsidP="005C2CD1" w:rsidR="00646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81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06AA"/>
    <w:rsid w:val="001437B2"/>
    <w:rsid w:val="0015367E"/>
    <w:rsid w:val="00155DC1"/>
    <w:rsid w:val="00172559"/>
    <w:rsid w:val="001738DE"/>
    <w:rsid w:val="00173F18"/>
    <w:rsid w:val="001B49A2"/>
    <w:rsid w:val="001C73F4"/>
    <w:rsid w:val="001C7F1E"/>
    <w:rsid w:val="001E375C"/>
    <w:rsid w:val="001E5CC1"/>
    <w:rsid w:val="001F714B"/>
    <w:rsid w:val="00205A1F"/>
    <w:rsid w:val="002063E3"/>
    <w:rsid w:val="00214729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17818"/>
    <w:rsid w:val="00632865"/>
    <w:rsid w:val="00633654"/>
    <w:rsid w:val="006372FF"/>
    <w:rsid w:val="00646AD9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A7059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51A00"/>
    <w:rsid w:val="00C8042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3774"/>
    <w:rsid w:val="00E60C19"/>
    <w:rsid w:val="00E70E4B"/>
    <w:rsid w:val="00E87ED6"/>
    <w:rsid w:val="00E96356"/>
    <w:rsid w:val="00EA028A"/>
    <w:rsid w:val="00EA6473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9714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7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7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St-874/2017</izvorni_sadrzaj>
    <derivirana_varijabla naziv="DomainObject.Predmet.OznakaBroj_1">St-874/2017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TAČ-UGOSTITELJSTVO d.o.o.</izvorni_sadrzaj>
    <derivirana_varijabla naziv="DomainObject.Predmet.ProtustrankaFormated_1">  TAČ-UGOSTITELJSTVO d.o.o.</derivirana_varijabla>
  </DomainObject.Predmet.ProtustrankaFormated>
  <DomainObject.Predmet.ProtustrankaFormatedOIB>
    <izvorni_sadrzaj>  TAČ-UGOSTITELJSTVO d.o.o., OIB 55183833970</izvorni_sadrzaj>
    <derivirana_varijabla naziv="DomainObject.Predmet.ProtustrankaFormatedOIB_1">  TAČ-UGOSTITELJSTVO d.o.o., OIB 55183833970</derivirana_varijabla>
  </DomainObject.Predmet.ProtustrankaFormatedOIB>
  <DomainObject.Predmet.ProtustrankaFormatedWithAdress>
    <izvorni_sadrzaj> TAČ-UGOSTITELJSTVO d.o.o., Vrhovec 140 , 10000 Zagreb</izvorni_sadrzaj>
    <derivirana_varijabla naziv="DomainObject.Predmet.ProtustrankaFormatedWithAdress_1"> TAČ-UGOSTITELJSTVO d.o.o., Vrhovec 140 , 10000 Zagreb</derivirana_varijabla>
  </DomainObject.Predmet.ProtustrankaFormatedWithAdress>
  <DomainObject.Predmet.ProtustrankaFormatedWithAdressOIB>
    <izvorni_sadrzaj> TAČ-UGOSTITELJSTVO d.o.o., OIB 55183833970, Vrhovec 140 , 10000 Zagreb</izvorni_sadrzaj>
    <derivirana_varijabla naziv="DomainObject.Predmet.ProtustrankaFormatedWithAdressOIB_1"> TAČ-UGOSTITELJSTVO d.o.o., OIB 55183833970, Vrhovec 140 , 10000 Zagreb</derivirana_varijabla>
  </DomainObject.Predmet.ProtustrankaFormatedWithAdressOIB>
  <DomainObject.Predmet.ProtustrankaWithAdress>
    <izvorni_sadrzaj>TAČ-UGOSTITELJSTVO d.o.o. Vrhovec 140 , 10000 Zagreb</izvorni_sadrzaj>
    <derivirana_varijabla naziv="DomainObject.Predmet.ProtustrankaWithAdress_1">TAČ-UGOSTITELJSTVO d.o.o. Vrhovec 140 , 10000 Zagreb</derivirana_varijabla>
  </DomainObject.Predmet.ProtustrankaWithAdress>
  <DomainObject.Predmet.ProtustrankaWithAdressOIB>
    <izvorni_sadrzaj>TAČ-UGOSTITELJSTVO d.o.o., OIB 55183833970, Vrhovec 140 , 10000 Zagreb</izvorni_sadrzaj>
    <derivirana_varijabla naziv="DomainObject.Predmet.ProtustrankaWithAdressOIB_1">TAČ-UGOSTITELJSTVO d.o.o., OIB 55183833970, Vrhovec 140 , 10000 Zagreb</derivirana_varijabla>
  </DomainObject.Predmet.ProtustrankaWithAdressOIB>
  <DomainObject.Predmet.ProtustrankaNazivFormated>
    <izvorni_sadrzaj>TAČ-UGOSTITELJSTVO d.o.o.</izvorni_sadrzaj>
    <derivirana_varijabla naziv="DomainObject.Predmet.ProtustrankaNazivFormated_1">TAČ-UGOSTITELJSTVO d.o.o.</derivirana_varijabla>
  </DomainObject.Predmet.ProtustrankaNazivFormated>
  <DomainObject.Predmet.ProtustrankaNazivFormatedOIB>
    <izvorni_sadrzaj>TAČ-UGOSTITELJSTVO d.o.o., OIB 55183833970</izvorni_sadrzaj>
    <derivirana_varijabla naziv="DomainObject.Predmet.ProtustrankaNazivFormatedOIB_1">TAČ-UGOSTITELJSTVO d.o.o., OIB 55183833970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TAČ-UGOSTITELJSTVO d.o.o.</item>
    </izvorni_sadrzaj>
    <derivirana_varijabla naziv="DomainObject.Predmet.ProtuStrankaListFormated_1">
      <item>TAČ-UGOSTITELJSTVO d.o.o.</item>
    </derivirana_varijabla>
  </DomainObject.Predmet.ProtuStrankaListFormated>
  <DomainObject.Predmet.ProtuStrankaListFormatedOIB>
    <izvorni_sadrzaj>
      <item>TAČ-UGOSTITELJSTVO d.o.o., OIB 55183833970</item>
    </izvorni_sadrzaj>
    <derivirana_varijabla naziv="DomainObject.Predmet.ProtuStrankaListFormatedOIB_1">
      <item>TAČ-UGOSTITELJSTVO d.o.o., OIB 55183833970</item>
    </derivirana_varijabla>
  </DomainObject.Predmet.ProtuStrankaListFormatedOIB>
  <DomainObject.Predmet.ProtuStrankaListFormatedWithAdress>
    <izvorni_sadrzaj>
      <item>TAČ-UGOSTITELJSTVO d.o.o., Vrhovec 140 , 10000 Zagreb</item>
    </izvorni_sadrzaj>
    <derivirana_varijabla naziv="DomainObject.Predmet.ProtuStrankaListFormatedWithAdress_1">
      <item>TAČ-UGOSTITELJSTVO d.o.o., Vrhovec 140 , 10000 Zagreb</item>
    </derivirana_varijabla>
  </DomainObject.Predmet.ProtuStrankaListFormatedWithAdress>
  <DomainObject.Predmet.ProtuStrankaListFormatedWithAdressOIB>
    <izvorni_sadrzaj>
      <item>TAČ-UGOSTITELJSTVO d.o.o., OIB 55183833970, Vrhovec 140 , 10000 Zagreb</item>
    </izvorni_sadrzaj>
    <derivirana_varijabla naziv="DomainObject.Predmet.ProtuStrankaListFormatedWithAdressOIB_1">
      <item>TAČ-UGOSTITELJSTVO d.o.o., OIB 55183833970, Vrhovec 140 , 10000 Zagreb</item>
    </derivirana_varijabla>
  </DomainObject.Predmet.ProtuStrankaListFormatedWithAdressOIB>
  <DomainObject.Predmet.ProtuStrankaListNazivFormated>
    <izvorni_sadrzaj>
      <item>TAČ-UGOSTITELJSTVO d.o.o.</item>
    </izvorni_sadrzaj>
    <derivirana_varijabla naziv="DomainObject.Predmet.ProtuStrankaListNazivFormated_1">
      <item>TAČ-UGOSTITELJSTVO d.o.o.</item>
    </derivirana_varijabla>
  </DomainObject.Predmet.ProtuStrankaListNazivFormated>
  <DomainObject.Predmet.ProtuStrankaListNazivFormatedOIB>
    <izvorni_sadrzaj>
      <item>TAČ-UGOSTITELJSTVO d.o.o., OIB 55183833970</item>
    </izvorni_sadrzaj>
    <derivirana_varijabla naziv="DomainObject.Predmet.ProtuStrankaListNazivFormatedOIB_1">
      <item>TAČ-UGOSTITELJSTVO d.o.o., OIB 55183833970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TAČ-UGOSTITELJSTVO d.o.o.</izvorni_sadrzaj>
    <derivirana_varijabla naziv="DomainObject.Predmet.ProtustrankaIDrugi_1">TAČ-UGOSTITELJSTVO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TAČ-UGOSTITELJSTVO d.o.o., OIB 55183833970, Vrhovec 140 , 10000 Zagreb</izvorni_sadrzaj>
    <derivirana_varijabla naziv="DomainObject.Predmet.ProtustrankaIDrugiAdressOIB_1">TAČ-UGOSTITELJSTVO d.o.o., OIB 55183833970, Vrhovec 140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TAČ-UGOSTITELJSTVO d.o.o.</item>
      <item>FINA Regionalni centar Zagreb</item>
    </izvorni_sadrzaj>
    <derivirana_varijabla naziv="DomainObject.Predmet.SudioniciListNaziv_1">
      <item>TAČ-UGOSTITELJSTVO d.o.o.</item>
      <item>FINA Regionalni centar Zagreb</item>
    </derivirana_varijabla>
  </DomainObject.Predmet.SudioniciListNaziv>
  <DomainObject.Predmet.SudioniciListAdressOIB>
    <izvorni_sadrzaj>
      <item>TAČ-UGOSTITELJSTVO d.o.o., OIB 55183833970, Vrhovec 140 ,10000 Zagreb</item>
      <item>FINA Regionalni centar Zagreb, OIB 85821130368, Trg svibanjskih žrtava 1995. br. 1,10000 Zagreb</item>
    </izvorni_sadrzaj>
    <derivirana_varijabla naziv="DomainObject.Predmet.SudioniciListAdressOIB_1">
      <item>TAČ-UGOSTITELJSTVO d.o.o., OIB 55183833970, Vrhovec 140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55183833970</item>
      <item>, OIB 85821130368</item>
    </izvorni_sadrzaj>
    <derivirana_varijabla naziv="DomainObject.Predmet.SudioniciListNazivOIB_1">
      <item>, OIB 55183833970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66D67-33D0-45C9-B6EF-42FB05E99B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3190</properties:Characters>
  <properties:Lines>96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2017-09-27T12:18:00Z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2017-09-28T05:00:00Z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