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4635" w14:paraId="6964635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5354D6" w:rsidR="005354D6" w:rsidRPr="00F91280">
      <w:pPr>
        <w:pStyle w:val="Zaglavlje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5354D6">
        <w:rPr>
          <w:rFonts w:hAnsi="Times New Roman" w:ascii="Times New Roman"/>
          <w:sz w:val="24"/>
          <w:szCs w:val="24"/>
          <w:lang w:val="hr-HR"/>
        </w:rPr>
        <w:tab/>
      </w:r>
      <w:r w:rsidR="005354D6">
        <w:rPr>
          <w:rFonts w:hAnsi="Times New Roman" w:ascii="Times New Roman"/>
          <w:sz w:val="24"/>
          <w:szCs w:val="24"/>
          <w:lang w:val="hr-HR"/>
        </w:rPr>
        <w:tab/>
      </w:r>
      <w:r w:rsidR="005354D6" w:rsidRPr="00F91280">
        <w:rPr>
          <w:rFonts w:hAnsi="Times New Roman" w:ascii="Times New Roman"/>
          <w:sz w:val="24"/>
          <w:szCs w:val="24"/>
          <w:lang w:val="hr-HR"/>
        </w:rPr>
        <w:t>2</w:t>
      </w:r>
      <w:r w:rsidR="005354D6">
        <w:rPr>
          <w:rFonts w:hAnsi="Times New Roman" w:ascii="Times New Roman"/>
          <w:sz w:val="24"/>
          <w:szCs w:val="24"/>
          <w:lang w:val="hr-HR"/>
        </w:rPr>
        <w:t>1</w:t>
      </w:r>
      <w:r w:rsidR="005354D6" w:rsidRPr="00F91280">
        <w:rPr>
          <w:rFonts w:hAnsi="Times New Roman" w:ascii="Times New Roman"/>
          <w:sz w:val="24"/>
          <w:szCs w:val="24"/>
          <w:lang w:val="hr-HR"/>
        </w:rPr>
        <w:t>. St-</w:t>
      </w:r>
      <w:r w:rsidR="005354D6">
        <w:rPr>
          <w:rFonts w:hAnsi="Times New Roman" w:ascii="Times New Roman"/>
          <w:sz w:val="24"/>
          <w:szCs w:val="24"/>
          <w:lang w:val="hr-HR"/>
        </w:rPr>
        <w:t>790/2017</w:t>
      </w:r>
    </w:p>
    <w:p w:rsidRDefault="005354D6" w:rsidP="00023304" w:rsidR="007E5B46" w:rsidRPr="002002FD">
      <w:pPr>
        <w:pStyle w:val="Zaglavlje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023304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023304" w:rsidR="007E5B4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5354D6" w:rsidRPr="005354D6">
        <w:rPr>
          <w:rFonts w:hAnsi="Times New Roman" w:ascii="Times New Roman"/>
          <w:color w:themeColor="text1" w:val="000000"/>
          <w:sz w:val="24"/>
          <w:szCs w:val="24"/>
        </w:rPr>
        <w:t>VENUSTAS d.o.o., OIB: 12731981527, Split, Poljička Cesta 32</w:t>
      </w:r>
      <w:r w:rsidRPr="005354D6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023304">
        <w:rPr>
          <w:rFonts w:hAnsi="Times New Roman" w:ascii="Times New Roman"/>
          <w:sz w:val="24"/>
          <w:szCs w:val="24"/>
          <w:lang w:val="hr-HR"/>
        </w:rPr>
        <w:t>13. veljače 2018.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3304" w:rsidP="00023304" w:rsidR="00023304" w:rsidRPr="00023304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354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354D6" w:rsidRPr="005354D6">
        <w:rPr>
          <w:rFonts w:hAnsi="Times New Roman" w:ascii="Times New Roman"/>
          <w:color w:themeColor="text1" w:val="000000"/>
          <w:sz w:val="24"/>
          <w:szCs w:val="24"/>
        </w:rPr>
        <w:t>VENUSTAS d.o.o., OIB: 12731981527, Split, Poljička Cesta 32</w:t>
      </w:r>
      <w:r w:rsidRPr="005354D6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354D6">
        <w:rPr>
          <w:rFonts w:hAnsi="Times New Roman" w:ascii="Times New Roman"/>
          <w:sz w:val="24"/>
          <w:szCs w:val="24"/>
          <w:lang w:val="hr-HR"/>
        </w:rPr>
        <w:t>1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354D6">
        <w:rPr>
          <w:rFonts w:hAnsi="Times New Roman" w:ascii="Times New Roman"/>
          <w:sz w:val="24"/>
          <w:szCs w:val="24"/>
          <w:lang w:val="hr-HR"/>
        </w:rPr>
        <w:t>kolovoza 2017.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5354D6" w:rsidRPr="005354D6">
        <w:rPr>
          <w:rFonts w:hAnsi="Times New Roman" w:ascii="Times New Roman"/>
          <w:color w:themeColor="text1" w:val="000000"/>
          <w:sz w:val="24"/>
          <w:szCs w:val="24"/>
        </w:rPr>
        <w:t>VENUSTAS d.o.o., OIB: 12731981527, Split, Poljička Cesta 32</w:t>
      </w:r>
      <w:r w:rsidR="00A5283A" w:rsidRPr="005354D6">
        <w:rPr>
          <w:rFonts w:hAnsi="Times New Roman" w:ascii="Times New Roman"/>
          <w:sz w:val="24"/>
          <w:szCs w:val="24"/>
          <w:lang w:val="hr-HR"/>
        </w:rPr>
        <w:t xml:space="preserve">, a temeljem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5354D6">
        <w:rPr>
          <w:rFonts w:hAnsi="Times New Roman" w:ascii="Times New Roman"/>
          <w:sz w:val="24"/>
          <w:szCs w:val="24"/>
          <w:lang w:val="hr-HR"/>
        </w:rPr>
        <w:t>2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354D6">
        <w:rPr>
          <w:rFonts w:hAnsi="Times New Roman" w:ascii="Times New Roman"/>
          <w:sz w:val="24"/>
          <w:szCs w:val="24"/>
          <w:lang w:val="hr-HR"/>
        </w:rPr>
        <w:t>studenog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5354D6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3304" w:rsidR="005354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354D6">
        <w:rPr>
          <w:rFonts w:hAnsi="Times New Roman" w:ascii="Times New Roman"/>
          <w:sz w:val="24"/>
          <w:szCs w:val="24"/>
          <w:lang w:val="hr-HR"/>
        </w:rPr>
        <w:t>3. siječnja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5354D6">
        <w:rPr>
          <w:rFonts w:hAnsi="Times New Roman" w:ascii="Times New Roman"/>
          <w:sz w:val="24"/>
          <w:szCs w:val="24"/>
          <w:lang w:val="hr-HR"/>
        </w:rPr>
        <w:t>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354D6">
        <w:rPr>
          <w:rFonts w:hAnsi="Times New Roman" w:ascii="Times New Roman"/>
          <w:sz w:val="24"/>
          <w:szCs w:val="24"/>
          <w:lang w:val="hr-HR"/>
        </w:rPr>
        <w:t>g</w:t>
      </w:r>
      <w:r w:rsidRPr="002002FD">
        <w:rPr>
          <w:rFonts w:hAnsi="Times New Roman" w:ascii="Times New Roman"/>
          <w:sz w:val="24"/>
          <w:szCs w:val="24"/>
          <w:lang w:val="hr-HR"/>
        </w:rPr>
        <w:t>odine</w:t>
      </w:r>
      <w:r w:rsidR="005354D6" w:rsidRPr="005354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354D6">
        <w:rPr>
          <w:rFonts w:hAnsi="Times New Roman" w:ascii="Times New Roman"/>
          <w:sz w:val="24"/>
          <w:szCs w:val="24"/>
          <w:lang w:val="hr-HR"/>
        </w:rPr>
        <w:t>stečajni dužnik je d</w:t>
      </w:r>
      <w:r w:rsidR="002B0F0D">
        <w:rPr>
          <w:rFonts w:hAnsi="Times New Roman" w:ascii="Times New Roman"/>
          <w:sz w:val="24"/>
          <w:szCs w:val="24"/>
          <w:lang w:val="hr-HR"/>
        </w:rPr>
        <w:t xml:space="preserve">ostavio ovom sudu javnobilježnički </w:t>
      </w:r>
      <w:r w:rsidR="005354D6">
        <w:rPr>
          <w:rFonts w:hAnsi="Times New Roman" w:ascii="Times New Roman"/>
          <w:sz w:val="24"/>
          <w:szCs w:val="24"/>
          <w:lang w:val="hr-HR"/>
        </w:rPr>
        <w:t>ovjer</w:t>
      </w:r>
      <w:r w:rsidR="002B0F0D">
        <w:rPr>
          <w:rFonts w:hAnsi="Times New Roman" w:ascii="Times New Roman"/>
          <w:sz w:val="24"/>
          <w:szCs w:val="24"/>
          <w:lang w:val="hr-HR"/>
        </w:rPr>
        <w:t>ovlj</w:t>
      </w:r>
      <w:r w:rsidR="005354D6">
        <w:rPr>
          <w:rFonts w:hAnsi="Times New Roman" w:ascii="Times New Roman"/>
          <w:sz w:val="24"/>
          <w:szCs w:val="24"/>
          <w:lang w:val="hr-HR"/>
        </w:rPr>
        <w:t>en prokazni popis imovine i obveza dužnika na propisanim obrascima (list 12-33).</w:t>
      </w:r>
    </w:p>
    <w:p w:rsidRDefault="005354D6" w:rsidP="008A2477" w:rsidR="005354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54D6" w:rsidP="00023304" w:rsidR="0002330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sz w:val="24"/>
          <w:szCs w:val="24"/>
          <w:lang w:val="hr-HR"/>
        </w:rPr>
        <w:t>11. siječnja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>
        <w:rPr>
          <w:rFonts w:hAnsi="Times New Roman" w:ascii="Times New Roman"/>
          <w:sz w:val="24"/>
          <w:szCs w:val="24"/>
          <w:lang w:val="hr-HR"/>
        </w:rPr>
        <w:t>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g</w:t>
      </w:r>
      <w:r w:rsidRPr="002002FD">
        <w:rPr>
          <w:rFonts w:hAnsi="Times New Roman" w:ascii="Times New Roman"/>
          <w:sz w:val="24"/>
          <w:szCs w:val="24"/>
          <w:lang w:val="hr-HR"/>
        </w:rPr>
        <w:t>odine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 kod ovoga suda zaprimljen je prijedlog </w:t>
      </w:r>
      <w:r>
        <w:rPr>
          <w:rFonts w:hAnsi="Times New Roman" w:ascii="Times New Roman"/>
          <w:sz w:val="24"/>
          <w:szCs w:val="24"/>
          <w:lang w:val="hr-HR"/>
        </w:rPr>
        <w:t>vjerovnika B2 KAPITAL d.o.o., OIB: 57509775367, Zagreb, Radnička cesta 41,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za otvaranje stečajnog </w:t>
      </w:r>
    </w:p>
    <w:p w:rsidRDefault="007E5B46" w:rsidP="00023304" w:rsidR="002B0F0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postupka nad dužnikom</w:t>
      </w:r>
      <w:r w:rsidR="008A2477">
        <w:rPr>
          <w:rFonts w:hAnsi="Times New Roman" w:ascii="Times New Roman"/>
          <w:sz w:val="24"/>
          <w:szCs w:val="24"/>
          <w:lang w:val="hr-HR"/>
        </w:rPr>
        <w:t xml:space="preserve"> u kojem</w:t>
      </w:r>
      <w:r w:rsidR="002B0F0D">
        <w:rPr>
          <w:rFonts w:hAnsi="Times New Roman" w:ascii="Times New Roman"/>
          <w:sz w:val="24"/>
          <w:szCs w:val="24"/>
          <w:lang w:val="hr-HR"/>
        </w:rPr>
        <w:t xml:space="preserve"> navodi da ima sveukupni iznos tražbine prema dužnik</w:t>
      </w:r>
      <w:r w:rsidR="002F5411">
        <w:rPr>
          <w:rFonts w:hAnsi="Times New Roman" w:ascii="Times New Roman"/>
          <w:sz w:val="24"/>
          <w:szCs w:val="24"/>
          <w:lang w:val="hr-HR"/>
        </w:rPr>
        <w:t>u u iznosu od 71.771.495,46 HRK.</w:t>
      </w:r>
    </w:p>
    <w:p w:rsidRDefault="00543BF2" w:rsidP="002B0F0D" w:rsidR="002B0F0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 xml:space="preserve">U privitku prijedloga </w:t>
      </w:r>
      <w:r w:rsidR="005354D6">
        <w:rPr>
          <w:rFonts w:hAnsi="Times New Roman" w:ascii="Times New Roman"/>
          <w:sz w:val="24"/>
          <w:szCs w:val="24"/>
          <w:lang w:val="hr-HR"/>
        </w:rPr>
        <w:t xml:space="preserve">vjerovnik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354D6">
        <w:rPr>
          <w:rFonts w:hAnsi="Times New Roman" w:ascii="Times New Roman"/>
          <w:sz w:val="24"/>
          <w:szCs w:val="24"/>
          <w:lang w:val="hr-HR"/>
        </w:rPr>
        <w:t>B2 KAPITAL d.o.o., OIB: 57509775367, Zagreb, Radnička cesta 41</w:t>
      </w:r>
      <w:r w:rsidR="00A94737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dostavlja prijedlog za otvaranje stečajnog postupka (list </w:t>
      </w:r>
      <w:r w:rsidR="00A94737">
        <w:rPr>
          <w:rFonts w:hAnsi="Times New Roman" w:ascii="Times New Roman"/>
          <w:sz w:val="24"/>
          <w:szCs w:val="24"/>
          <w:lang w:val="hr-HR"/>
        </w:rPr>
        <w:t>34</w:t>
      </w:r>
      <w:r w:rsidRPr="002002FD">
        <w:rPr>
          <w:rFonts w:hAnsi="Times New Roman" w:ascii="Times New Roman"/>
          <w:sz w:val="24"/>
          <w:szCs w:val="24"/>
          <w:lang w:val="hr-HR"/>
        </w:rPr>
        <w:t>-</w:t>
      </w:r>
      <w:r w:rsidR="00A94737">
        <w:rPr>
          <w:rFonts w:hAnsi="Times New Roman" w:ascii="Times New Roman"/>
          <w:sz w:val="24"/>
          <w:szCs w:val="24"/>
          <w:lang w:val="hr-HR"/>
        </w:rPr>
        <w:t>39</w:t>
      </w:r>
      <w:r w:rsidR="002B0F0D">
        <w:rPr>
          <w:rFonts w:hAnsi="Times New Roman" w:ascii="Times New Roman"/>
          <w:sz w:val="24"/>
          <w:szCs w:val="24"/>
          <w:lang w:val="hr-HR"/>
        </w:rPr>
        <w:t xml:space="preserve"> spisa) te dokumentaciju na kojoj temelji svoju tražbinu i to:</w:t>
      </w:r>
    </w:p>
    <w:p w:rsidRDefault="002F5411" w:rsidP="002F5411" w:rsidR="000D1639" w:rsidRPr="002F541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F5411">
        <w:rPr>
          <w:rFonts w:hAnsi="Times New Roman" w:ascii="Times New Roman"/>
          <w:sz w:val="24"/>
          <w:szCs w:val="24"/>
          <w:lang w:val="hr-HR"/>
        </w:rPr>
        <w:t>-</w:t>
      </w:r>
      <w:r w:rsidRPr="002F5411">
        <w:rPr>
          <w:sz w:val="24"/>
          <w:szCs w:val="24"/>
          <w:lang w:val="hr-HR"/>
        </w:rPr>
        <w:t xml:space="preserve"> </w:t>
      </w:r>
      <w:r w:rsidR="002B0F0D" w:rsidRPr="002F5411">
        <w:rPr>
          <w:rFonts w:hAnsi="Times New Roman" w:ascii="Times New Roman"/>
          <w:sz w:val="24"/>
          <w:szCs w:val="24"/>
          <w:lang w:val="hr-HR"/>
        </w:rPr>
        <w:t>ugovor o prijenosu prenesenih plasmana između ERSTE</w:t>
      </w:r>
      <w:r w:rsidR="002B0F0D" w:rsidRPr="002F5411">
        <w:rPr>
          <w:rFonts w:hAnsi="Times New Roman" w:ascii="Times New Roman"/>
          <w:sz w:val="24"/>
          <w:szCs w:val="24"/>
        </w:rPr>
        <w:t>&amp;STEIERMARKISCHE BANK d.d. i B2 KAPITAL d.o.o. (list 41-47), ugovor o kratkoročnom kreditu broj 2402006-1031262160/ 34011002-50017484412 od 26.03.2012. (list 48-50), aneks 01 osnovnog ugovora o kratkoročnom kreditu broj 2402006-1031262160</w:t>
      </w:r>
      <w:r w:rsidR="008D4D60" w:rsidRPr="002F5411">
        <w:rPr>
          <w:rFonts w:hAnsi="Times New Roman" w:ascii="Times New Roman"/>
          <w:sz w:val="24"/>
          <w:szCs w:val="24"/>
        </w:rPr>
        <w:t>/3</w:t>
      </w:r>
      <w:r w:rsidR="00324246" w:rsidRPr="002F5411">
        <w:rPr>
          <w:rFonts w:hAnsi="Times New Roman" w:ascii="Times New Roman"/>
          <w:sz w:val="24"/>
          <w:szCs w:val="24"/>
        </w:rPr>
        <w:t xml:space="preserve">4011002-5001748412 od 5.6.2012. </w:t>
      </w:r>
      <w:r w:rsidR="008D4D60" w:rsidRPr="002F5411">
        <w:rPr>
          <w:rFonts w:hAnsi="Times New Roman" w:ascii="Times New Roman"/>
          <w:sz w:val="24"/>
          <w:szCs w:val="24"/>
        </w:rPr>
        <w:t>godine</w:t>
      </w:r>
      <w:r w:rsidR="00324246" w:rsidRPr="002F5411">
        <w:rPr>
          <w:rFonts w:hAnsi="Times New Roman" w:ascii="Times New Roman"/>
          <w:sz w:val="24"/>
          <w:szCs w:val="24"/>
        </w:rPr>
        <w:t xml:space="preserve"> (list 50-51), aneks 02 ugovora o kreditu broj 2402006-1031262160/34011002-5001748412 od </w:t>
      </w:r>
      <w:r w:rsidR="00023304" w:rsidRPr="002F5411">
        <w:rPr>
          <w:rFonts w:hAnsi="Times New Roman" w:ascii="Times New Roman"/>
          <w:sz w:val="24"/>
          <w:szCs w:val="24"/>
        </w:rPr>
        <w:t>30.08</w:t>
      </w:r>
      <w:r w:rsidR="00324246" w:rsidRPr="002F5411">
        <w:rPr>
          <w:rFonts w:hAnsi="Times New Roman" w:ascii="Times New Roman"/>
          <w:sz w:val="24"/>
          <w:szCs w:val="24"/>
        </w:rPr>
        <w:t xml:space="preserve">.2012. godine (list 51-52), aneks 03 ugovora o kreditu 2402006-1031262160/34011002-5001748412 od </w:t>
      </w:r>
      <w:r w:rsidR="00023304" w:rsidRPr="002F5411">
        <w:rPr>
          <w:rFonts w:hAnsi="Times New Roman" w:ascii="Times New Roman"/>
          <w:sz w:val="24"/>
          <w:szCs w:val="24"/>
        </w:rPr>
        <w:t>11.09</w:t>
      </w:r>
      <w:r w:rsidR="00324246" w:rsidRPr="002F5411">
        <w:rPr>
          <w:rFonts w:hAnsi="Times New Roman" w:ascii="Times New Roman"/>
          <w:sz w:val="24"/>
          <w:szCs w:val="24"/>
        </w:rPr>
        <w:t>.2012. godine</w:t>
      </w:r>
      <w:r w:rsidR="00023304" w:rsidRPr="002F5411">
        <w:rPr>
          <w:rFonts w:hAnsi="Times New Roman" w:ascii="Times New Roman"/>
          <w:sz w:val="24"/>
          <w:szCs w:val="24"/>
        </w:rPr>
        <w:t xml:space="preserve"> (list 52</w:t>
      </w:r>
      <w:r w:rsidR="00324246" w:rsidRPr="002F5411">
        <w:rPr>
          <w:rFonts w:hAnsi="Times New Roman" w:ascii="Times New Roman"/>
          <w:sz w:val="24"/>
          <w:szCs w:val="24"/>
        </w:rPr>
        <w:t xml:space="preserve">), ugovor o kratkoročnom kreditu broj 2402006-1031262160/5101782371 od 30.08.2012. godine (list 53-55), ugovor o </w:t>
      </w:r>
      <w:r w:rsidR="00023304" w:rsidRPr="002F5411">
        <w:rPr>
          <w:rFonts w:hAnsi="Times New Roman" w:ascii="Times New Roman"/>
          <w:sz w:val="24"/>
          <w:szCs w:val="24"/>
        </w:rPr>
        <w:t>dugoročnom</w:t>
      </w:r>
      <w:r w:rsidR="00324246" w:rsidRPr="002F5411">
        <w:rPr>
          <w:rFonts w:hAnsi="Times New Roman" w:ascii="Times New Roman"/>
          <w:sz w:val="24"/>
          <w:szCs w:val="24"/>
        </w:rPr>
        <w:t xml:space="preserve"> kreditu broj 2402006-1031262160/34014004-5105043929 od </w:t>
      </w:r>
      <w:r w:rsidR="00023304" w:rsidRPr="002F5411">
        <w:rPr>
          <w:rFonts w:hAnsi="Times New Roman" w:ascii="Times New Roman"/>
          <w:sz w:val="24"/>
          <w:szCs w:val="24"/>
        </w:rPr>
        <w:t xml:space="preserve">07.06.2010. </w:t>
      </w:r>
      <w:r w:rsidR="00324246" w:rsidRPr="002F5411">
        <w:rPr>
          <w:rFonts w:hAnsi="Times New Roman" w:ascii="Times New Roman"/>
          <w:sz w:val="24"/>
          <w:szCs w:val="24"/>
        </w:rPr>
        <w:t xml:space="preserve">godine (list 56-58), aneks 01 ugovora o kreditu broj 2402006-1031262160/34014004-5105043929 od </w:t>
      </w:r>
      <w:r w:rsidR="00023304" w:rsidRPr="002F5411">
        <w:rPr>
          <w:rFonts w:hAnsi="Times New Roman" w:ascii="Times New Roman"/>
          <w:sz w:val="24"/>
          <w:szCs w:val="24"/>
        </w:rPr>
        <w:t>30.082012</w:t>
      </w:r>
      <w:r w:rsidR="00324246" w:rsidRPr="002F5411">
        <w:rPr>
          <w:rFonts w:hAnsi="Times New Roman" w:ascii="Times New Roman"/>
          <w:sz w:val="24"/>
          <w:szCs w:val="24"/>
        </w:rPr>
        <w:t xml:space="preserve">. godine ( list 58-59) aneks 02 ugovora o kreditu broj 2402006-1031262160/34014004-5105043929 od 11.09.2012. godine (list 59-60), </w:t>
      </w:r>
      <w:r w:rsidR="00023304" w:rsidRPr="002F5411">
        <w:rPr>
          <w:rFonts w:hAnsi="Times New Roman" w:ascii="Times New Roman"/>
          <w:sz w:val="24"/>
          <w:szCs w:val="24"/>
        </w:rPr>
        <w:t>izvadci iz poslovnih knjiga (list 61-63), zk izvadak Općinskog suda u Splitu, K.O. Split, Z.U. 19848, čest. zem. 404/1 (list 64-66), zk izvadak Općinskog suda u Splitu, K.O. Split, Z.U. 19860, čest. zem</w:t>
      </w:r>
      <w:r w:rsidR="00EF718F" w:rsidRPr="002F5411">
        <w:rPr>
          <w:rFonts w:hAnsi="Times New Roman" w:ascii="Times New Roman"/>
          <w:sz w:val="24"/>
          <w:szCs w:val="24"/>
        </w:rPr>
        <w:t>.</w:t>
      </w:r>
      <w:r w:rsidR="00023304" w:rsidRPr="002F5411">
        <w:rPr>
          <w:rFonts w:hAnsi="Times New Roman" w:ascii="Times New Roman"/>
          <w:sz w:val="24"/>
          <w:szCs w:val="24"/>
        </w:rPr>
        <w:t xml:space="preserve"> 404/37 (list 67-69) </w:t>
      </w:r>
      <w:r w:rsidR="007E0EA6" w:rsidRPr="002F5411">
        <w:rPr>
          <w:rFonts w:hAnsi="Times New Roman" w:ascii="Times New Roman"/>
          <w:sz w:val="24"/>
          <w:szCs w:val="24"/>
        </w:rPr>
        <w:t xml:space="preserve">te </w:t>
      </w:r>
      <w:r w:rsidR="003B2535" w:rsidRPr="002F5411">
        <w:rPr>
          <w:rFonts w:hAnsi="Times New Roman" w:ascii="Times New Roman"/>
          <w:sz w:val="24"/>
          <w:szCs w:val="24"/>
        </w:rPr>
        <w:t>predlaže obustavu skraćenog stečajnog postupka i donošenje rješenja o pokretanju prethodnog postupka, odnosno donošenje rješenja o otvaranju stečajnog postupka.</w:t>
      </w:r>
    </w:p>
    <w:p w:rsidRDefault="0030713A" w:rsidP="00A94737" w:rsidR="0030713A" w:rsidRPr="002F541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91688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1688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91688D">
        <w:rPr>
          <w:rFonts w:hAnsi="Times New Roman" w:ascii="Times New Roman"/>
          <w:sz w:val="24"/>
          <w:szCs w:val="24"/>
          <w:lang w:val="hr-HR"/>
        </w:rPr>
        <w:t xml:space="preserve"> budući je vjerovnik </w:t>
      </w:r>
      <w:r w:rsidR="00A94737" w:rsidRPr="0091688D">
        <w:rPr>
          <w:rFonts w:hAnsi="Times New Roman" w:ascii="Times New Roman"/>
          <w:sz w:val="24"/>
          <w:szCs w:val="24"/>
          <w:lang w:val="hr-HR"/>
        </w:rPr>
        <w:t>B2 KAPITAL d.o.o., OIB: 57509775367, Zagreb, Radnička cesta 41</w:t>
      </w:r>
      <w:r w:rsidR="00CF6E96" w:rsidRPr="0091688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10E6C" w:rsidRPr="0091688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91688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D119F" w:rsidRPr="0091688D">
        <w:rPr>
          <w:rFonts w:hAnsi="Times New Roman" w:ascii="Times New Roman"/>
          <w:sz w:val="24"/>
          <w:szCs w:val="24"/>
          <w:lang w:val="hr-HR"/>
        </w:rPr>
        <w:t xml:space="preserve">te je i stečajni dužnik sukladno oglasu dostavio javnobilježnički ovjeren popis imovine i obveza, </w:t>
      </w:r>
      <w:r w:rsidR="000D1639" w:rsidRPr="0091688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023304">
        <w:rPr>
          <w:rFonts w:hAnsi="Times New Roman" w:ascii="Times New Roman"/>
          <w:sz w:val="24"/>
          <w:szCs w:val="24"/>
          <w:lang w:val="hr-HR"/>
        </w:rPr>
        <w:t>13</w:t>
      </w:r>
      <w:r w:rsidR="00A94737">
        <w:rPr>
          <w:rFonts w:hAnsi="Times New Roman" w:ascii="Times New Roman"/>
          <w:sz w:val="24"/>
          <w:szCs w:val="24"/>
          <w:lang w:val="hr-HR"/>
        </w:rPr>
        <w:t>. veljače 2018.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C276A" w:rsidP="00C9239A" w:rsidR="007E5B46" w:rsidRPr="002002FD">
      <w:pPr>
        <w:ind w:firstLine="708" w:left="5664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C9239A" w:rsidP="00C9239A" w:rsidR="00C9239A" w:rsidRPr="00C9239A">
      <w:pPr>
        <w:ind w:left="5664"/>
        <w:jc w:val="both"/>
        <w:rPr>
          <w:rFonts w:hAnsi="Times New Roman" w:ascii="Times New Roman"/>
          <w:sz w:val="24"/>
          <w:szCs w:val="24"/>
        </w:rPr>
      </w:pPr>
      <w:r w:rsidRPr="00C9239A"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2002FD" w:rsidRPr="00C9239A">
        <w:rPr>
          <w:rFonts w:hAnsi="Times New Roman" w:ascii="Times New Roman"/>
          <w:sz w:val="24"/>
          <w:szCs w:val="24"/>
          <w:lang w:val="hr-HR"/>
        </w:rPr>
        <w:t>ANA GOLUB GRUIĆ</w:t>
      </w:r>
      <w:r w:rsidRPr="00C9239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9239A">
        <w:rPr>
          <w:rFonts w:hAnsi="Times New Roman" w:ascii="Times New Roman"/>
          <w:sz w:val="24"/>
          <w:szCs w:val="24"/>
        </w:rPr>
        <w:t>v.r.</w:t>
      </w:r>
    </w:p>
    <w:p w:rsidRDefault="00C9239A" w:rsidP="00C9239A" w:rsidR="00C9239A">
      <w:pPr>
        <w:ind w:firstLine="708" w:left="3540"/>
        <w:jc w:val="both"/>
        <w:rPr>
          <w:rFonts w:hAnsi="Times New Roman" w:ascii="Times New Roman"/>
          <w:sz w:val="24"/>
          <w:szCs w:val="24"/>
        </w:rPr>
      </w:pPr>
    </w:p>
    <w:p w:rsidRDefault="00C9239A" w:rsidP="00C9239A" w:rsidR="00C9239A" w:rsidRPr="00C9239A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C9239A">
        <w:rPr>
          <w:rFonts w:hAnsi="Times New Roman" w:ascii="Times New Roman"/>
          <w:sz w:val="24"/>
          <w:szCs w:val="24"/>
          <w:lang w:val="hr-HR"/>
        </w:rPr>
        <w:t>Za točnost otpravka-ovlašteni službenik</w:t>
      </w:r>
    </w:p>
    <w:p w:rsidRDefault="00C9239A" w:rsidP="00F779F7" w:rsidR="00C9239A" w:rsidRPr="00C9239A">
      <w:pPr>
        <w:ind w:firstLine="708" w:left="4956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Pr="00C9239A">
        <w:rPr>
          <w:rFonts w:hAnsi="Times New Roman" w:ascii="Times New Roman"/>
          <w:sz w:val="24"/>
          <w:szCs w:val="24"/>
          <w:lang w:val="hr-HR"/>
        </w:rPr>
        <w:t>Ana Maria Trbulin</w:t>
      </w:r>
    </w:p>
    <w:p w:rsidRDefault="007E5B46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411" w:rsidP="003A193B" w:rsidR="002F5411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2524E" w:rsidP="00023304" w:rsidR="0002524E" w:rsidRPr="00023304">
      <w:pPr>
        <w:rPr>
          <w:rFonts w:hAnsi="Times New Roman" w:ascii="Times New Roman"/>
          <w:sz w:val="24"/>
          <w:szCs w:val="24"/>
          <w:lang w:eastAsia="en-US" w:val="hr-HR"/>
        </w:rPr>
      </w:pPr>
    </w:p>
    <w:sectPr w:rsidSect="00111DC0" w:rsidR="0002524E" w:rsidRPr="00023304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F55BA" w:rsidRPr="00EF55B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5354D6">
          <w:rPr>
            <w:rFonts w:hAnsi="Times New Roman" w:ascii="Times New Roman"/>
            <w:sz w:val="24"/>
            <w:szCs w:val="24"/>
          </w:rPr>
          <w:t>790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5354D6">
          <w:rPr>
            <w:rFonts w:hAnsi="Times New Roman" w:ascii="Times New Roman"/>
            <w:sz w:val="24"/>
            <w:szCs w:val="24"/>
          </w:rPr>
          <w:t>7</w:t>
        </w:r>
        <w:r>
          <w:t xml:space="preserve">                                      </w:t>
        </w:r>
        <w:r>
          <w:tab/>
        </w:r>
      </w:p>
    </w:sdtContent>
  </w:sdt>
  <w:p w:rsidRDefault="00EF55B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4D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E657B"/>
    <w:multiLevelType w:val="hybridMultilevel"/>
    <w:tmpl w:val="27DA6316"/>
    <w:lvl w:tplc="C464DE2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3304"/>
    <w:rsid w:val="0002524E"/>
    <w:rsid w:val="00072BBB"/>
    <w:rsid w:val="000B16C9"/>
    <w:rsid w:val="000D1639"/>
    <w:rsid w:val="000E3AD7"/>
    <w:rsid w:val="00156A1A"/>
    <w:rsid w:val="00182B81"/>
    <w:rsid w:val="001F4F00"/>
    <w:rsid w:val="002002FD"/>
    <w:rsid w:val="002B0F0D"/>
    <w:rsid w:val="002E7B09"/>
    <w:rsid w:val="002F5411"/>
    <w:rsid w:val="0030713A"/>
    <w:rsid w:val="00324246"/>
    <w:rsid w:val="003A193B"/>
    <w:rsid w:val="003B1C4E"/>
    <w:rsid w:val="003B2535"/>
    <w:rsid w:val="003E1647"/>
    <w:rsid w:val="005354D6"/>
    <w:rsid w:val="005355AF"/>
    <w:rsid w:val="00542727"/>
    <w:rsid w:val="00543BF2"/>
    <w:rsid w:val="005B7B99"/>
    <w:rsid w:val="0064015D"/>
    <w:rsid w:val="00650F60"/>
    <w:rsid w:val="006B65C9"/>
    <w:rsid w:val="006C276A"/>
    <w:rsid w:val="00796FE5"/>
    <w:rsid w:val="007E0EA6"/>
    <w:rsid w:val="007E5B46"/>
    <w:rsid w:val="008A2477"/>
    <w:rsid w:val="008C2EC2"/>
    <w:rsid w:val="008D119F"/>
    <w:rsid w:val="008D4D60"/>
    <w:rsid w:val="0091688D"/>
    <w:rsid w:val="00952C06"/>
    <w:rsid w:val="00990A7E"/>
    <w:rsid w:val="0099218B"/>
    <w:rsid w:val="009F654A"/>
    <w:rsid w:val="00A5283A"/>
    <w:rsid w:val="00A94737"/>
    <w:rsid w:val="00A97313"/>
    <w:rsid w:val="00B52E5F"/>
    <w:rsid w:val="00B95AB2"/>
    <w:rsid w:val="00BA11B9"/>
    <w:rsid w:val="00BE6493"/>
    <w:rsid w:val="00BF1C57"/>
    <w:rsid w:val="00C10E6C"/>
    <w:rsid w:val="00C9239A"/>
    <w:rsid w:val="00CF6E96"/>
    <w:rsid w:val="00D752A9"/>
    <w:rsid w:val="00D8121A"/>
    <w:rsid w:val="00DB2379"/>
    <w:rsid w:val="00E06297"/>
    <w:rsid w:val="00EF55BA"/>
    <w:rsid w:val="00EF718F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68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688D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92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3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3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3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68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688D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92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3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3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3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St-790/2017</izvorni_sadrzaj>
    <derivirana_varijabla naziv="DomainObject.Predmet.OznakaBroj_1">St-790/2017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VENUSTAS d.o.o. za poslovno savjetovanje i trgovinu zastupanog po punomoćniku Rozita Vidan</izvorni_sadrzaj>
    <derivirana_varijabla naziv="DomainObject.Predmet.ProtustrankaFormated_1">  VENUSTAS d.o.o. za poslovno savjetovanje i trgovinu zastupanog po punomoćniku Rozita Vidan</derivirana_varijabla>
  </DomainObject.Predmet.ProtustrankaFormated>
  <DomainObject.Predmet.ProtustrankaFormatedOIB>
    <izvorni_sadrzaj>  VENUSTAS d.o.o. za poslovno savjetovanje i trgovinu, OIB 12731981527 zastupanog po punomoćniku Rozita Vidan</izvorni_sadrzaj>
    <derivirana_varijabla naziv="DomainObject.Predmet.ProtustrankaFormatedOIB_1">  VENUSTAS d.o.o. za poslovno savjetovanje i trgovinu, OIB 12731981527 zastupanog po punomoćniku Rozita Vidan</derivirana_varijabla>
  </DomainObject.Predmet.ProtustrankaFormatedOIB>
  <DomainObject.Predmet.ProtustrankaFormatedWithAdress>
    <izvorni_sadrzaj> VENUSTAS d.o.o. za poslovno savjetovanje i trgovinu, Poljička Cesta 32, 21000 Split zastupanog po punomoćniku Rozita Vidan</izvorni_sadrzaj>
    <derivirana_varijabla naziv="DomainObject.Predmet.ProtustrankaFormatedWithAdress_1"> VENUSTAS d.o.o. za poslovno savjetovanje i trgovinu, Poljička Cesta 32, 21000 Split zastupanog po punomoćniku Rozita Vidan</derivirana_varijabla>
  </DomainObject.Predmet.ProtustrankaFormatedWithAdress>
  <DomainObject.Predmet.ProtustrankaFormatedWithAdressOIB>
    <izvorni_sadrzaj> VENUSTAS d.o.o. za poslovno savjetovanje i trgovinu, OIB 12731981527, Poljička Cesta 32, 21000 Split zastupanog po punomoćniku Rozita Vidan</izvorni_sadrzaj>
    <derivirana_varijabla naziv="DomainObject.Predmet.ProtustrankaFormatedWithAdressOIB_1"> VENUSTAS d.o.o. za poslovno savjetovanje i trgovinu, OIB 12731981527, Poljička Cesta 32, 21000 Split zastupanog po punomoćniku Rozita Vidan</derivirana_varijabla>
  </DomainObject.Predmet.ProtustrankaFormatedWithAdressOIB>
  <DomainObject.Predmet.ProtustrankaWithAdress>
    <izvorni_sadrzaj>VENUSTAS d.o.o. za poslovno savjetovanje i trgovinu Poljička Cesta 32, 21000 Split</izvorni_sadrzaj>
    <derivirana_varijabla naziv="DomainObject.Predmet.ProtustrankaWithAdress_1">VENUSTAS d.o.o. za poslovno savjetovanje i trgovinu Poljička Cesta 32, 21000 Split</derivirana_varijabla>
  </DomainObject.Predmet.ProtustrankaWithAdress>
  <DomainObject.Predmet.ProtustrankaWithAdressOIB>
    <izvorni_sadrzaj>VENUSTAS d.o.o. za poslovno savjetovanje i trgovinu, OIB 12731981527, Poljička Cesta 32, 21000 Split</izvorni_sadrzaj>
    <derivirana_varijabla naziv="DomainObject.Predmet.ProtustrankaWithAdressOIB_1">VENUSTAS d.o.o. za poslovno savjetovanje i trgovinu, OIB 12731981527, Poljička Cesta 32, 21000 Split</derivirana_varijabla>
  </DomainObject.Predmet.ProtustrankaWithAdressOIB>
  <DomainObject.Predmet.ProtustrankaNazivFormated>
    <izvorni_sadrzaj>VENUSTAS d.o.o. za poslovno savjetovanje i trgovinu</izvorni_sadrzaj>
    <derivirana_varijabla naziv="DomainObject.Predmet.ProtustrankaNazivFormated_1">VENUSTAS d.o.o. za poslovno savjetovanje i trgovinu</derivirana_varijabla>
  </DomainObject.Predmet.ProtustrankaNazivFormated>
  <DomainObject.Predmet.ProtustrankaNazivFormatedOIB>
    <izvorni_sadrzaj>VENUSTAS d.o.o. za poslovno savjetovanje i trgovinu, OIB 12731981527</izvorni_sadrzaj>
    <derivirana_varijabla naziv="DomainObject.Predmet.ProtustrankaNazivFormatedOIB_1">VENUSTAS d.o.o. za poslovno savjetovanje i trgovinu, OIB 12731981527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B2  KAPITAL d.o.o. za poslovne usluge</izvorni_sadrzaj>
    <derivirana_varijabla naziv="DomainObject.Predmet.StrankaFormated_1">  FINANCIJSKA AGENCIJA, RC SPLIT; B2  KAPITAL d.o.o. za poslovne usluge</derivirana_varijabla>
  </DomainObject.Predmet.StrankaFormated>
  <DomainObject.Predmet.StrankaFormatedOIB>
    <izvorni_sadrzaj>  FINANCIJSKA AGENCIJA, RC SPLIT, OIB 85821130368; B2  KAPITAL d.o.o. za poslovne usluge, OIB 57509775367</izvorni_sadrzaj>
    <derivirana_varijabla naziv="DomainObject.Predmet.StrankaFormatedOIB_1">  FINANCIJSKA AGENCIJA, RC SPLIT, OIB 85821130368; B2  KAPITAL d.o.o. za poslovne usluge, OIB 57509775367</derivirana_varijabla>
  </DomainObject.Predmet.StrankaFormatedOIB>
  <DomainObject.Predmet.StrankaFormatedWithAdress>
    <izvorni_sadrzaj> FINANCIJSKA AGENCIJA, RC SPLIT, Mažuranićevo šetalište 24 b, 21000 Split; B2  KAPITAL d.o.o. za poslovne usluge, Radnička cesta 41, 10000 Zagreb</izvorni_sadrzaj>
    <derivirana_varijabla naziv="DomainObject.Predmet.StrankaFormatedWithAdress_1"> FINANCIJSKA AGENCIJA, RC SPLIT, Mažuranićevo šetalište 24 b, 21000 Split; B2  KAPITAL d.o.o. za poslovne usluge, Radnička cesta 41, 10000 Zagreb</derivirana_varijabla>
  </DomainObject.Predmet.StrankaFormatedWithAdress>
  <DomainObject.Predmet.StrankaFormatedWithAdressOIB>
    <izvorni_sadrzaj> FINANCIJSKA AGENCIJA, RC SPLIT, OIB 85821130368, Mažuranićevo šetalište 24 b, 21000 Split; B2  KAPITAL d.o.o. za poslovne usluge, OIB 57509775367, Radnička cesta 41, 10000 Zagreb</izvorni_sadrzaj>
    <derivirana_varijabla naziv="DomainObject.Predmet.StrankaFormatedWithAdressOIB_1"> FINANCIJSKA AGENCIJA, RC SPLIT, OIB 85821130368, Mažuranićevo šetalište 24 b, 21000 Split; B2  KAPITAL d.o.o. za poslovne usluge, OIB 57509775367, Radnička cesta 41, 10000 Zagreb</derivirana_varijabla>
  </DomainObject.Predmet.StrankaFormatedWithAdressOIB>
  <DomainObject.Predmet.StrankaWithAdress>
    <izvorni_sadrzaj>FINANCIJSKA AGENCIJA, RC SPLIT Mažuranićevo šetalište 24 b,21000 Split,B2  KAPITAL d.o.o. za poslovne usluge Radnička cesta 41,10000 Zagreb</izvorni_sadrzaj>
    <derivirana_varijabla naziv="DomainObject.Predmet.StrankaWithAdress_1">FINANCIJSKA AGENCIJA, RC SPLIT Mažuranićevo šetalište 24 b,21000 Split,B2  KAPITAL d.o.o. za poslovne usluge Radnička cesta 41,10000 Zagreb</derivirana_varijabla>
  </DomainObject.Predmet.StrankaWithAdress>
  <DomainObject.Predmet.StrankaWithAdressOIB>
    <izvorni_sadrzaj>FINANCIJSKA AGENCIJA, RC SPLIT, OIB 85821130368, Mažuranićevo šetalište 24 b,21000 Split,B2  KAPITAL d.o.o. za poslovne usluge, OIB 57509775367, Radnička cesta 41,10000 Zagreb</izvorni_sadrzaj>
    <derivirana_varijabla naziv="DomainObject.Predmet.StrankaWithAdressOIB_1">FINANCIJSKA AGENCIJA, RC SPLIT, OIB 85821130368, Mažuranićevo šetalište 24 b,21000 Split,B2  KAPITAL d.o.o. za poslovne usluge, OIB 57509775367, Radnička cesta 41,10000 Zagreb</derivirana_varijabla>
  </DomainObject.Predmet.StrankaWithAdressOIB>
  <DomainObject.Predmet.StrankaNazivFormated>
    <izvorni_sadrzaj>FINANCIJSKA AGENCIJA, RC SPLIT,B2  KAPITAL d.o.o. za poslovne usluge</izvorni_sadrzaj>
    <derivirana_varijabla naziv="DomainObject.Predmet.StrankaNazivFormated_1">FINANCIJSKA AGENCIJA, RC SPLIT,B2  KAPITAL d.o.o. za poslovne usluge</derivirana_varijabla>
  </DomainObject.Predmet.StrankaNazivFormated>
  <DomainObject.Predmet.StrankaNazivFormatedOIB>
    <izvorni_sadrzaj>FINANCIJSKA AGENCIJA, RC SPLIT, OIB 85821130368,B2  KAPITAL d.o.o. za poslovne usluge, OIB 57509775367</izvorni_sadrzaj>
    <derivirana_varijabla naziv="DomainObject.Predmet.StrankaNazivFormatedOIB_1">FINANCIJSKA AGENCIJA, RC SPLIT, OIB 85821130368,B2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71082.25</izvorni_sadrzaj>
    <derivirana_varijabla naziv="DomainObject.Predmet.TrenutnaVrijednost_1">71082.25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B2  KAPITAL d.o.o. za poslovne usluge</item>
    </izvorni_sadrzaj>
    <derivirana_varijabla naziv="DomainObject.Predmet.StrankaListFormated_1">
      <item>FINANCIJSKA AGENCIJA, RC SPLIT</item>
      <item>B2  KAPITAL d.o.o. za poslovne usluge</item>
    </derivirana_varijabla>
  </DomainObject.Predmet.StrankaListFormated>
  <DomainObject.Predmet.StrankaListFormatedOIB>
    <izvorni_sadrzaj>
      <item>FINANCIJSKA AGENCIJA, RC SPLIT, OIB 85821130368</item>
      <item>B2  KAPITAL d.o.o. za poslovne usluge, OIB 57509775367</item>
    </izvorni_sadrzaj>
    <derivirana_varijabla naziv="DomainObject.Predmet.StrankaListFormatedOIB_1">
      <item>FINANCIJSKA AGENCIJA, RC SPLIT,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RC SPLIT, Mažuranićevo šetalište 24 b, 21000 Split</item>
      <item>B2  KAPITAL d.o.o. za poslovne usluge, Radnička cesta 41, 10000 Zagreb</item>
    </izvorni_sadrzaj>
    <derivirana_varijabla naziv="DomainObject.Predmet.StrankaListFormatedWithAdress_1">
      <item>FINANCIJSKA AGENCIJA, RC SPLIT, Mažuranićevo šetalište 24 b, 21000 Split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B2  KAPITAL d.o.o. za poslovne usluge, OIB 57509775367, Radnička cesta 41, 10000 Zagreb</item>
    </izvorni_sadrzaj>
    <derivirana_varijabla naziv="DomainObject.Predmet.StrankaListFormatedWithAdressOIB_1">
      <item>FINANCIJSKA AGENCIJA, RC SPLIT, OIB 85821130368, Mažuranićevo šetalište 24 b, 21000 Split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SPLIT</item>
      <item>B2  KAPITAL d.o.o. za poslovne usluge</item>
    </izvorni_sadrzaj>
    <derivirana_varijabla naziv="DomainObject.Predmet.StrankaListNazivFormated_1">
      <item>FINANCIJSKA AGENCIJA, RC SPLIT</item>
      <item>B2  KAPITAL d.o.o. za poslovne usluge</item>
    </derivirana_varijabla>
  </DomainObject.Predmet.StrankaListNazivFormated>
  <DomainObject.Predmet.StrankaListNazivFormatedOIB>
    <izvorni_sadrzaj>
      <item>FINANCIJSKA AGENCIJA, RC SPLIT, OIB 85821130368</item>
      <item>B2  KAPITAL d.o.o. za poslovne usluge, OIB 57509775367</item>
    </izvorni_sadrzaj>
    <derivirana_varijabla naziv="DomainObject.Predmet.StrankaListNazivFormatedOIB_1">
      <item>FINANCIJSKA AGENCIJA, RC SPLIT, OIB 85821130368</item>
      <item>B2  KAPITAL d.o.o. za poslovne usluge, OIB 57509775367</item>
    </derivirana_varijabla>
  </DomainObject.Predmet.StrankaListNazivFormatedOIB>
  <DomainObject.Predmet.ProtuStrankaListFormated>
    <izvorni_sadrzaj>
      <item>VENUSTAS d.o.o. za poslovno savjetovanje i trgovinu zastupanog po punomoćniku Rozita Vidan</item>
    </izvorni_sadrzaj>
    <derivirana_varijabla naziv="DomainObject.Predmet.ProtuStrankaListFormated_1">
      <item>VENUSTAS d.o.o. za poslovno savjetovanje i trgovinu zastupanog po punomoćniku Rozita Vidan</item>
    </derivirana_varijabla>
  </DomainObject.Predmet.ProtuStrankaListFormated>
  <DomainObject.Predmet.ProtuStrankaListFormatedOIB>
    <izvorni_sadrzaj>
      <item>VENUSTAS d.o.o. za poslovno savjetovanje i trgovinu, OIB 12731981527 zastupanog po punomoćniku Rozita Vidan</item>
    </izvorni_sadrzaj>
    <derivirana_varijabla naziv="DomainObject.Predmet.ProtuStrankaListFormatedOIB_1">
      <item>VENUSTAS d.o.o. za poslovno savjetovanje i trgovinu, OIB 12731981527 zastupanog po punomoćniku Rozita Vidan</item>
    </derivirana_varijabla>
  </DomainObject.Predmet.ProtuStrankaListFormatedOIB>
  <DomainObject.Predmet.ProtuStrankaListFormatedWithAdress>
    <izvorni_sadrzaj>
      <item>VENUSTAS d.o.o. za poslovno savjetovanje i trgovinu, Poljička Cesta 32, 21000 Split zastupanog po punomoćniku Rozita Vidan</item>
    </izvorni_sadrzaj>
    <derivirana_varijabla naziv="DomainObject.Predmet.ProtuStrankaListFormatedWithAdress_1">
      <item>VENUSTAS d.o.o. za poslovno savjetovanje i trgovinu, Poljička Cesta 32, 21000 Split zastupanog po punomoćniku Rozita Vidan</item>
    </derivirana_varijabla>
  </DomainObject.Predmet.ProtuStrankaListFormatedWithAdress>
  <DomainObject.Predmet.ProtuStrankaListFormatedWithAdressOIB>
    <izvorni_sadrzaj>
      <item>VENUSTAS d.o.o. za poslovno savjetovanje i trgovinu, OIB 12731981527, Poljička Cesta 32, 21000 Split zastupanog po punomoćniku Rozita Vidan</item>
    </izvorni_sadrzaj>
    <derivirana_varijabla naziv="DomainObject.Predmet.ProtuStrankaListFormatedWithAdressOIB_1">
      <item>VENUSTAS d.o.o. za poslovno savjetovanje i trgovinu, OIB 12731981527, Poljička Cesta 32, 21000 Split zastupanog po punomoćniku Rozita Vidan</item>
    </derivirana_varijabla>
  </DomainObject.Predmet.ProtuStrankaListFormatedWithAdressOIB>
  <DomainObject.Predmet.ProtuStrankaListNazivFormated>
    <izvorni_sadrzaj>
      <item>VENUSTAS d.o.o. za poslovno savjetovanje i trgovinu</item>
    </izvorni_sadrzaj>
    <derivirana_varijabla naziv="DomainObject.Predmet.ProtuStrankaListNazivFormated_1">
      <item>VENUSTAS d.o.o. za poslovno savjetovanje i trgovinu</item>
    </derivirana_varijabla>
  </DomainObject.Predmet.ProtuStrankaListNazivFormated>
  <DomainObject.Predmet.ProtuStrankaListNazivFormatedOIB>
    <izvorni_sadrzaj>
      <item>VENUSTAS d.o.o. za poslovno savjetovanje i trgovinu, OIB 12731981527</item>
    </izvorni_sadrzaj>
    <derivirana_varijabla naziv="DomainObject.Predmet.ProtuStrankaListNazivFormatedOIB_1">
      <item>VENUSTAS d.o.o. za poslovno savjetovanje i trgovinu, OIB 12731981527</item>
    </derivirana_varijabla>
  </DomainObject.Predmet.ProtuStrankaListNazivFormatedOIB>
  <DomainObject.Predmet.OstaliListFormated>
    <izvorni_sadrzaj>
      <item>Rozita Vidan punomoćnik sudionika u postupku VENUSTAS d.o.o. za poslovno savjetovanje i trgovinu</item>
    </izvorni_sadrzaj>
    <derivirana_varijabla naziv="DomainObject.Predmet.OstaliListFormated_1">
      <item>Rozita Vidan punomoćnik sudionika u postupku VENUSTAS d.o.o. za poslovno savjetovanje i trgovinu</item>
    </derivirana_varijabla>
  </DomainObject.Predmet.OstaliListFormated>
  <DomainObject.Predmet.OstaliListFormatedOIB>
    <izvorni_sadrzaj>
      <item>Rozita Vidan punomoćnik sudionika u postupku VENUSTAS d.o.o. za poslovno savjetovanje i trgovinu</item>
    </izvorni_sadrzaj>
    <derivirana_varijabla naziv="DomainObject.Predmet.OstaliListFormatedOIB_1">
      <item>Rozita Vidan punomoćnik sudionika u postupku VENUSTAS d.o.o. za poslovno savjetovanje i trgovinu</item>
    </derivirana_varijabla>
  </DomainObject.Predmet.OstaliListFormatedOIB>
  <DomainObject.Predmet.OstaliListFormatedWithAdress>
    <izvorni_sadrzaj>
      <item>Rozita Vidan, Ćirila i Metoda br. 38, 21000 Split punomoćnik sudionika u postupku VENUSTAS d.o.o. za poslovno savjetovanje i trgovinu</item>
    </izvorni_sadrzaj>
    <derivirana_varijabla naziv="DomainObject.Predmet.OstaliListFormatedWithAdress_1">
      <item>Rozita Vidan, Ćirila i Metoda br. 38, 21000 Split punomoćnik sudionika u postupku VENUSTAS d.o.o. za poslovno savjetovanje i trgovinu</item>
    </derivirana_varijabla>
  </DomainObject.Predmet.OstaliListFormatedWithAdress>
  <DomainObject.Predmet.OstaliListFormatedWithAdressOIB>
    <izvorni_sadrzaj>
      <item>Rozita Vidan, Ćirila i Metoda br. 38, 21000 Split punomoćnik sudionika u postupku VENUSTAS d.o.o. za poslovno savjetovanje i trgovinu</item>
    </izvorni_sadrzaj>
    <derivirana_varijabla naziv="DomainObject.Predmet.OstaliListFormatedWithAdressOIB_1">
      <item>Rozita Vidan, Ćirila i Metoda br. 38, 21000 Split punomoćnik sudionika u postupku VENUSTAS d.o.o. za poslovno savjetovanje i trgovinu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VENUSTAS d.o.o. za poslovno savjetovanje i trgovinu</izvorni_sadrzaj>
    <derivirana_varijabla naziv="DomainObject.Predmet.ProtustrankaIDrugi_1">VENUSTAS d.o.o. za poslovno savjetovanje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VENUSTAS d.o.o. za poslovno savjetovanje i trgovinu, OIB 12731981527, Poljička Cesta 32, 21000 Split</izvorni_sadrzaj>
    <derivirana_varijabla naziv="DomainObject.Predmet.ProtustrankaIDrugiAdressOIB_1">VENUSTAS d.o.o. za poslovno savjetovanje i trgovinu, OIB 12731981527,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VENUSTAS d.o.o. za poslovno savjetovanje i trgovinu</item>
      <item>FINANCIJSKA AGENCIJA, RC SPLIT</item>
      <item>B2  KAPITAL d.o.o. za poslovne usluge</item>
      <item>Rozita Vidan</item>
    </izvorni_sadrzaj>
    <derivirana_varijabla naziv="DomainObject.Predmet.SudioniciListNaziv_1">
      <item>VENUSTAS d.o.o. za poslovno savjetovanje i trgovinu</item>
      <item>FINANCIJSKA AGENCIJA, RC SPLIT</item>
      <item>B2  KAPITAL d.o.o. za poslovne usluge</item>
      <item>Rozita Vidan</item>
    </derivirana_varijabla>
  </DomainObject.Predmet.SudioniciListNaziv>
  <DomainObject.Predmet.SudioniciListAdressOIB>
    <izvorni_sadrzaj>
      <item>VENUSTAS d.o.o. za poslovno savjetovanje i trgovinu, OIB 12731981527, Poljička Cesta 32,21000 Split</item>
      <item>FINANCIJSKA AGENCIJA, RC SPLIT, OIB 85821130368, Mažuranićevo šetalište 24 b,21000 Split</item>
      <item>B2  KAPITAL d.o.o. za poslovne usluge, OIB 57509775367, Radnička cesta 41,10000 Zagreb</item>
      <item>Rozita Vidan, Ćirila i Metoda br. 38,21000 Split</item>
    </izvorni_sadrzaj>
    <derivirana_varijabla naziv="DomainObject.Predmet.SudioniciListAdressOIB_1">
      <item>VENUSTAS d.o.o. za poslovno savjetovanje i trgovinu, OIB 12731981527, Poljička Cesta 32,21000 Split</item>
      <item>FINANCIJSKA AGENCIJA, RC SPLIT, OIB 85821130368, Mažuranićevo šetalište 24 b,21000 Split</item>
      <item>B2  KAPITAL d.o.o. za poslovne usluge, OIB 57509775367, Radnička cesta 41,10000 Zagreb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12731981527</item>
      <item>, OIB 85821130368</item>
      <item>, OIB 57509775367</item>
      <item>, OIB null</item>
    </izvorni_sadrzaj>
    <derivirana_varijabla naziv="DomainObject.Predmet.SudioniciListNazivOIB_1">
      <item>, OIB 12731981527</item>
      <item>, OIB 85821130368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E7149-DF19-4807-B604-6E155222F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4159</properties:Characters>
  <properties:Lines>96</properties:Lines>
  <properties:Paragraphs>24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Jadranko Basić</dc:creator>
  <cp:lastModifiedBy>Jadranko Basić</cp:lastModifiedBy>
  <cp:lastPrinted>2018-02-13T12:34:00Z</cp:lastPrinted>
  <dcterms:modified xmlns:xsi="http://www.w3.org/2001/XMLSchema-instance" xsi:type="dcterms:W3CDTF">2018-02-13T12:34:00Z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