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554d" w14:paraId="b80554d" w:rsidRDefault="002163A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772160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63A0" w:rsidP="002163A0" w:rsidR="00AE649C">
      <w:pPr>
        <w:pStyle w:val="Bezproreda"/>
      </w:pPr>
      <w:r>
        <w:t xml:space="preserve">      Republika Hrvatska</w:t>
      </w:r>
    </w:p>
    <w:p w:rsidRDefault="002163A0" w:rsidP="002163A0" w:rsidR="002163A0">
      <w:pPr>
        <w:pStyle w:val="Bezproreda"/>
      </w:pPr>
      <w:r>
        <w:t>Trgovački sud u Bjelovaru</w:t>
      </w:r>
    </w:p>
    <w:p w:rsidRDefault="002163A0" w:rsidP="002163A0" w:rsidR="002163A0" w:rsidRPr="002163A0">
      <w:pPr>
        <w:pStyle w:val="Bezproreda"/>
        <w:spacing w:after="0"/>
        <w:rPr>
          <w:sz w:val="18"/>
          <w:szCs w:val="18"/>
        </w:rPr>
      </w:pPr>
      <w:r w:rsidRPr="002163A0">
        <w:rPr>
          <w:sz w:val="18"/>
          <w:szCs w:val="18"/>
        </w:rPr>
        <w:t xml:space="preserve">Bjelovar, Šetalište dr. I. </w:t>
      </w:r>
      <w:proofErr w:type="spellStart"/>
      <w:r w:rsidRPr="002163A0">
        <w:rPr>
          <w:sz w:val="18"/>
          <w:szCs w:val="18"/>
        </w:rPr>
        <w:t>Lebovića</w:t>
      </w:r>
      <w:proofErr w:type="spellEnd"/>
      <w:r w:rsidRPr="002163A0">
        <w:rPr>
          <w:sz w:val="18"/>
          <w:szCs w:val="18"/>
        </w:rPr>
        <w:t xml:space="preserve"> 42</w:t>
      </w:r>
      <w:r w:rsidRPr="002163A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2163A0" w:rsidP="002163A0" w:rsidR="002163A0">
      <w:pPr>
        <w:ind w:firstLine="5245"/>
        <w:jc w:val="both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St-135/2019-2</w:t>
      </w:r>
    </w:p>
    <w:p w:rsidRDefault="002163A0" w:rsidP="002163A0" w:rsidR="002163A0">
      <w:pPr>
        <w:rPr>
          <w:lang w:val="hr-HR"/>
        </w:rPr>
      </w:pPr>
    </w:p>
    <w:p w:rsidRDefault="002163A0" w:rsidP="002163A0" w:rsidR="002163A0">
      <w:pPr>
        <w:rPr>
          <w:lang w:val="hr-HR"/>
        </w:rPr>
      </w:pPr>
    </w:p>
    <w:p w:rsidRDefault="002163A0" w:rsidP="002163A0" w:rsidR="002163A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163A0" w:rsidP="002163A0" w:rsidR="002163A0">
      <w:pPr>
        <w:jc w:val="center"/>
        <w:rPr>
          <w:lang w:val="hr-HR"/>
        </w:rPr>
      </w:pPr>
    </w:p>
    <w:p w:rsidRDefault="002163A0" w:rsidP="002163A0" w:rsidR="002163A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ZA UNAPREĐIVANJE NEZAVISNE I LOKALNE KULTURE TREŠNJEVKA, Zagreb, Šljivarska 46, registarski broj: 21007873, OIB: 40654838393, koji se vodi kod ovoga suda pod poslovnim brojem St-135/2019 temeljem odredbe čl.430., 431. i 434. Stečajnog zakona (Narodne novine br. 71/15 i 104/17), objavljuje:</w:t>
      </w:r>
    </w:p>
    <w:p w:rsidRDefault="002163A0" w:rsidP="002163A0" w:rsidR="002163A0">
      <w:pPr>
        <w:jc w:val="both"/>
        <w:rPr>
          <w:lang w:val="hr-HR"/>
        </w:rPr>
      </w:pPr>
    </w:p>
    <w:p w:rsidRDefault="002163A0" w:rsidP="002163A0" w:rsidR="002163A0">
      <w:pPr>
        <w:jc w:val="both"/>
        <w:rPr>
          <w:lang w:val="hr-HR"/>
        </w:rPr>
      </w:pPr>
      <w:r>
        <w:rPr>
          <w:lang w:val="hr-HR"/>
        </w:rPr>
        <w:t xml:space="preserve">1. Na dan 29. listopada 2018. dužnik u Očevidniku redoslijeda osnova za plaćanje ima evidentirane neizvršene osnove za plaćanje u ukupnom iznosu od 5.965,54 kn, u koji iznos je uračunata kamata i naknada Financijske agencije za provedbu ovrhe na novčanim sredstvima.  </w:t>
      </w:r>
    </w:p>
    <w:p w:rsidRDefault="002163A0" w:rsidP="002163A0" w:rsidR="002163A0">
      <w:pPr>
        <w:jc w:val="both"/>
        <w:rPr>
          <w:lang w:val="hr-HR"/>
        </w:rPr>
      </w:pPr>
    </w:p>
    <w:p w:rsidRDefault="002163A0" w:rsidP="002163A0" w:rsidR="002163A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Miro </w:t>
      </w:r>
      <w:proofErr w:type="spellStart"/>
      <w:r>
        <w:rPr>
          <w:lang w:val="hr-HR"/>
        </w:rPr>
        <w:t>Markovinović</w:t>
      </w:r>
      <w:proofErr w:type="spellEnd"/>
      <w:r>
        <w:rPr>
          <w:lang w:val="hr-HR"/>
        </w:rPr>
        <w:t>, OIB: 74506026212, da u roku od 15 dana od objave ovog oglasa na mrežnoj stranici e-Oglasna ploča Trgovačkog suda u Bjelovaru podnese sudu javnobilježnički ovjerovljen popis imovine i obveza na propisanom obrascu.</w:t>
      </w:r>
    </w:p>
    <w:p w:rsidRDefault="002163A0" w:rsidP="002163A0" w:rsidR="002163A0">
      <w:pPr>
        <w:jc w:val="both"/>
        <w:rPr>
          <w:lang w:val="hr-HR"/>
        </w:rPr>
      </w:pPr>
    </w:p>
    <w:p w:rsidRDefault="002163A0" w:rsidP="002163A0" w:rsidR="002163A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163A0" w:rsidP="002163A0" w:rsidR="002163A0">
      <w:pPr>
        <w:jc w:val="both"/>
        <w:rPr>
          <w:lang w:val="hr-HR"/>
        </w:rPr>
      </w:pPr>
    </w:p>
    <w:p w:rsidRDefault="002163A0" w:rsidP="002163A0" w:rsidR="002163A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163A0" w:rsidP="002163A0" w:rsidR="002163A0">
      <w:pPr>
        <w:jc w:val="both"/>
        <w:rPr>
          <w:lang w:val="hr-HR"/>
        </w:rPr>
      </w:pPr>
    </w:p>
    <w:p w:rsidRDefault="002163A0" w:rsidP="002163A0" w:rsidR="002163A0">
      <w:pPr>
        <w:jc w:val="center"/>
        <w:rPr>
          <w:lang w:val="hr-HR"/>
        </w:rPr>
      </w:pPr>
      <w:r>
        <w:rPr>
          <w:lang w:val="hr-HR"/>
        </w:rPr>
        <w:t xml:space="preserve">Bjelovar, 19. travnja 2019. </w:t>
      </w:r>
    </w:p>
    <w:p w:rsidRDefault="002163A0" w:rsidP="002163A0" w:rsidR="002163A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2163A0" w:rsidP="002163A0" w:rsidR="002163A0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2163A0" w:rsidP="002163A0" w:rsidR="002163A0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2163A0" w:rsidP="002163A0" w:rsidR="002163A0">
      <w:pPr>
        <w:rPr>
          <w:lang w:val="hr-HR"/>
        </w:rPr>
      </w:pPr>
    </w:p>
    <w:p w:rsidRDefault="002163A0" w:rsidP="002163A0" w:rsidR="002163A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3A0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63A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63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5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St-135/2019-2</izvorni_sadrzaj>
    <derivirana_varijabla naziv="DomainObject.Oznaka_1">St-135/2019-2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St-135/2019</izvorni_sadrzaj>
    <derivirana_varijabla naziv="DomainObject.Predmet.OznakaBroj_1">St-135/2019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UNAPREĐIVANJE NEZAVISNE I LOKALNE KULTURE TREŠNJEVKA</izvorni_sadrzaj>
    <derivirana_varijabla naziv="DomainObject.Predmet.ProtustrankaFormated_1">  UDRUGA ZA UNAPREĐIVANJE NEZAVISNE I LOKALNE KULTURE TREŠNJEVKA</derivirana_varijabla>
  </DomainObject.Predmet.ProtustrankaFormated>
  <DomainObject.Predmet.ProtustrankaFormatedOIB>
    <izvorni_sadrzaj>  UDRUGA ZA UNAPREĐIVANJE NEZAVISNE I LOKALNE KULTURE TREŠNJEVKA, OIB 40654838393</izvorni_sadrzaj>
    <derivirana_varijabla naziv="DomainObject.Predmet.ProtustrankaFormatedOIB_1">  UDRUGA ZA UNAPREĐIVANJE NEZAVISNE I LOKALNE KULTURE TREŠNJEVKA, OIB 40654838393</derivirana_varijabla>
  </DomainObject.Predmet.ProtustrankaFormatedOIB>
  <DomainObject.Predmet.ProtustrankaFormatedWithAdress>
    <izvorni_sadrzaj> UDRUGA ZA UNAPREĐIVANJE NEZAVISNE I LOKALNE KULTURE TREŠNJEVKA, Šljivarska 46, 10000 Zagreb</izvorni_sadrzaj>
    <derivirana_varijabla naziv="DomainObject.Predmet.ProtustrankaFormatedWithAdress_1"> UDRUGA ZA UNAPREĐIVANJE NEZAVISNE I LOKALNE KULTURE TREŠNJEVKA, Šljivarska 46, 10000 Zagreb</derivirana_varijabla>
  </DomainObject.Predmet.ProtustrankaFormatedWithAdress>
  <DomainObject.Predmet.ProtustrankaFormatedWithAdressOIB>
    <izvorni_sadrzaj> UDRUGA ZA UNAPREĐIVANJE NEZAVISNE I LOKALNE KULTURE TREŠNJEVKA, OIB 40654838393, Šljivarska 46, 10000 Zagreb</izvorni_sadrzaj>
    <derivirana_varijabla naziv="DomainObject.Predmet.ProtustrankaFormatedWithAdressOIB_1"> UDRUGA ZA UNAPREĐIVANJE NEZAVISNE I LOKALNE KULTURE TREŠNJEVKA, OIB 40654838393, Šljivarska 46, 10000 Zagreb</derivirana_varijabla>
  </DomainObject.Predmet.ProtustrankaFormatedWithAdressOIB>
  <DomainObject.Predmet.ProtustrankaWithAdress>
    <izvorni_sadrzaj>UDRUGA ZA UNAPREĐIVANJE NEZAVISNE I LOKALNE KULTURE TREŠNJEVKA Šljivarska 46, 10000 Zagreb</izvorni_sadrzaj>
    <derivirana_varijabla naziv="DomainObject.Predmet.ProtustrankaWithAdress_1">UDRUGA ZA UNAPREĐIVANJE NEZAVISNE I LOKALNE KULTURE TREŠNJEVKA Šljivarska 46, 10000 Zagreb</derivirana_varijabla>
  </DomainObject.Predmet.ProtustrankaWithAdress>
  <DomainObject.Predmet.ProtustrankaWithAdressOIB>
    <izvorni_sadrzaj>UDRUGA ZA UNAPREĐIVANJE NEZAVISNE I LOKALNE KULTURE TREŠNJEVKA, OIB 40654838393, Šljivarska 46, 10000 Zagreb</izvorni_sadrzaj>
    <derivirana_varijabla naziv="DomainObject.Predmet.ProtustrankaWithAdressOIB_1">UDRUGA ZA UNAPREĐIVANJE NEZAVISNE I LOKALNE KULTURE TREŠNJEVKA, OIB 40654838393, Šljivarska 46, 10000 Zagreb</derivirana_varijabla>
  </DomainObject.Predmet.ProtustrankaWithAdressOIB>
  <DomainObject.Predmet.ProtustrankaNazivFormated>
    <izvorni_sadrzaj>UDRUGA ZA UNAPREĐIVANJE NEZAVISNE I LOKALNE KULTURE TREŠNJEVKA</izvorni_sadrzaj>
    <derivirana_varijabla naziv="DomainObject.Predmet.ProtustrankaNazivFormated_1">UDRUGA ZA UNAPREĐIVANJE NEZAVISNE I LOKALNE KULTURE TREŠNJEVKA</derivirana_varijabla>
  </DomainObject.Predmet.ProtustrankaNazivFormated>
  <DomainObject.Predmet.ProtustrankaNazivFormatedOIB>
    <izvorni_sadrzaj>UDRUGA ZA UNAPREĐIVANJE NEZAVISNE I LOKALNE KULTURE TREŠNJEVKA, OIB 40654838393</izvorni_sadrzaj>
    <derivirana_varijabla naziv="DomainObject.Predmet.ProtustrankaNazivFormatedOIB_1">UDRUGA ZA UNAPREĐIVANJE NEZAVISNE I LOKALNE KULTURE TREŠNJEVKA, OIB 40654838393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UNAPREĐIVANJE NEZAVISNE I LOKALNE KULTURE TREŠNJEVKA</item>
    </izvorni_sadrzaj>
    <derivirana_varijabla naziv="DomainObject.Predmet.ProtuStrankaListFormated_1">
      <item>UDRUGA ZA UNAPREĐIVANJE NEZAVISNE I LOKALNE KULTURE TREŠNJEVKA</item>
    </derivirana_varijabla>
  </DomainObject.Predmet.ProtuStrankaListFormated>
  <DomainObject.Predmet.ProtuStrankaListFormatedOIB>
    <izvorni_sadrzaj>
      <item>UDRUGA ZA UNAPREĐIVANJE NEZAVISNE I LOKALNE KULTURE TREŠNJEVKA, OIB 40654838393</item>
    </izvorni_sadrzaj>
    <derivirana_varijabla naziv="DomainObject.Predmet.ProtuStrankaListFormatedOIB_1">
      <item>UDRUGA ZA UNAPREĐIVANJE NEZAVISNE I LOKALNE KULTURE TREŠNJEVKA, OIB 40654838393</item>
    </derivirana_varijabla>
  </DomainObject.Predmet.ProtuStrankaListFormatedOIB>
  <DomainObject.Predmet.ProtuStrankaListFormatedWithAdress>
    <izvorni_sadrzaj>
      <item>UDRUGA ZA UNAPREĐIVANJE NEZAVISNE I LOKALNE KULTURE TREŠNJEVKA, Šljivarska 46, 10000 Zagreb</item>
    </izvorni_sadrzaj>
    <derivirana_varijabla naziv="DomainObject.Predmet.ProtuStrankaListFormatedWithAdress_1">
      <item>UDRUGA ZA UNAPREĐIVANJE NEZAVISNE I LOKALNE KULTURE TREŠNJEVKA, Šljivarska 46, 10000 Zagreb</item>
    </derivirana_varijabla>
  </DomainObject.Predmet.ProtuStrankaListFormatedWithAdress>
  <DomainObject.Predmet.ProtuStrankaListFormatedWithAdressOIB>
    <izvorni_sadrzaj>
      <item>UDRUGA ZA UNAPREĐIVANJE NEZAVISNE I LOKALNE KULTURE TREŠNJEVKA, OIB 40654838393, Šljivarska 46, 10000 Zagreb</item>
    </izvorni_sadrzaj>
    <derivirana_varijabla naziv="DomainObject.Predmet.ProtuStrankaListFormatedWithAdressOIB_1">
      <item>UDRUGA ZA UNAPREĐIVANJE NEZAVISNE I LOKALNE KULTURE TREŠNJEVKA, OIB 40654838393, Šljivarska 46, 10000 Zagreb</item>
    </derivirana_varijabla>
  </DomainObject.Predmet.ProtuStrankaListFormatedWithAdressOIB>
  <DomainObject.Predmet.ProtuStrankaListNazivFormated>
    <izvorni_sadrzaj>
      <item>UDRUGA ZA UNAPREĐIVANJE NEZAVISNE I LOKALNE KULTURE TREŠNJEVKA</item>
    </izvorni_sadrzaj>
    <derivirana_varijabla naziv="DomainObject.Predmet.ProtuStrankaListNazivFormated_1">
      <item>UDRUGA ZA UNAPREĐIVANJE NEZAVISNE I LOKALNE KULTURE TREŠNJEVKA</item>
    </derivirana_varijabla>
  </DomainObject.Predmet.ProtuStrankaListNazivFormated>
  <DomainObject.Predmet.ProtuStrankaListNazivFormatedOIB>
    <izvorni_sadrzaj>
      <item>UDRUGA ZA UNAPREĐIVANJE NEZAVISNE I LOKALNE KULTURE TREŠNJEVKA, OIB 40654838393</item>
    </izvorni_sadrzaj>
    <derivirana_varijabla naziv="DomainObject.Predmet.ProtuStrankaListNazivFormatedOIB_1">
      <item>UDRUGA ZA UNAPREĐIVANJE NEZAVISNE I LOKALNE KULTURE TREŠNJEVKA, OIB 40654838393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St-135/2019-2</izvorni_sadrzaj>
    <derivirana_varijabla naziv="DomainObject.PoslovniBrojDokumenta_1">St-135/2019-2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UNAPREĐIVANJE NEZAVISNE I LOKALNE KULTURE TREŠNJEVKA</izvorni_sadrzaj>
    <derivirana_varijabla naziv="DomainObject.Predmet.ProtustrankaIDrugi_1">UDRUGA ZA UNAPREĐIVANJE NEZAVISNE I LOKALNE KULTURE TREŠNJEVKA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ZA UNAPREĐIVANJE NEZAVISNE I LOKALNE KULTURE TREŠNJEVKA, OIB 40654838393, Šljivarska 46, 10000 Zagreb</izvorni_sadrzaj>
    <derivirana_varijabla naziv="DomainObject.Predmet.ProtustrankaIDrugiAdressOIB_1">UDRUGA ZA UNAPREĐIVANJE NEZAVISNE I LOKALNE KULTURE TREŠNJEVKA, OIB 40654838393, Šljivarska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UNAPREĐIVANJE NEZAVISNE I LOKALNE KULTURE TREŠNJEVKA</item>
      <item>FINA Regionalni centar Zagreb</item>
    </izvorni_sadrzaj>
    <derivirana_varijabla naziv="DomainObject.Predmet.SudioniciListNaziv_1">
      <item>UDRUGA ZA UNAPREĐIVANJE NEZAVISNE I LOKALNE KULTURE TREŠNJEVKA</item>
      <item>FINA Regionalni centar Zagreb</item>
    </derivirana_varijabla>
  </DomainObject.Predmet.SudioniciListNaziv>
  <DomainObject.Predmet.SudioniciListAdressOIB>
    <izvorni_sadrzaj>
      <item>UDRUGA ZA UNAPREĐIVANJE NEZAVISNE I LOKALNE KULTURE TREŠNJEVKA, OIB 40654838393, Šljivarska 46,10000 Zagreb</item>
      <item>FINA Regionalni centar Zagreb, OIB 85821130368, Trg svibanjskih žrtava 1995.1,10000 Zagreb</item>
    </izvorni_sadrzaj>
    <derivirana_varijabla naziv="DomainObject.Predmet.SudioniciListAdressOIB_1">
      <item>UDRUGA ZA UNAPREĐIVANJE NEZAVISNE I LOKALNE KULTURE TREŠNJEVKA, OIB 40654838393, Šljivarska 46,10000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3249C-2717-43C5-9A38-D10AD48EE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2019-04-19T06:50:00Z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