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0923" w14:paraId="ad70923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563788">
        <w:rPr>
          <w:rFonts w:cs="Times New Roman" w:hAnsi="Times New Roman" w:ascii="Times New Roman"/>
          <w:i w:val="false"/>
          <w:sz w:val="24"/>
          <w:szCs w:val="24"/>
        </w:rPr>
        <w:t>736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563788" w:rsidRPr="00563788">
        <w:t xml:space="preserve">AUTOKUĆA AMIŽIĆ društvo s ograničenom odgovornošću za promet, usluge i trgovinu, Žrnovnica, </w:t>
      </w:r>
      <w:proofErr w:type="spellStart"/>
      <w:r w:rsidR="00563788" w:rsidRPr="00563788">
        <w:t>Mosorska</w:t>
      </w:r>
      <w:proofErr w:type="spellEnd"/>
      <w:r w:rsidR="00563788" w:rsidRPr="00563788">
        <w:t xml:space="preserve"> 65, MBS: 060219053, OIB: 19723941596</w:t>
      </w:r>
      <w:r w:rsidR="00FF68CD" w:rsidRPr="00FF68CD">
        <w:t xml:space="preserve">, izvan ročišta, dana </w:t>
      </w:r>
      <w:r w:rsidR="00563788">
        <w:t>05</w:t>
      </w:r>
      <w:r w:rsidR="00FF68CD" w:rsidRPr="00FF68CD">
        <w:t xml:space="preserve">. </w:t>
      </w:r>
      <w:r w:rsidR="00563788">
        <w:t>lipnja</w:t>
      </w:r>
      <w:r w:rsidR="00585D76">
        <w:t xml:space="preserve"> 2017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563788" w:rsidRPr="00563788">
        <w:t>Ada Rajković, Split, Matice hrvatske 10, OIB: 27195964864</w:t>
      </w:r>
      <w:r w:rsidR="00563788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877817">
        <w:t xml:space="preserve">, a </w:t>
      </w:r>
      <w:r w:rsidR="006F4ADD">
        <w:t xml:space="preserve"> obzirom na dostavljenu obavijest Županijskog državnog odvjetništva u Splitu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563788">
        <w:t>05</w:t>
      </w:r>
      <w:r w:rsidR="005E3D72" w:rsidRPr="00AA650B">
        <w:t xml:space="preserve">. </w:t>
      </w:r>
      <w:r w:rsidR="00563788">
        <w:t>lipnja</w:t>
      </w:r>
      <w:r w:rsidRPr="00AA650B">
        <w:t xml:space="preserve"> 20</w:t>
      </w:r>
      <w:r w:rsidR="006D1E3F" w:rsidRPr="00AA650B">
        <w:t>1</w:t>
      </w:r>
      <w:r w:rsidR="00585D76">
        <w:t>7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  <w:r w:rsidR="008F03D5">
        <w:rPr>
          <w:b/>
        </w:rPr>
        <w:t>, v.r.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94720"/>
    <w:rsid w:val="003C1E56"/>
    <w:rsid w:val="004002A6"/>
    <w:rsid w:val="00402D8B"/>
    <w:rsid w:val="00402FE3"/>
    <w:rsid w:val="004533D2"/>
    <w:rsid w:val="004A6FC0"/>
    <w:rsid w:val="004C03FF"/>
    <w:rsid w:val="004E6FD4"/>
    <w:rsid w:val="00506E10"/>
    <w:rsid w:val="0051241E"/>
    <w:rsid w:val="00555A9E"/>
    <w:rsid w:val="00555CCB"/>
    <w:rsid w:val="00563788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8F03D5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256C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5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5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5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5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5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5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5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5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26. svibnja 2017.</izvorni_sadrzaj>
    <derivirana_varijabla naziv="DomainObject.Predmet.DatumArhiviranja_1">26.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>12. svibnja 2067.</izvorni_sadrzaj>
    <derivirana_varijabla naziv="DomainObject.Predmet.DatumRokaCuvanja_1">12. svibnja 2067.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26. svibnja 2017.</izvorni_sadrzaj>
    <derivirana_varijabla naziv="DomainObject.Predmet.DatumZatvaranja_1">26.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hr.ibm.icms.common.model.sluzbeneosobe.UstrojstvenaJedinica@13b013b0[id=127, dbStatus=null, naziv=Arhiva, oznaka=null, sudac=null]</izvorni_sadrzaj>
    <derivirana_varijabla naziv="DomainObject.Predmet.MjestoCuvanja_1">hr.ibm.icms.common.model.sluzbeneosobe.UstrojstvenaJedinica@13b013b0[id=127,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AUTOKUĆA AMIŽIĆ društvo s ograničenom odgovornošću za promet, usluge i trgovinu</izvorni_sadrzaj>
    <derivirana_varijabla naziv="DomainObject.Predmet.ProtustrankaFormated_1">  AUTOKUĆA AMIŽIĆ društvo s ograničenom odgovornošću za promet, usluge i trgovinu</derivirana_varijabla>
  </DomainObject.Predmet.ProtustrankaFormated>
  <DomainObject.Predmet.ProtustrankaFormatedOIB>
    <izvorni_sadrzaj>  AUTOKUĆA AMIŽIĆ društvo s ograničenom odgovornošću za promet, usluge i trgovinu, OIB 19723941596</izvorni_sadrzaj>
    <derivirana_varijabla naziv="DomainObject.Predmet.ProtustrankaFormatedOIB_1">  AUTOKUĆA AMIŽIĆ društvo s ograničenom odgovornošću za promet, usluge i trgovinu, OIB 19723941596</derivirana_varijabla>
  </DomainObject.Predmet.ProtustrankaFormatedOIB>
  <DomainObject.Predmet.ProtustrankaFormatedWithAdress>
    <izvorni_sadrzaj> AUTOKUĆA AMIŽIĆ društvo s ograničenom odgovornošću za promet, usluge i trgovinu, Mosorska 65, 21311 Žrnovnica</izvorni_sadrzaj>
    <derivirana_varijabla naziv="DomainObject.Predmet.ProtustrankaFormatedWithAdress_1"> AUTOKUĆA AMIŽIĆ društvo s ograničenom odgovornošću za promet, usluge i trgovinu, Mosorska 65, 21311 Žrnovnica</derivirana_varijabla>
  </DomainObject.Predmet.ProtustrankaFormatedWithAdress>
  <DomainObject.Predmet.ProtustrankaFormatedWithAdressOIB>
    <izvorni_sadrzaj> AUTOKUĆA AMIŽIĆ društvo s ograničenom odgovornošću za promet, usluge i trgovinu, OIB 19723941596, Mosorska 65, 21311 Žrnovnica</izvorni_sadrzaj>
    <derivirana_varijabla naziv="DomainObject.Predmet.ProtustrankaFormatedWithAdressOIB_1"> AUTOKUĆA AMIŽIĆ društvo s ograničenom odgovornošću za promet, usluge i trgovinu, OIB 19723941596, Mosorska 65, 21311 Žrnovnica</derivirana_varijabla>
  </DomainObject.Predmet.ProtustrankaFormatedWithAdressOIB>
  <DomainObject.Predmet.ProtustrankaWithAdress>
    <izvorni_sadrzaj>AUTOKUĆA AMIŽIĆ društvo s ograničenom odgovornošću za promet, usluge i trgovinu Mosorska 65, 21311 Žrnovnica</izvorni_sadrzaj>
    <derivirana_varijabla naziv="DomainObject.Predmet.ProtustrankaWithAdress_1">AUTOKUĆA AMIŽIĆ društvo s ograničenom odgovornošću za promet, usluge i trgovinu Mosorska 65, 21311 Žrnovnica</derivirana_varijabla>
  </DomainObject.Predmet.ProtustrankaWithAdress>
  <DomainObject.Predmet.ProtustrankaWithAdressOIB>
    <izvorni_sadrzaj>AUTOKUĆA AMIŽIĆ društvo s ograničenom odgovornošću za promet, usluge i trgovinu, OIB 19723941596, Mosorska 65, 21311 Žrnovnica</izvorni_sadrzaj>
    <derivirana_varijabla naziv="DomainObject.Predmet.ProtustrankaWithAdressOIB_1">AUTOKUĆA AMIŽIĆ društvo s ograničenom odgovornošću za promet, usluge i trgovinu, OIB 19723941596, Mosorska 65, 21311 Žrnovnica</derivirana_varijabla>
  </DomainObject.Predmet.ProtustrankaWithAdressOIB>
  <DomainObject.Predmet.ProtustrankaNazivFormated>
    <izvorni_sadrzaj>AUTOKUĆA AMIŽIĆ društvo s ograničenom odgovornošću za promet, usluge i trgovinu</izvorni_sadrzaj>
    <derivirana_varijabla naziv="DomainObject.Predmet.ProtustrankaNazivFormated_1">AUTOKUĆA AMIŽIĆ društvo s ograničenom odgovornošću za promet, usluge i trgovinu</derivirana_varijabla>
  </DomainObject.Predmet.ProtustrankaNazivFormated>
  <DomainObject.Predmet.ProtustrankaNazivFormatedOIB>
    <izvorni_sadrzaj>AUTOKUĆA AMIŽIĆ društvo s ograničenom odgovornošću za promet, usluge i trgovinu, OIB 19723941596</izvorni_sadrzaj>
    <derivirana_varijabla naziv="DomainObject.Predmet.ProtustrankaNazivFormatedOIB_1">AUTOKUĆA AMIŽIĆ društvo s ograničenom odgovornošću za promet, usluge i trgovinu, OIB 19723941596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261393.13</izvorni_sadrzaj>
    <derivirana_varijabla naziv="DomainObject.Predmet.TrenutnaVrijednost_1">261393.13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AUTOKUĆA AMIŽIĆ društvo s ograničenom odgovornošću za promet, usluge i trgovinu</item>
    </izvorni_sadrzaj>
    <derivirana_varijabla naziv="DomainObject.Predmet.ProtuStrankaListFormated_1">
      <item>AUTOKUĆA AMIŽIĆ društvo s ograničenom odgovornošću za promet, usluge i trgovinu</item>
    </derivirana_varijabla>
  </DomainObject.Predmet.ProtuStrankaListFormated>
  <DomainObject.Predmet.ProtuStrankaListFormatedOIB>
    <izvorni_sadrzaj>
      <item>AUTOKUĆA AMIŽIĆ društvo s ograničenom odgovornošću za promet, usluge i trgovinu, OIB 19723941596</item>
    </izvorni_sadrzaj>
    <derivirana_varijabla naziv="DomainObject.Predmet.ProtuStrankaListFormatedOIB_1">
      <item>AUTOKUĆA AMIŽIĆ društvo s ograničenom odgovornošću za promet, usluge i trgovinu, OIB 19723941596</item>
    </derivirana_varijabla>
  </DomainObject.Predmet.ProtuStrankaListFormatedOIB>
  <DomainObject.Predmet.ProtuStrankaListFormatedWithAdress>
    <izvorni_sadrzaj>
      <item>AUTOKUĆA AMIŽIĆ društvo s ograničenom odgovornošću za promet, usluge i trgovinu, Mosorska 65, 21311 Žrnovnica</item>
    </izvorni_sadrzaj>
    <derivirana_varijabla naziv="DomainObject.Predmet.ProtuStrankaListFormatedWithAdress_1">
      <item>AUTOKUĆA AMIŽIĆ društvo s ograničenom odgovornošću za promet, usluge i trgovinu, Mosorska 65, 21311 Žrnovnica</item>
    </derivirana_varijabla>
  </DomainObject.Predmet.ProtuStrankaListFormatedWithAdress>
  <DomainObject.Predmet.ProtuStrankaListFormatedWithAdressOIB>
    <izvorni_sadrzaj>
      <item>AUTOKUĆA AMIŽIĆ društvo s ograničenom odgovornošću za promet, usluge i trgovinu, OIB 19723941596, Mosorska 65, 21311 Žrnovnica</item>
    </izvorni_sadrzaj>
    <derivirana_varijabla naziv="DomainObject.Predmet.ProtuStrankaListFormatedWithAdressOIB_1">
      <item>AUTOKUĆA AMIŽIĆ društvo s ograničenom odgovornošću za promet, usluge i trgovinu, OIB 19723941596, Mosorska 65, 21311 Žrnovnica</item>
    </derivirana_varijabla>
  </DomainObject.Predmet.ProtuStrankaListFormatedWithAdressOIB>
  <DomainObject.Predmet.ProtuStrankaListNazivFormated>
    <izvorni_sadrzaj>
      <item>AUTOKUĆA AMIŽIĆ društvo s ograničenom odgovornošću za promet, usluge i trgovinu</item>
    </izvorni_sadrzaj>
    <derivirana_varijabla naziv="DomainObject.Predmet.ProtuStrankaListNazivFormated_1">
      <item>AUTOKUĆA AMIŽIĆ društvo s ograničenom odgovornošću za promet, usluge i trgovinu</item>
    </derivirana_varijabla>
  </DomainObject.Predmet.ProtuStrankaListNazivFormated>
  <DomainObject.Predmet.ProtuStrankaListNazivFormatedOIB>
    <izvorni_sadrzaj>
      <item>AUTOKUĆA AMIŽIĆ društvo s ograničenom odgovornošću za promet, usluge i trgovinu, OIB 19723941596</item>
    </izvorni_sadrzaj>
    <derivirana_varijabla naziv="DomainObject.Predmet.ProtuStrankaListNazivFormatedOIB_1">
      <item>AUTOKUĆA AMIŽIĆ društvo s ograničenom odgovornošću za promet, usluge i trgovinu, OIB 19723941596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AUTOKUĆA AMIŽIĆ društvo s ograničenom odgovornošću za promet, usluge i trgovinu</izvorni_sadrzaj>
    <derivirana_varijabla naziv="DomainObject.Predmet.ProtustrankaIDrugi_1">AUTOKUĆA AMIŽIĆ društvo s ograničenom odgovornošću za promet,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AUTOKUĆA AMIŽIĆ društvo s ograničenom odgovornošću za promet, usluge i trgovinu, OIB 19723941596, Mosorska 65, 21311 Žrnovnica</izvorni_sadrzaj>
    <derivirana_varijabla naziv="DomainObject.Predmet.ProtustrankaIDrugiAdressOIB_1">AUTOKUĆA AMIŽIĆ društvo s ograničenom odgovornošću za promet, usluge i trgovinu, OIB 19723941596, Mosorska 65,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St-736/2016-12</izvorni_sadrzaj>
    <derivirana_varijabla naziv="DomainObject.Predmet.OdlukaRjesenje.Oznaka_1">St-736/2016-12</derivirana_varijabla>
  </DomainObject.Predmet.OdlukaRjesenje.Oznaka>
  <DomainObject.Predmet.SudioniciListNaziv>
    <izvorni_sadrzaj>
      <item>AUTOKUĆA AMIŽIĆ društvo s ograničenom odgovornošću za promet, usluge i trgovinu</item>
      <item>FINANCIJSKA AGENCIJA, RC SPLIT</item>
    </izvorni_sadrzaj>
    <derivirana_varijabla naziv="DomainObject.Predmet.SudioniciListNaziv_1">
      <item>AUTOKUĆA AMIŽIĆ društvo s ograničenom odgovornošću za promet, usluge i trgovinu</item>
      <item>FINANCIJSKA AGENCIJA, RC SPLIT</item>
    </derivirana_varijabla>
  </DomainObject.Predmet.SudioniciListNaziv>
  <DomainObject.Predmet.SudioniciListAdressOIB>
    <izvorni_sadrzaj>
      <item>AUTOKUĆA AMIŽIĆ društvo s ograničenom odgovornošću za promet, usluge i trgovinu, OIB 19723941596, Mosorska 65,21311 Žrnovnica</item>
      <item>FINANCIJSKA AGENCIJA, RC SPLIT, OIB 85821130368, Mažuranićevo šetalište 24 b,21000 Split</item>
    </izvorni_sadrzaj>
    <derivirana_varijabla naziv="DomainObject.Predmet.SudioniciListAdressOIB_1">
      <item>AUTOKUĆA AMIŽIĆ društvo s ograničenom odgovornošću za promet, usluge i trgovinu, OIB 19723941596, Mosorska 65,21311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19723941596</item>
      <item>, OIB 85821130368</item>
    </izvorni_sadrzaj>
    <derivirana_varijabla naziv="DomainObject.Predmet.SudioniciListNazivOIB_1">
      <item>, OIB 19723941596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158</properties:Words>
  <properties:Characters>818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1030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2017-06-06T05:37:00Z</dcterms:created>
  <dc:creator>none</dc:creator>
  <cp:lastModifiedBy>Andrijana Leto</cp:lastModifiedBy>
  <cp:lastPrinted>2017-06-06T05:39:00Z</cp:lastPrinted>
  <dcterms:modified xmlns:xsi="http://www.w3.org/2001/XMLSchema-instance" xsi:type="dcterms:W3CDTF">2017-06-07T06:27:00Z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