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5d21" w14:paraId="23f5d21" w:rsidRDefault="00F547D0" w:rsidP="00F547D0" w:rsidR="00F547D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7D0" w:rsidP="00F547D0" w:rsidR="00F547D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547D0" w:rsidP="00F547D0" w:rsidR="00F547D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547D0" w:rsidP="00F547D0" w:rsidR="00F547D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547D0" w:rsidP="00F547D0" w:rsidR="00F547D0"/>
    <w:p w:rsidRDefault="00F547D0" w:rsidP="00F547D0" w:rsidR="00F547D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547D0" w:rsidP="00F547D0" w:rsidR="00F547D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547D0" w:rsidP="00F547D0" w:rsidR="00F547D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3388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ATOL d. o. o. Pula, Carrarina 7, OIB </w:t>
      </w:r>
      <w:r w:rsidRPr="00F547D0">
        <w:rPr>
          <w:rFonts w:cs="Times New Roman" w:eastAsia="Times New Roman"/>
          <w:szCs w:val="24"/>
          <w:lang w:eastAsia="hr-HR"/>
        </w:rPr>
        <w:t>05615886196</w:t>
      </w:r>
      <w:r>
        <w:rPr>
          <w:rFonts w:cs="Times New Roman" w:eastAsia="Times New Roman"/>
          <w:szCs w:val="24"/>
          <w:lang w:eastAsia="hr-HR"/>
        </w:rPr>
        <w:t>, MBS 040174701,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547D0" w:rsidP="00F547D0" w:rsidR="00F547D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547D0" w:rsidP="00F547D0" w:rsidR="00F547D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547D0" w:rsidP="00F547D0" w:rsidR="00F547D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ATOL d. o. o. Pula, Carrarina 7, OIB </w:t>
      </w:r>
      <w:r w:rsidRPr="00F547D0">
        <w:rPr>
          <w:rFonts w:cs="Times New Roman" w:eastAsia="Times New Roman"/>
          <w:szCs w:val="24"/>
          <w:lang w:eastAsia="hr-HR"/>
        </w:rPr>
        <w:t>05615886196</w:t>
      </w:r>
      <w:r>
        <w:rPr>
          <w:rFonts w:cs="Times New Roman" w:eastAsia="Times New Roman"/>
          <w:szCs w:val="24"/>
          <w:lang w:eastAsia="hr-HR"/>
        </w:rPr>
        <w:t>, MBS 040174701.</w:t>
      </w:r>
    </w:p>
    <w:p w:rsidRDefault="00F547D0" w:rsidP="00F547D0" w:rsidR="00F547D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ATOL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2452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8.786,92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547D0" w:rsidP="00F547D0" w:rsidR="00F547D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547D0" w:rsidP="00F547D0" w:rsidR="00F547D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547D0" w:rsidP="00F547D0" w:rsidR="00F547D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80F90">
        <w:rPr>
          <w:rFonts w:cs="Times New Roman" w:eastAsia="Times New Roman"/>
          <w:szCs w:val="24"/>
          <w:lang w:eastAsia="hr-HR"/>
        </w:rPr>
        <w:t>, v. r.</w:t>
      </w:r>
    </w:p>
    <w:p w:rsidRDefault="00F547D0" w:rsidP="00F547D0" w:rsidR="00F547D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547D0" w:rsidP="00F547D0" w:rsidR="00F547D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547D0" w:rsidP="00F547D0" w:rsidR="00F547D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547D0" w:rsidP="00F547D0" w:rsidR="00F547D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547D0" w:rsidP="00F547D0" w:rsidR="00F547D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547D0" w:rsidP="00F547D0" w:rsidR="00F547D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>
      <w:pPr>
        <w:tabs>
          <w:tab w:pos="4116" w:val="left"/>
        </w:tabs>
      </w:pPr>
    </w:p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 w:rsidRPr="00D05CA9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F547D0" w:rsidP="00F547D0" w:rsidR="00F547D0"/>
    <w:p w:rsidRDefault="0050537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BA6" w:rsidP="00F547D0" w:rsidR="002B7BA6">
      <w:r>
        <w:separator/>
      </w:r>
    </w:p>
  </w:endnote>
  <w:endnote w:id="0" w:type="continuationSeparator">
    <w:p w:rsidRDefault="002B7BA6" w:rsidP="00F547D0" w:rsidR="002B7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BA6" w:rsidP="00F547D0" w:rsidR="002B7BA6">
      <w:r>
        <w:separator/>
      </w:r>
    </w:p>
  </w:footnote>
  <w:footnote w:id="0" w:type="continuationSeparator">
    <w:p w:rsidRDefault="002B7BA6" w:rsidP="00F547D0" w:rsidR="002B7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BA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537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F547D0">
      <w:t>71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BA6" w:rsidP="0021081C" w:rsidR="00A81E97">
    <w:pPr>
      <w:pStyle w:val="Zaglavlje"/>
      <w:jc w:val="right"/>
    </w:pPr>
    <w:r>
      <w:t>11 St-3</w:t>
    </w:r>
    <w:r w:rsidR="00F547D0">
      <w:t>71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72C"/>
    <w:rsid w:val="002B7BA6"/>
    <w:rsid w:val="00380F90"/>
    <w:rsid w:val="00505372"/>
    <w:rsid w:val="008C472C"/>
    <w:rsid w:val="009A6044"/>
    <w:rsid w:val="00BF033F"/>
    <w:rsid w:val="00F5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7D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7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47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7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7D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547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7D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05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3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37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3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3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7D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7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47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7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7D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547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7D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05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3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37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3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3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ATOL d.o.o. PULA</izvorni_sadrzaj>
    <derivirana_varijabla naziv="DomainObject.Predmet.ProtustrankaFormated_1">  ATOL d.o.o. PULA</derivirana_varijabla>
  </DomainObject.Predmet.ProtustrankaFormated>
  <DomainObject.Predmet.ProtustrankaFormatedOIB>
    <izvorni_sadrzaj>  ATOL d.o.o. PULA, OIB 05615886196</izvorni_sadrzaj>
    <derivirana_varijabla naziv="DomainObject.Predmet.ProtustrankaFormatedOIB_1">  ATOL d.o.o. PULA, OIB 05615886196</derivirana_varijabla>
  </DomainObject.Predmet.ProtustrankaFormatedOIB>
  <DomainObject.Predmet.ProtustrankaFormatedWithAdress>
    <izvorni_sadrzaj> ATOL d.o.o. PULA, Carrarina 7, 52100 Pula</izvorni_sadrzaj>
    <derivirana_varijabla naziv="DomainObject.Predmet.ProtustrankaFormatedWithAdress_1"> ATOL d.o.o. PULA, Carrarina 7, 52100 Pula</derivirana_varijabla>
  </DomainObject.Predmet.ProtustrankaFormatedWithAdress>
  <DomainObject.Predmet.ProtustrankaFormatedWithAdressOIB>
    <izvorni_sadrzaj> ATOL d.o.o. PULA, OIB 05615886196, Carrarina 7, 52100 Pula</izvorni_sadrzaj>
    <derivirana_varijabla naziv="DomainObject.Predmet.ProtustrankaFormatedWithAdressOIB_1"> ATOL d.o.o. PULA, OIB 05615886196, Carrarina 7, 52100 Pula</derivirana_varijabla>
  </DomainObject.Predmet.ProtustrankaFormatedWithAdressOIB>
  <DomainObject.Predmet.ProtustrankaWithAdress>
    <izvorni_sadrzaj>ATOL d.o.o. PULA Carrarina 7, 52100 Pula</izvorni_sadrzaj>
    <derivirana_varijabla naziv="DomainObject.Predmet.ProtustrankaWithAdress_1">ATOL d.o.o. PULA Carrarina 7, 52100 Pula</derivirana_varijabla>
  </DomainObject.Predmet.ProtustrankaWithAdress>
  <DomainObject.Predmet.ProtustrankaWithAdressOIB>
    <izvorni_sadrzaj>ATOL d.o.o. PULA, OIB 05615886196, Carrarina 7, 52100 Pula</izvorni_sadrzaj>
    <derivirana_varijabla naziv="DomainObject.Predmet.ProtustrankaWithAdressOIB_1">ATOL d.o.o. PULA, OIB 05615886196, Carrarina 7, 52100 Pula</derivirana_varijabla>
  </DomainObject.Predmet.ProtustrankaWithAdressOIB>
  <DomainObject.Predmet.ProtustrankaNazivFormated>
    <izvorni_sadrzaj>ATOL d.o.o. PULA</izvorni_sadrzaj>
    <derivirana_varijabla naziv="DomainObject.Predmet.ProtustrankaNazivFormated_1">ATOL d.o.o. PULA</derivirana_varijabla>
  </DomainObject.Predmet.ProtustrankaNazivFormated>
  <DomainObject.Predmet.ProtustrankaNazivFormatedOIB>
    <izvorni_sadrzaj>ATOL d.o.o. PULA, OIB 05615886196</izvorni_sadrzaj>
    <derivirana_varijabla naziv="DomainObject.Predmet.ProtustrankaNazivFormatedOIB_1">ATOL d.o.o. PULA, OIB 05615886196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8786.92</izvorni_sadrzaj>
    <derivirana_varijabla naziv="DomainObject.Predmet.TrenutnaVrijednost_1">8786.92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ATOL d.o.o. PULA</item>
    </izvorni_sadrzaj>
    <derivirana_varijabla naziv="DomainObject.Predmet.ProtuStrankaListFormated_1">
      <item>ATOL d.o.o. PULA</item>
    </derivirana_varijabla>
  </DomainObject.Predmet.ProtuStrankaListFormated>
  <DomainObject.Predmet.ProtuStrankaListFormatedOIB>
    <izvorni_sadrzaj>
      <item>ATOL d.o.o. PULA, OIB 05615886196</item>
    </izvorni_sadrzaj>
    <derivirana_varijabla naziv="DomainObject.Predmet.ProtuStrankaListFormatedOIB_1">
      <item>ATOL d.o.o. PULA, OIB 05615886196</item>
    </derivirana_varijabla>
  </DomainObject.Predmet.ProtuStrankaListFormatedOIB>
  <DomainObject.Predmet.ProtuStrankaListFormatedWithAdress>
    <izvorni_sadrzaj>
      <item>ATOL d.o.o. PULA, Carrarina 7, 52100 Pula</item>
    </izvorni_sadrzaj>
    <derivirana_varijabla naziv="DomainObject.Predmet.ProtuStrankaListFormatedWithAdress_1">
      <item>ATOL d.o.o. PULA, Carrarina 7, 52100 Pula</item>
    </derivirana_varijabla>
  </DomainObject.Predmet.ProtuStrankaListFormatedWithAdress>
  <DomainObject.Predmet.ProtuStrankaListFormatedWithAdressOIB>
    <izvorni_sadrzaj>
      <item>ATOL d.o.o. PULA, OIB 05615886196, Carrarina 7, 52100 Pula</item>
    </izvorni_sadrzaj>
    <derivirana_varijabla naziv="DomainObject.Predmet.ProtuStrankaListFormatedWithAdressOIB_1">
      <item>ATOL d.o.o. PULA, OIB 05615886196, Carrarina 7, 52100 Pula</item>
    </derivirana_varijabla>
  </DomainObject.Predmet.ProtuStrankaListFormatedWithAdressOIB>
  <DomainObject.Predmet.ProtuStrankaListNazivFormated>
    <izvorni_sadrzaj>
      <item>ATOL d.o.o. PULA</item>
    </izvorni_sadrzaj>
    <derivirana_varijabla naziv="DomainObject.Predmet.ProtuStrankaListNazivFormated_1">
      <item>ATOL d.o.o. PULA</item>
    </derivirana_varijabla>
  </DomainObject.Predmet.ProtuStrankaListNazivFormated>
  <DomainObject.Predmet.ProtuStrankaListNazivFormatedOIB>
    <izvorni_sadrzaj>
      <item>ATOL d.o.o. PULA, OIB 05615886196</item>
    </izvorni_sadrzaj>
    <derivirana_varijabla naziv="DomainObject.Predmet.ProtuStrankaListNazivFormatedOIB_1">
      <item>ATOL d.o.o. PULA, OIB 05615886196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ATOL d.o.o. PULA</izvorni_sadrzaj>
    <derivirana_varijabla naziv="DomainObject.Predmet.ProtustrankaIDrugi_1">ATOL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ATOL d.o.o. PULA, OIB 05615886196, Carrarina 7, 52100 Pula</izvorni_sadrzaj>
    <derivirana_varijabla naziv="DomainObject.Predmet.ProtustrankaIDrugiAdressOIB_1">ATOL d.o.o. PULA, OIB 05615886196, Carrarina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ATOL d.o.o. PULA</item>
    </izvorni_sadrzaj>
    <derivirana_varijabla naziv="DomainObject.Predmet.SudioniciListNaziv_1">
      <item>FINANCIJSKA AGENCIJA, RC RIJEKA, PODRUŽNICA PULA, PULA</item>
      <item>ATOL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ATOL d.o.o. PULA, OIB 05615886196, Carrarina 7,52100 Pula</item>
    </izvorni_sadrzaj>
    <derivirana_varijabla naziv="DomainObject.Predmet.SudioniciListAdressOIB_1">
      <item>FINANCIJSKA AGENCIJA, RC RIJEKA, PODRUŽNICA PULA, PULA, OIB 85821130368, Giardini 5,52100 Pula</item>
      <item>ATOL d.o.o. PULA, OIB 05615886196, Carrarina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05615886196</item>
    </izvorni_sadrzaj>
    <derivirana_varijabla naziv="DomainObject.Predmet.SudioniciListNazivOIB_1">
      <item>, OIB 85821130368</item>
      <item>, OIB 05615886196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1981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2015-11-26T09:06:00Z</dcterms:created>
  <dc:creator>Mihaela Kaligari</dc:creator>
  <dc:description/>
  <cp:keywords/>
  <cp:lastModifiedBy>Mihaela Kaligari</cp:lastModifiedBy>
  <cp:lastPrinted>2015-12-10T08:05:00Z</cp:lastPrinted>
  <dcterms:modified xmlns:xsi="http://www.w3.org/2001/XMLSchema-instance" xsi:type="dcterms:W3CDTF">2015-12-10T08:06:00Z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