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f248" w14:paraId="2abf248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942158">
        <w:rPr>
          <w:b w:val="false"/>
          <w:lang w:val="hr-HR"/>
        </w:rPr>
        <w:t>1712/17-5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2674F" w:rsidP="00B12FA6" w:rsidR="0052674F" w:rsidRPr="00B12FA6">
      <w:pPr>
        <w:ind w:hanging="720" w:left="360"/>
        <w:rPr>
          <w:sz w:val="22"/>
          <w:szCs w:val="22"/>
        </w:rPr>
      </w:pP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</w:t>
      </w:r>
      <w:r w:rsidR="00EC4F8D">
        <w:t>u stečajnom predmetu povodom zahtjeva Financijske agencije Regionalni centar Osijek Podružnica Osijek, L. Jagera 3, za pokretanje skraćenog stečajnog postupka  nad dužnikom</w:t>
      </w:r>
      <w:r w:rsidR="00942158">
        <w:t xml:space="preserve"> PUSTARA turistička agencija za pružanje usluga u turizmu i trgovinu d.o.o. Tenja, </w:t>
      </w:r>
      <w:r w:rsidR="00942158" w:rsidRPr="00810F6A">
        <w:t>J.</w:t>
      </w:r>
      <w:r w:rsidR="00942158">
        <w:t xml:space="preserve"> Panonijusa 85, </w:t>
      </w:r>
      <w:r w:rsidR="00942158" w:rsidRPr="00810F6A">
        <w:t>MBS 030098314, OIB 24418803109</w:t>
      </w:r>
      <w:r w:rsidR="00FD7EAC">
        <w:t xml:space="preserve">, dana </w:t>
      </w:r>
      <w:r w:rsidR="00EC4F8D">
        <w:t>2</w:t>
      </w:r>
      <w:r w:rsidR="00942158">
        <w:t xml:space="preserve">3. veljače 2018.  </w:t>
      </w:r>
    </w:p>
    <w:p w:rsidRDefault="001718AE" w:rsidP="00B75497" w:rsidR="001718AE">
      <w:pPr>
        <w:jc w:val="both"/>
      </w:pPr>
    </w:p>
    <w:p w:rsidRDefault="0052674F" w:rsidP="00B75497" w:rsidR="0052674F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 xml:space="preserve">OBUSTAVLJA SE skraćeni stečajni postupak nad </w:t>
      </w:r>
      <w:r w:rsidR="00942158">
        <w:t xml:space="preserve">PUSTARA turistička agencija za pružanje usluga u turizmu i trgovinu d.o.o. Tenja, </w:t>
      </w:r>
      <w:r w:rsidR="00942158" w:rsidRPr="00810F6A">
        <w:t>J.</w:t>
      </w:r>
      <w:r w:rsidR="00942158">
        <w:t xml:space="preserve"> Panonijusa 85, </w:t>
      </w:r>
      <w:r w:rsidR="00942158" w:rsidRPr="00810F6A">
        <w:t>MBS 030098314, OIB 24418803109</w:t>
      </w:r>
      <w:r w:rsidR="00942158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D67A2E">
      <w:pPr>
        <w:ind w:firstLine="720"/>
        <w:jc w:val="both"/>
      </w:pPr>
      <w:r>
        <w:t>Dana</w:t>
      </w:r>
      <w:r w:rsidR="00942158">
        <w:t xml:space="preserve"> 27. prosinca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942158">
        <w:t>6175 od 21. prosinca</w:t>
      </w:r>
      <w:r w:rsidR="00FD7EAC">
        <w:t xml:space="preserve"> 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942158">
        <w:t xml:space="preserve">PUSTARA turistička agencija za pružanje usluga u turizmu i trgovinu d.o.o. Tenja, </w:t>
      </w:r>
      <w:r w:rsidR="00942158" w:rsidRPr="00810F6A">
        <w:t>J.</w:t>
      </w:r>
      <w:r w:rsidR="00942158">
        <w:t xml:space="preserve"> Panonijusa 85, </w:t>
      </w:r>
      <w:r w:rsidR="00942158" w:rsidRPr="00810F6A">
        <w:t>MBS 030098314, OIB 24418803109</w:t>
      </w:r>
      <w:r w:rsidR="00942158">
        <w:t>.</w:t>
      </w:r>
    </w:p>
    <w:p w:rsidRDefault="00942158" w:rsidP="00B75497" w:rsidR="00942158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>Dana</w:t>
      </w:r>
      <w:r w:rsidR="00126227">
        <w:t xml:space="preserve"> 10. siječnja 2018</w:t>
      </w:r>
      <w:r w:rsidR="0072776C">
        <w:t>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166CBA">
        <w:t>1</w:t>
      </w:r>
      <w:r w:rsidR="00126227">
        <w:t>712/17-3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</w:t>
      </w:r>
    </w:p>
    <w:p w:rsidRDefault="006E4026" w:rsidP="006E4026" w:rsidR="006E4026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lastRenderedPageBreak/>
        <w:t>13 St-</w:t>
      </w:r>
      <w:r>
        <w:rPr>
          <w:b w:val="false"/>
          <w:lang w:val="hr-HR"/>
        </w:rPr>
        <w:t>1712/17-5</w:t>
      </w:r>
    </w:p>
    <w:p w:rsidRDefault="00166CBA" w:rsidP="0041616A" w:rsidR="00166CBA">
      <w:pPr>
        <w:ind w:firstLine="720"/>
        <w:jc w:val="center"/>
      </w:pPr>
    </w:p>
    <w:p w:rsidRDefault="00166CBA" w:rsidP="0041616A" w:rsidR="00166CB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  <w:r>
        <w:t>2</w:t>
      </w:r>
    </w:p>
    <w:p w:rsidRDefault="0041616A" w:rsidP="0041616A" w:rsidR="0041616A">
      <w:pPr>
        <w:ind w:firstLine="720"/>
        <w:jc w:val="center"/>
      </w:pPr>
    </w:p>
    <w:p w:rsidRDefault="0052674F" w:rsidP="0041616A" w:rsidR="0052674F">
      <w:pPr>
        <w:ind w:firstLine="720"/>
        <w:jc w:val="center"/>
      </w:pPr>
    </w:p>
    <w:p w:rsidRDefault="0052674F" w:rsidP="0041616A" w:rsidR="0052674F">
      <w:pPr>
        <w:ind w:firstLine="720"/>
        <w:jc w:val="center"/>
      </w:pPr>
    </w:p>
    <w:p w:rsidRDefault="00AF2044" w:rsidP="00166CBA" w:rsidR="00AF2044">
      <w:pPr>
        <w:jc w:val="both"/>
      </w:pPr>
      <w:r>
        <w:t xml:space="preserve">postupka i uplate predujam u iznosu od 10.000,00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166CBA">
        <w:t>2</w:t>
      </w:r>
      <w:r w:rsidR="00126227">
        <w:t>2. siječnja 2018</w:t>
      </w:r>
      <w:r w:rsidR="006D19A2">
        <w:t>.</w:t>
      </w:r>
      <w:r w:rsidR="006E648B">
        <w:t xml:space="preserve"> godine, vjerovnik Republika </w:t>
      </w:r>
      <w:r w:rsidR="006D19A2">
        <w:t xml:space="preserve">Hrvatska </w:t>
      </w:r>
      <w:r w:rsidR="00166CBA">
        <w:t>za tražbinu Ministarstva</w:t>
      </w:r>
      <w:r w:rsidR="006D19A2">
        <w:t xml:space="preserve"> financija, Porezna</w:t>
      </w:r>
      <w:r w:rsidR="00AF2044">
        <w:t xml:space="preserve"> uprava,</w:t>
      </w:r>
      <w:r w:rsidR="00166CBA">
        <w:t xml:space="preserve"> Područni ured Osijek</w:t>
      </w:r>
      <w:r w:rsidR="00AF2044">
        <w:t xml:space="preserve">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126227">
        <w:t xml:space="preserve">PUSTARA turistička agencija za pružanje usluga u turizmu i trgovinu d.o.o. Tenja, </w:t>
      </w:r>
      <w:r w:rsidR="00126227" w:rsidRPr="00810F6A">
        <w:t>J.</w:t>
      </w:r>
      <w:r w:rsidR="00126227">
        <w:t xml:space="preserve"> Panonijusa 85, </w:t>
      </w:r>
      <w:r w:rsidR="00126227" w:rsidRPr="00810F6A">
        <w:t>MBS 030098314, OIB 24418803109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2674F">
        <w:rPr>
          <w:bCs/>
        </w:rPr>
        <w:t>2</w:t>
      </w:r>
      <w:r w:rsidR="00126227">
        <w:rPr>
          <w:bCs/>
        </w:rPr>
        <w:t xml:space="preserve">3. veljača 2018.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2674F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Maja Kocijan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>FINA RC Osijek</w:t>
      </w:r>
    </w:p>
    <w:p w:rsidRDefault="0052674F" w:rsidP="00CD61D3" w:rsidR="0072776C">
      <w:pPr>
        <w:numPr>
          <w:ilvl w:val="0"/>
          <w:numId w:val="2"/>
        </w:numPr>
        <w:jc w:val="both"/>
      </w:pPr>
      <w:r>
        <w:t xml:space="preserve">Dužnik - </w:t>
      </w:r>
      <w:r w:rsidR="00126227">
        <w:t xml:space="preserve">PUSTARA turistička agencija za pružanje usluga u turizmu i trgovinu d.o.o. Tenja, </w:t>
      </w:r>
      <w:r w:rsidR="00126227" w:rsidRPr="00810F6A">
        <w:t>J.</w:t>
      </w:r>
      <w:r w:rsidR="00126227">
        <w:t xml:space="preserve"> Panonijusa 85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E4026">
        <w:t>22/3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26227"/>
    <w:rsid w:val="0014134B"/>
    <w:rsid w:val="0014394E"/>
    <w:rsid w:val="00154A6B"/>
    <w:rsid w:val="00163169"/>
    <w:rsid w:val="00166CBA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0A3B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2674F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4026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A34FD"/>
    <w:rsid w:val="008A49DF"/>
    <w:rsid w:val="008F656F"/>
    <w:rsid w:val="00941AE2"/>
    <w:rsid w:val="00942158"/>
    <w:rsid w:val="00964800"/>
    <w:rsid w:val="00991CE4"/>
    <w:rsid w:val="00992F2B"/>
    <w:rsid w:val="00996147"/>
    <w:rsid w:val="00997DC6"/>
    <w:rsid w:val="009A48C3"/>
    <w:rsid w:val="009E2A56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086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C4F8D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PUSTARA d.o.o. turistička agencija za pružanje usluga u turizmu i trgovinu</item>
    </izvorni_sadrzaj>
    <derivirana_varijabla naziv="DomainObject.Predmet.SudioniciListNaziv_1">
      <item>FINA RC OSIJEK</item>
      <item>PUSTARA d.o.o. turistička agencija za pružanje usluga u turizmu i trgovinu</item>
    </derivirana_varijabla>
  </DomainObject.Predmet.SudioniciListNaziv>
  <DomainObject.Predmet.SudioniciListAdressOIB>
    <izvorni_sadrzaj>
      <item>FINA RC OSIJEK, OIB 85821130368</item>
      <item>PUSTARA d.o.o. turistička agencija za pružanje usluga u turizmu i trgovinu, OIB 24418803109, J.Panonijusa 85,31207 Tenja</item>
    </izvorni_sadrzaj>
    <derivirana_varijabla naziv="DomainObject.Predmet.SudioniciListAdressOIB_1">
      <item>FINA RC OSIJEK, OIB 85821130368</item>
      <item>PUSTARA d.o.o. turistička agencija za pružanje usluga u turizmu i trgovinu, OIB 24418803109, J.Panonijusa 85,31207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24418803109</item>
    </izvorni_sadrzaj>
    <derivirana_varijabla naziv="DomainObject.Predmet.SudioniciListNazivOIB_1">
      <item>, OIB 85821130368</item>
      <item>, OIB 24418803109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7A857-F031-4DAE-A698-11AB7C865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2752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2018-02-23T08:12:00Z</dcterms:created>
  <dc:creator>mkocijan</dc:creator>
  <cp:lastModifiedBy>Maja Kocijan</cp:lastModifiedBy>
  <cp:lastPrinted>2018-02-23T08:08:00Z</cp:lastPrinted>
  <dcterms:modified xmlns:xsi="http://www.w3.org/2001/XMLSchema-instance" xsi:type="dcterms:W3CDTF">2018-02-23T08:29:00Z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(Rj.- obustavlja se  skr.st.post 1380.docx)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