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2536" w14:paraId="4f42536" w:rsidRDefault="00140E3E" w:rsidP="00607973" w:rsidR="00140E3E">
      <w:pPr>
        <w15:collapsed w:val="false"/>
      </w:pPr>
      <w:bookmarkStart w:name="_GoBack" w:id="0"/>
      <w:bookmarkEnd w:id="0"/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C63F2">
        <w:t>7</w:t>
      </w:r>
      <w:r w:rsidR="00EE1F61">
        <w:t>064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B3C30">
        <w:t>1</w:t>
      </w:r>
      <w:r w:rsidR="000B3BDD">
        <w:t>1</w:t>
      </w:r>
      <w:r w:rsidR="0080271E">
        <w:t>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EE1F61" w:rsidP="0068712D" w:rsidR="0068712D">
      <w:pPr>
        <w:jc w:val="both"/>
      </w:pPr>
      <w:r>
        <w:t>I</w:t>
      </w:r>
      <w:r w:rsidR="00C537B2">
        <w:t xml:space="preserve">     </w:t>
      </w:r>
      <w:r w:rsidR="00361F1A">
        <w:t xml:space="preserve">Za dužnika </w:t>
      </w:r>
      <w:r>
        <w:t>VITAFITNESS d.o.o. Zagreb, Jadranska Avenija 2B, OIB:43339965319.</w:t>
      </w:r>
    </w:p>
    <w:p w:rsidRDefault="0068712D" w:rsidP="00322A8D" w:rsidR="0068712D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EE1F61">
        <w:t>36.855,31</w:t>
      </w:r>
      <w:r w:rsidR="003A6C0F">
        <w:t xml:space="preserve"> </w:t>
      </w:r>
      <w:r w:rsidR="00E97637">
        <w:t>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5B3C30">
        <w:t>1</w:t>
      </w:r>
      <w:r w:rsidR="000B3BDD">
        <w:t>1</w:t>
      </w:r>
      <w:r w:rsidR="0080271E">
        <w:t>. veljače</w:t>
      </w:r>
      <w:r w:rsidR="00361F1A">
        <w:t xml:space="preserve"> 2016.</w:t>
      </w:r>
    </w:p>
    <w:p w:rsidRDefault="000C0C22" w:rsidP="00EE1F61" w:rsidR="00EE1F61" w:rsidRPr="003D78D9">
      <w:pPr>
        <w:jc w:val="center"/>
      </w:pPr>
      <w:r>
        <w:t xml:space="preserve">                                                                                        </w:t>
      </w:r>
      <w:r w:rsidR="007C06E5">
        <w:t xml:space="preserve">                                                                                        </w:t>
      </w:r>
      <w:r w:rsidR="004914D6">
        <w:t xml:space="preserve">                                                                                        </w:t>
      </w:r>
      <w:r w:rsidR="00D47D42">
        <w:t xml:space="preserve">                                                                                        </w:t>
      </w:r>
      <w:r w:rsidR="00196692">
        <w:t xml:space="preserve">                                                                                        </w:t>
      </w:r>
      <w:r w:rsidR="0065757B">
        <w:t xml:space="preserve">                                                                                        </w:t>
      </w:r>
      <w:r w:rsidR="000B3BDD">
        <w:t xml:space="preserve">                                                                                        </w:t>
      </w:r>
      <w:r w:rsidR="00C65C3E">
        <w:t xml:space="preserve">                                                                                        </w:t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C65C3E">
        <w:tab/>
      </w:r>
      <w:r w:rsidR="00EE1F61" w:rsidRPr="003D78D9">
        <w:t xml:space="preserve">SUDAC: </w:t>
      </w:r>
    </w:p>
    <w:p w:rsidRDefault="00EE1F61" w:rsidP="00EE1F61" w:rsidR="00EE1F6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E1F61" w:rsidP="00EE1F61" w:rsidR="00EE1F61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E1F61" w:rsidP="00EE1F61" w:rsidR="00EE1F61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A2177F" w:rsidP="00EE1F61" w:rsidR="00EE1F61" w:rsidRPr="003D78D9">
      <w:pPr>
        <w:jc w:val="center"/>
      </w:pPr>
      <w:r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1F61">
        <w:t xml:space="preserve">                                                                                        </w:t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  <w:r w:rsidR="00EE1F61">
        <w:tab/>
      </w:r>
    </w:p>
    <w:p w:rsidRDefault="00EE1F61" w:rsidP="00B95577" w:rsidR="00EE1F61" w:rsidRPr="003D78D9"/>
    <w:p w:rsidRDefault="00A2177F" w:rsidP="00EE1F61" w:rsidR="00A2177F">
      <w:pPr>
        <w:jc w:val="center"/>
      </w:pPr>
    </w:p>
    <w:p w:rsidRDefault="00A701F0" w:rsidP="00A701F0" w:rsidR="00A701F0">
      <w:pPr>
        <w:pStyle w:val="Odlomakpopisa"/>
        <w:jc w:val="both"/>
      </w:pPr>
    </w:p>
    <w:p w:rsidRDefault="00A701F0" w:rsidP="00CF23FE" w:rsidR="00A701F0">
      <w:pPr>
        <w:jc w:val="both"/>
      </w:pPr>
    </w:p>
    <w:p w:rsidRDefault="00A701F0" w:rsidP="00A701F0" w:rsidR="00A701F0" w:rsidRPr="003D78D9">
      <w:pPr>
        <w:jc w:val="both"/>
      </w:pPr>
    </w:p>
    <w:p w:rsidRDefault="00A2177F" w:rsidP="00B95577" w:rsidR="00A2177F" w:rsidRPr="003D78D9"/>
    <w:p w:rsidRDefault="00C65C3E" w:rsidP="00A2177F" w:rsidR="00C65C3E">
      <w:pPr>
        <w:jc w:val="center"/>
      </w:pPr>
      <w:r>
        <w:t xml:space="preserve"> </w:t>
      </w:r>
    </w:p>
    <w:p w:rsidRDefault="003C63F2" w:rsidP="003C63F2" w:rsidR="003C63F2" w:rsidRPr="003D78D9">
      <w:pPr>
        <w:jc w:val="both"/>
      </w:pPr>
    </w:p>
    <w:p w:rsidRDefault="000B3BDD" w:rsidP="00C65C3E" w:rsidR="000B3BDD">
      <w:pPr>
        <w:ind w:left="4956"/>
        <w:jc w:val="center"/>
      </w:pPr>
    </w:p>
    <w:p w:rsidRDefault="001F3C60" w:rsidP="001F3C60" w:rsidR="001F3C60" w:rsidRPr="003D78D9">
      <w:pPr>
        <w:jc w:val="both"/>
      </w:pPr>
    </w:p>
    <w:p w:rsidRDefault="0065757B" w:rsidP="000B3BDD" w:rsidR="0065757B">
      <w:pPr>
        <w:ind w:left="4248"/>
        <w:jc w:val="center"/>
      </w:pPr>
    </w:p>
    <w:p w:rsidRDefault="0065757B" w:rsidP="00B95577" w:rsidR="0065757B" w:rsidRPr="003D78D9"/>
    <w:p w:rsidRDefault="00146C78" w:rsidP="00CF23FE" w:rsidR="00146C78">
      <w:pPr>
        <w:jc w:val="both"/>
      </w:pPr>
    </w:p>
    <w:p w:rsidRDefault="00146C78" w:rsidP="00146C78" w:rsidR="00146C78" w:rsidRPr="003D78D9">
      <w:pPr>
        <w:jc w:val="both"/>
      </w:pPr>
    </w:p>
    <w:p w:rsidRDefault="00196692" w:rsidP="00B95577" w:rsidR="00196692" w:rsidRPr="003D78D9"/>
    <w:p w:rsidRDefault="00D47D42" w:rsidP="00196692" w:rsidR="00D47D42">
      <w:pPr>
        <w:ind w:left="4248"/>
        <w:jc w:val="center"/>
      </w:pPr>
    </w:p>
    <w:p w:rsidRDefault="004914D6" w:rsidP="00D47D42" w:rsidR="004914D6">
      <w:pPr>
        <w:ind w:left="4248"/>
        <w:jc w:val="center"/>
      </w:pPr>
    </w:p>
    <w:p w:rsidRDefault="007C06E5" w:rsidP="00B95577" w:rsidR="007C06E5" w:rsidRPr="003D78D9"/>
    <w:p w:rsidRDefault="000C0C22" w:rsidP="007C06E5" w:rsidR="000C0C22">
      <w:pPr>
        <w:jc w:val="center"/>
      </w:pPr>
    </w:p>
    <w:p w:rsidRDefault="00BF600B" w:rsidP="00BF600B" w:rsidR="00BF600B" w:rsidRPr="003D78D9">
      <w:pPr>
        <w:jc w:val="both"/>
      </w:pPr>
    </w:p>
    <w:p w:rsidRDefault="000C0C22" w:rsidP="00B95577" w:rsidR="000C0C22" w:rsidRPr="003D78D9"/>
    <w:p w:rsidRDefault="002377DE" w:rsidP="00525CCB" w:rsidR="002377DE">
      <w:pPr>
        <w:jc w:val="center"/>
      </w:pPr>
    </w:p>
    <w:p w:rsidRDefault="00C93975" w:rsidP="002377DE" w:rsidR="002377DE" w:rsidRPr="003D78D9">
      <w:pPr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3A6C0F">
        <w:t xml:space="preserve">                                                                                        </w:t>
      </w:r>
      <w:r w:rsidR="00E27196">
        <w:t xml:space="preserve">                                                                                        </w:t>
      </w:r>
      <w:r w:rsidR="00B70FFC">
        <w:t xml:space="preserve">                                                                                        </w:t>
      </w:r>
      <w:r w:rsidR="00485B22">
        <w:t xml:space="preserve">                                                                                        </w:t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DD1558">
        <w:tab/>
      </w:r>
      <w:r w:rsidR="00A75D1C">
        <w:t xml:space="preserve">                                                                                        </w:t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A75D1C">
        <w:tab/>
      </w:r>
      <w:r w:rsidR="002377DE">
        <w:t xml:space="preserve">                                                                                        </w:t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  <w:r w:rsidR="002377DE">
        <w:tab/>
      </w:r>
    </w:p>
    <w:p w:rsidRDefault="002377DE" w:rsidP="00B95577" w:rsidR="002377DE" w:rsidRPr="003D78D9"/>
    <w:p w:rsidRDefault="00A75D1C" w:rsidP="002377DE" w:rsidR="00A75D1C">
      <w:pPr>
        <w:jc w:val="center"/>
      </w:pPr>
    </w:p>
    <w:p w:rsidRDefault="005903DA" w:rsidP="00CF23FE" w:rsidR="005903DA">
      <w:pPr>
        <w:jc w:val="both"/>
      </w:pPr>
    </w:p>
    <w:p w:rsidRDefault="005903DA" w:rsidP="005903DA" w:rsidR="005903DA" w:rsidRPr="003D78D9">
      <w:pPr>
        <w:jc w:val="both"/>
      </w:pPr>
    </w:p>
    <w:p w:rsidRDefault="00A75D1C" w:rsidP="00B95577" w:rsidR="00A75D1C" w:rsidRPr="003D78D9"/>
    <w:p w:rsidRDefault="00485B22" w:rsidP="00A75D1C" w:rsidR="00485B22">
      <w:pPr>
        <w:jc w:val="center"/>
      </w:pPr>
    </w:p>
    <w:p w:rsidRDefault="001A3013" w:rsidP="001A3013" w:rsidR="001A3013">
      <w:pPr>
        <w:pStyle w:val="Odlomakpopisa"/>
        <w:jc w:val="both"/>
      </w:pPr>
    </w:p>
    <w:p w:rsidRDefault="001A3013" w:rsidP="00CF23FE" w:rsidR="001A3013">
      <w:pPr>
        <w:jc w:val="both"/>
      </w:pPr>
    </w:p>
    <w:p w:rsidRDefault="001A3013" w:rsidP="001A3013" w:rsidR="001A3013" w:rsidRPr="003D78D9">
      <w:pPr>
        <w:jc w:val="both"/>
      </w:pPr>
    </w:p>
    <w:p w:rsidRDefault="00485B22" w:rsidP="00B95577" w:rsidR="00485B22" w:rsidRPr="003D78D9"/>
    <w:p w:rsidRDefault="00006EC3" w:rsidP="00006EC3" w:rsidR="00006EC3">
      <w:pPr>
        <w:pStyle w:val="Odlomakpopisa"/>
        <w:jc w:val="both"/>
      </w:pPr>
    </w:p>
    <w:p w:rsidRDefault="00006EC3" w:rsidP="00006EC3" w:rsidR="00006EC3" w:rsidRPr="003D78D9">
      <w:pPr>
        <w:jc w:val="both"/>
      </w:pPr>
    </w:p>
    <w:p w:rsidRDefault="00E27196" w:rsidP="00B70FFC" w:rsidR="00E27196">
      <w:pPr>
        <w:ind w:left="4248"/>
        <w:jc w:val="center"/>
      </w:pPr>
    </w:p>
    <w:p w:rsidRDefault="00067660" w:rsidP="00067660" w:rsidR="00067660" w:rsidRPr="003D78D9">
      <w:pPr>
        <w:jc w:val="both"/>
      </w:pPr>
    </w:p>
    <w:p w:rsidRDefault="00E27196" w:rsidP="00B95577" w:rsidR="00E27196" w:rsidRPr="003D78D9"/>
    <w:p w:rsidRDefault="003A6C0F" w:rsidP="00E27196" w:rsidR="003A6C0F">
      <w:pPr>
        <w:ind w:left="4956"/>
        <w:jc w:val="center"/>
      </w:pPr>
    </w:p>
    <w:p w:rsidRDefault="00F43770" w:rsidP="00CF23FE" w:rsidR="00F43770">
      <w:pPr>
        <w:jc w:val="both"/>
      </w:pPr>
    </w:p>
    <w:p w:rsidRDefault="00F43770" w:rsidP="00F43770" w:rsidR="00F43770" w:rsidRPr="003D78D9">
      <w:pPr>
        <w:jc w:val="both"/>
      </w:pPr>
    </w:p>
    <w:p w:rsidRDefault="003A6C0F" w:rsidP="00B95577" w:rsidR="003A6C0F" w:rsidRPr="003D78D9"/>
    <w:p w:rsidRDefault="00D82813" w:rsidP="003A6C0F" w:rsidR="00D82813">
      <w:pPr>
        <w:ind w:left="4248"/>
        <w:jc w:val="center"/>
      </w:pPr>
    </w:p>
    <w:p w:rsidRDefault="007F11AB" w:rsidP="007F11AB" w:rsidR="007F11AB">
      <w:pPr>
        <w:jc w:val="both"/>
      </w:pPr>
    </w:p>
    <w:p w:rsidRDefault="007F11AB" w:rsidP="007F11AB" w:rsidR="007F11AB" w:rsidRPr="003D78D9">
      <w:pPr>
        <w:jc w:val="both"/>
      </w:pP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6EC3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67660"/>
    <w:rsid w:val="0007230B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B3BDD"/>
    <w:rsid w:val="000C0C2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1A45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78"/>
    <w:rsid w:val="00146CD6"/>
    <w:rsid w:val="0014722F"/>
    <w:rsid w:val="001577E4"/>
    <w:rsid w:val="00161A9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96692"/>
    <w:rsid w:val="001A2D24"/>
    <w:rsid w:val="001A3013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3C60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377DE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B3E4D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BAC"/>
    <w:rsid w:val="00300E91"/>
    <w:rsid w:val="00300E97"/>
    <w:rsid w:val="00300EBC"/>
    <w:rsid w:val="0030121C"/>
    <w:rsid w:val="003022D4"/>
    <w:rsid w:val="00305E07"/>
    <w:rsid w:val="00310645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8352B"/>
    <w:rsid w:val="003901AA"/>
    <w:rsid w:val="00391575"/>
    <w:rsid w:val="00393AE4"/>
    <w:rsid w:val="00395506"/>
    <w:rsid w:val="003968F8"/>
    <w:rsid w:val="003A0FF4"/>
    <w:rsid w:val="003A31C8"/>
    <w:rsid w:val="003A3304"/>
    <w:rsid w:val="003A4A42"/>
    <w:rsid w:val="003A4FBF"/>
    <w:rsid w:val="003A5729"/>
    <w:rsid w:val="003A5AE9"/>
    <w:rsid w:val="003A6C0F"/>
    <w:rsid w:val="003B0305"/>
    <w:rsid w:val="003B1B4D"/>
    <w:rsid w:val="003B302B"/>
    <w:rsid w:val="003B3AE5"/>
    <w:rsid w:val="003B6DD3"/>
    <w:rsid w:val="003B7BBC"/>
    <w:rsid w:val="003C63F2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85B22"/>
    <w:rsid w:val="004914D6"/>
    <w:rsid w:val="00491AB1"/>
    <w:rsid w:val="004954F2"/>
    <w:rsid w:val="004A0F64"/>
    <w:rsid w:val="004A146A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5CC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03DA"/>
    <w:rsid w:val="0059603F"/>
    <w:rsid w:val="00596B42"/>
    <w:rsid w:val="005A2044"/>
    <w:rsid w:val="005B014F"/>
    <w:rsid w:val="005B3C30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40C7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5757B"/>
    <w:rsid w:val="00660A80"/>
    <w:rsid w:val="00677268"/>
    <w:rsid w:val="006776F8"/>
    <w:rsid w:val="00677F38"/>
    <w:rsid w:val="00683FB9"/>
    <w:rsid w:val="0068712D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A5DAB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06E5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11AB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6583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0975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58FD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96056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2177F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01F0"/>
    <w:rsid w:val="00A71764"/>
    <w:rsid w:val="00A75C8E"/>
    <w:rsid w:val="00A75D1C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0FFC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D6319"/>
    <w:rsid w:val="00BF1811"/>
    <w:rsid w:val="00BF600B"/>
    <w:rsid w:val="00BF6343"/>
    <w:rsid w:val="00BF7ABA"/>
    <w:rsid w:val="00C058C9"/>
    <w:rsid w:val="00C05A72"/>
    <w:rsid w:val="00C06CBF"/>
    <w:rsid w:val="00C104AD"/>
    <w:rsid w:val="00C10821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37B2"/>
    <w:rsid w:val="00C57F52"/>
    <w:rsid w:val="00C639F9"/>
    <w:rsid w:val="00C64C0F"/>
    <w:rsid w:val="00C65016"/>
    <w:rsid w:val="00C65C3E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47D42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558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27196"/>
    <w:rsid w:val="00E314B3"/>
    <w:rsid w:val="00E32F8B"/>
    <w:rsid w:val="00E36663"/>
    <w:rsid w:val="00E44BAB"/>
    <w:rsid w:val="00E509DC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1F61"/>
    <w:rsid w:val="00EE3BE3"/>
    <w:rsid w:val="00EE5B40"/>
    <w:rsid w:val="00EE64D7"/>
    <w:rsid w:val="00EF5953"/>
    <w:rsid w:val="00F015F5"/>
    <w:rsid w:val="00F0424A"/>
    <w:rsid w:val="00F052A8"/>
    <w:rsid w:val="00F06098"/>
    <w:rsid w:val="00F075FA"/>
    <w:rsid w:val="00F07B89"/>
    <w:rsid w:val="00F07FC9"/>
    <w:rsid w:val="00F10C44"/>
    <w:rsid w:val="00F12B23"/>
    <w:rsid w:val="00F252AB"/>
    <w:rsid w:val="00F311D0"/>
    <w:rsid w:val="00F33540"/>
    <w:rsid w:val="00F340FF"/>
    <w:rsid w:val="00F35EB7"/>
    <w:rsid w:val="00F36893"/>
    <w:rsid w:val="00F37875"/>
    <w:rsid w:val="00F37B78"/>
    <w:rsid w:val="00F4085D"/>
    <w:rsid w:val="00F41DA4"/>
    <w:rsid w:val="00F43770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451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7230B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7230B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7230B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7230B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1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66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5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39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560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44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77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646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13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43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12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9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41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7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63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021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922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6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35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79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9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770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7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36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1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064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590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958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7064</izvorni_sadrzaj>
    <derivirana_varijabla naziv="DomainObject.Predmet.Broj_1">7064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St-7064/2015</izvorni_sadrzaj>
    <derivirana_varijabla naziv="DomainObject.Predmet.OznakaBroj_1">St-7064/2015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VITAFITNESS d.o.o.</izvorni_sadrzaj>
    <derivirana_varijabla naziv="DomainObject.Predmet.ProtustrankaFormated_1">  VITAFITNESS d.o.o.</derivirana_varijabla>
  </DomainObject.Predmet.ProtustrankaFormated>
  <DomainObject.Predmet.ProtustrankaFormatedOIB>
    <izvorni_sadrzaj>  VITAFITNESS d.o.o., OIB 43339965319</izvorni_sadrzaj>
    <derivirana_varijabla naziv="DomainObject.Predmet.ProtustrankaFormatedOIB_1">  VITAFITNESS d.o.o., OIB 43339965319</derivirana_varijabla>
  </DomainObject.Predmet.ProtustrankaFormatedOIB>
  <DomainObject.Predmet.ProtustrankaFormatedWithAdress>
    <izvorni_sadrzaj> VITAFITNESS d.o.o., Jadranska avenija 2/B, 10000 Zagreb</izvorni_sadrzaj>
    <derivirana_varijabla naziv="DomainObject.Predmet.ProtustrankaFormatedWithAdress_1"> VITAFITNESS d.o.o., Jadranska avenija 2/B, 10000 Zagreb</derivirana_varijabla>
  </DomainObject.Predmet.ProtustrankaFormatedWithAdress>
  <DomainObject.Predmet.ProtustrankaFormatedWithAdressOIB>
    <izvorni_sadrzaj> VITAFITNESS d.o.o., OIB 43339965319, Jadranska avenija 2/B, 10000 Zagreb</izvorni_sadrzaj>
    <derivirana_varijabla naziv="DomainObject.Predmet.ProtustrankaFormatedWithAdressOIB_1"> VITAFITNESS d.o.o., OIB 43339965319, Jadranska avenija 2/B, 10000 Zagreb</derivirana_varijabla>
  </DomainObject.Predmet.ProtustrankaFormatedWithAdressOIB>
  <DomainObject.Predmet.ProtustrankaWithAdress>
    <izvorni_sadrzaj>VITAFITNESS d.o.o. Jadranska avenija 2/B, 10000 Zagreb</izvorni_sadrzaj>
    <derivirana_varijabla naziv="DomainObject.Predmet.ProtustrankaWithAdress_1">VITAFITNESS d.o.o. Jadranska avenija 2/B, 10000 Zagreb</derivirana_varijabla>
  </DomainObject.Predmet.ProtustrankaWithAdress>
  <DomainObject.Predmet.ProtustrankaWithAdressOIB>
    <izvorni_sadrzaj>VITAFITNESS d.o.o., OIB 43339965319, Jadranska avenija 2/B, 10000 Zagreb</izvorni_sadrzaj>
    <derivirana_varijabla naziv="DomainObject.Predmet.ProtustrankaWithAdressOIB_1">VITAFITNESS d.o.o., OIB 43339965319, Jadranska avenija 2/B, 10000 Zagreb</derivirana_varijabla>
  </DomainObject.Predmet.ProtustrankaWithAdressOIB>
  <DomainObject.Predmet.ProtustrankaNazivFormated>
    <izvorni_sadrzaj>VITAFITNESS d.o.o.</izvorni_sadrzaj>
    <derivirana_varijabla naziv="DomainObject.Predmet.ProtustrankaNazivFormated_1">VITAFITNESS d.o.o.</derivirana_varijabla>
  </DomainObject.Predmet.ProtustrankaNazivFormated>
  <DomainObject.Predmet.ProtustrankaNazivFormatedOIB>
    <izvorni_sadrzaj>VITAFITNESS d.o.o., OIB 43339965319</izvorni_sadrzaj>
    <derivirana_varijabla naziv="DomainObject.Predmet.ProtustrankaNazivFormatedOIB_1">VITAFITNESS d.o.o., OIB 43339965319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VITAFITNESS d.o.o.</item>
    </izvorni_sadrzaj>
    <derivirana_varijabla naziv="DomainObject.Predmet.ProtuStrankaListFormated_1">
      <item>VITAFITNESS d.o.o.</item>
    </derivirana_varijabla>
  </DomainObject.Predmet.ProtuStrankaListFormated>
  <DomainObject.Predmet.ProtuStrankaListFormatedOIB>
    <izvorni_sadrzaj>
      <item>VITAFITNESS d.o.o., OIB 43339965319</item>
    </izvorni_sadrzaj>
    <derivirana_varijabla naziv="DomainObject.Predmet.ProtuStrankaListFormatedOIB_1">
      <item>VITAFITNESS d.o.o., OIB 43339965319</item>
    </derivirana_varijabla>
  </DomainObject.Predmet.ProtuStrankaListFormatedOIB>
  <DomainObject.Predmet.ProtuStrankaListFormatedWithAdress>
    <izvorni_sadrzaj>
      <item>VITAFITNESS d.o.o., Jadranska avenija 2/B, 10000 Zagreb</item>
    </izvorni_sadrzaj>
    <derivirana_varijabla naziv="DomainObject.Predmet.ProtuStrankaListFormatedWithAdress_1">
      <item>VITAFITNESS d.o.o., Jadranska avenija 2/B, 10000 Zagreb</item>
    </derivirana_varijabla>
  </DomainObject.Predmet.ProtuStrankaListFormatedWithAdress>
  <DomainObject.Predmet.ProtuStrankaListFormatedWithAdressOIB>
    <izvorni_sadrzaj>
      <item>VITAFITNESS d.o.o., OIB 43339965319, Jadranska avenija 2/B, 10000 Zagreb</item>
    </izvorni_sadrzaj>
    <derivirana_varijabla naziv="DomainObject.Predmet.ProtuStrankaListFormatedWithAdressOIB_1">
      <item>VITAFITNESS d.o.o., OIB 43339965319, Jadranska avenija 2/B, 10000 Zagreb</item>
    </derivirana_varijabla>
  </DomainObject.Predmet.ProtuStrankaListFormatedWithAdressOIB>
  <DomainObject.Predmet.ProtuStrankaListNazivFormated>
    <izvorni_sadrzaj>
      <item>VITAFITNESS d.o.o.</item>
    </izvorni_sadrzaj>
    <derivirana_varijabla naziv="DomainObject.Predmet.ProtuStrankaListNazivFormated_1">
      <item>VITAFITNESS d.o.o.</item>
    </derivirana_varijabla>
  </DomainObject.Predmet.ProtuStrankaListNazivFormated>
  <DomainObject.Predmet.ProtuStrankaListNazivFormatedOIB>
    <izvorni_sadrzaj>
      <item>VITAFITNESS d.o.o., OIB 43339965319</item>
    </izvorni_sadrzaj>
    <derivirana_varijabla naziv="DomainObject.Predmet.ProtuStrankaListNazivFormatedOIB_1">
      <item>VITAFITNESS d.o.o., OIB 43339965319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VITAFITNESS d.o.o.</izvorni_sadrzaj>
    <derivirana_varijabla naziv="DomainObject.Predmet.ProtustrankaIDrugi_1">VITAFITNESS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VITAFITNESS d.o.o., OIB 43339965319, Jadranska avenija 2/B, 10000 Zagreb</izvorni_sadrzaj>
    <derivirana_varijabla naziv="DomainObject.Predmet.ProtustrankaIDrugiAdressOIB_1">VITAFITNESS d.o.o., OIB 43339965319, Jadranska avenija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VITAFITNESS d.o.o.</item>
    </izvorni_sadrzaj>
    <derivirana_varijabla naziv="DomainObject.Predmet.SudioniciListNaziv_1">
      <item>FINA Regionalni centar Zagreb</item>
      <item>VITAFITNESS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VITAFITNESS d.o.o., OIB 43339965319, Jadranska avenija 2/B,10000 Zagreb</item>
    </izvorni_sadrzaj>
    <derivirana_varijabla naziv="DomainObject.Predmet.SudioniciListAdressOIB_1">
      <item>FINA Regionalni centar Zagreb, OIB 85821130368, Trg svibanjskih žrtava 1995. 1,10000 Zagreb</item>
      <item>VITAFITNESS d.o.o., OIB 43339965319, Jadranska avenija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43339965319</item>
    </izvorni_sadrzaj>
    <derivirana_varijabla naziv="DomainObject.Predmet.SudioniciListNazivOIB_1">
      <item>, OIB 85821130368</item>
      <item>, OIB 43339965319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3E376-A71B-4CFE-B72F-3253DD647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238</properties:Words>
  <properties:Characters>1320</properties:Characters>
  <properties:Lines>196</properties:Lines>
  <properties:Paragraphs>18</properties:Paragraphs>
  <properties:TotalTime>543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2016-02-11T08:26:00Z</cp:lastPrinted>
  <dcterms:modified xmlns:xsi="http://www.w3.org/2001/XMLSchema-instance" xsi:type="dcterms:W3CDTF">2016-02-11T08:26:00Z</dcterms:modified>
  <cp:revision>203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