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b33b" w14:paraId="d0bb33b" w:rsidRDefault="005D1113" w:rsidP="007A5F16" w:rsidR="003C1D62" w:rsidRPr="00CE222B">
      <w:pPr>
        <w15:collapsed w:val="false"/>
        <w:rPr>
          <w:szCs w:val="24"/>
          <w:lang w:val="hr-HR"/>
        </w:rPr>
      </w:pPr>
      <w:bookmarkStart w:name="_GoBack" w:id="0"/>
      <w:bookmarkEnd w:id="0"/>
      <w:r w:rsidRPr="00CE222B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CE222B">
      <w:pPr>
        <w:rPr>
          <w:szCs w:val="24"/>
          <w:lang w:val="hr-HR"/>
        </w:rPr>
      </w:pPr>
      <w:r w:rsidRPr="00CE222B">
        <w:rPr>
          <w:szCs w:val="24"/>
          <w:lang w:val="hr-HR"/>
        </w:rPr>
        <w:t>REPUBLIKA HRVATSKA</w:t>
      </w:r>
    </w:p>
    <w:p w:rsidRDefault="007A5F16" w:rsidP="007A5F16" w:rsidR="007A5F16" w:rsidRPr="00CE222B">
      <w:pPr>
        <w:rPr>
          <w:szCs w:val="24"/>
          <w:lang w:val="hr-HR"/>
        </w:rPr>
      </w:pPr>
      <w:r w:rsidRPr="00CE222B">
        <w:rPr>
          <w:szCs w:val="24"/>
          <w:lang w:val="hr-HR"/>
        </w:rPr>
        <w:t>TRGOVAČKI SUD U ZAGREBU</w:t>
      </w:r>
    </w:p>
    <w:p w:rsidRDefault="00DE5CE3" w:rsidP="007A5F16" w:rsidR="00F02B30" w:rsidRPr="00CE222B">
      <w:pPr>
        <w:rPr>
          <w:szCs w:val="24"/>
          <w:lang w:val="hr-HR"/>
        </w:rPr>
      </w:pPr>
      <w:r w:rsidRPr="00CE222B">
        <w:rPr>
          <w:szCs w:val="24"/>
          <w:lang w:val="hr-HR"/>
        </w:rPr>
        <w:t>Zagreb, Petrinjska 8</w:t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="00873B7A" w:rsidRPr="00CE222B">
        <w:rPr>
          <w:szCs w:val="24"/>
          <w:lang w:val="hr-HR"/>
        </w:rPr>
        <w:tab/>
      </w:r>
      <w:r w:rsidR="001144D8" w:rsidRPr="00CE222B">
        <w:rPr>
          <w:szCs w:val="24"/>
          <w:lang w:val="hr-HR"/>
        </w:rPr>
        <w:t>7 St-</w:t>
      </w:r>
      <w:proofErr w:type="spellStart"/>
      <w:r w:rsidR="002C63C2">
        <w:rPr>
          <w:szCs w:val="24"/>
          <w:lang w:val="hr-HR"/>
        </w:rPr>
        <w:t>3081</w:t>
      </w:r>
      <w:proofErr w:type="spellEnd"/>
      <w:r w:rsidR="002C63C2">
        <w:rPr>
          <w:szCs w:val="24"/>
          <w:lang w:val="hr-HR"/>
        </w:rPr>
        <w:t>/</w:t>
      </w:r>
      <w:proofErr w:type="spellStart"/>
      <w:r w:rsidR="002C63C2">
        <w:rPr>
          <w:szCs w:val="24"/>
          <w:lang w:val="hr-HR"/>
        </w:rPr>
        <w:t>16</w:t>
      </w:r>
      <w:proofErr w:type="spellEnd"/>
      <w:r w:rsidR="002C63C2">
        <w:rPr>
          <w:szCs w:val="24"/>
          <w:lang w:val="hr-HR"/>
        </w:rPr>
        <w:t>-</w:t>
      </w:r>
      <w:proofErr w:type="spellStart"/>
      <w:r w:rsidR="002C63C2">
        <w:rPr>
          <w:szCs w:val="24"/>
          <w:lang w:val="hr-HR"/>
        </w:rPr>
        <w:t>58</w:t>
      </w:r>
      <w:proofErr w:type="spellEnd"/>
    </w:p>
    <w:p w:rsidRDefault="007A5F16" w:rsidP="007A5F16" w:rsidR="007A5F16" w:rsidRPr="00CE222B">
      <w:pPr>
        <w:rPr>
          <w:szCs w:val="24"/>
          <w:lang w:val="hr-HR"/>
        </w:rPr>
      </w:pPr>
    </w:p>
    <w:p w:rsidRDefault="00873B7A" w:rsidP="007516BB" w:rsidR="00873B7A" w:rsidRPr="00CE222B">
      <w:pPr>
        <w:jc w:val="center"/>
        <w:rPr>
          <w:szCs w:val="24"/>
          <w:lang w:val="hr-HR"/>
        </w:rPr>
      </w:pPr>
      <w:r w:rsidRPr="00CE222B">
        <w:rPr>
          <w:szCs w:val="24"/>
          <w:lang w:val="hr-HR"/>
        </w:rPr>
        <w:t>R E P U B L I K A  H R V A T S K A</w:t>
      </w:r>
    </w:p>
    <w:p w:rsidRDefault="00866B35" w:rsidP="007516BB" w:rsidR="007A5F16" w:rsidRPr="00CE222B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</w:t>
      </w:r>
    </w:p>
    <w:p w:rsidRDefault="007A5F16" w:rsidP="007A5F16" w:rsidR="007A5F16" w:rsidRPr="00CE222B">
      <w:pPr>
        <w:jc w:val="center"/>
        <w:rPr>
          <w:szCs w:val="24"/>
          <w:lang w:val="hr-HR"/>
        </w:rPr>
      </w:pPr>
    </w:p>
    <w:p w:rsidRDefault="007A5F16" w:rsidP="007A5F16" w:rsidR="00C50F01">
      <w:pPr>
        <w:jc w:val="both"/>
        <w:rPr>
          <w:szCs w:val="24"/>
          <w:lang w:val="hr-HR"/>
        </w:rPr>
      </w:pPr>
      <w:r w:rsidRPr="00CE222B">
        <w:rPr>
          <w:szCs w:val="24"/>
          <w:lang w:val="hr-HR"/>
        </w:rPr>
        <w:tab/>
      </w:r>
      <w:r w:rsidR="00DE5CE3" w:rsidRPr="00CE222B">
        <w:rPr>
          <w:szCs w:val="24"/>
          <w:lang w:val="hr-HR"/>
        </w:rPr>
        <w:t xml:space="preserve">TRGOVAČKI SUD U ZAGREBU po sucu pojedincu Vesni Malenica kao stečajnom sucu u </w:t>
      </w:r>
      <w:r w:rsidR="00D56156" w:rsidRPr="00CE222B">
        <w:rPr>
          <w:szCs w:val="24"/>
          <w:lang w:val="hr-HR"/>
        </w:rPr>
        <w:t xml:space="preserve">stečajnom postupku nad dužnikom </w:t>
      </w:r>
      <w:r w:rsidR="00C50F01" w:rsidRPr="00CE222B">
        <w:rPr>
          <w:szCs w:val="24"/>
          <w:lang w:val="hr-HR"/>
        </w:rPr>
        <w:t xml:space="preserve"> </w:t>
      </w:r>
      <w:r w:rsidR="002C63C2">
        <w:rPr>
          <w:szCs w:val="24"/>
          <w:lang w:val="hr-HR"/>
        </w:rPr>
        <w:t xml:space="preserve">EC-PROIZVODNJA d. o. o. u stečaju, Zagreb, </w:t>
      </w:r>
      <w:proofErr w:type="spellStart"/>
      <w:r w:rsidR="002C63C2">
        <w:rPr>
          <w:szCs w:val="24"/>
          <w:lang w:val="hr-HR"/>
        </w:rPr>
        <w:t>Tratinska</w:t>
      </w:r>
      <w:proofErr w:type="spellEnd"/>
      <w:r w:rsidR="002C63C2">
        <w:rPr>
          <w:szCs w:val="24"/>
          <w:lang w:val="hr-HR"/>
        </w:rPr>
        <w:t xml:space="preserve"> </w:t>
      </w:r>
      <w:proofErr w:type="spellStart"/>
      <w:r w:rsidR="002C63C2">
        <w:rPr>
          <w:szCs w:val="24"/>
          <w:lang w:val="hr-HR"/>
        </w:rPr>
        <w:t>80</w:t>
      </w:r>
      <w:proofErr w:type="spellEnd"/>
      <w:r w:rsidR="002C63C2">
        <w:rPr>
          <w:szCs w:val="24"/>
          <w:lang w:val="hr-HR"/>
        </w:rPr>
        <w:t xml:space="preserve">/A, </w:t>
      </w:r>
      <w:proofErr w:type="spellStart"/>
      <w:r w:rsidR="002C63C2">
        <w:rPr>
          <w:szCs w:val="24"/>
          <w:lang w:val="hr-HR"/>
        </w:rPr>
        <w:t>OIB</w:t>
      </w:r>
      <w:proofErr w:type="spellEnd"/>
      <w:r w:rsidR="002C63C2">
        <w:rPr>
          <w:szCs w:val="24"/>
          <w:lang w:val="hr-HR"/>
        </w:rPr>
        <w:t xml:space="preserve"> </w:t>
      </w:r>
      <w:proofErr w:type="spellStart"/>
      <w:r w:rsidR="002C63C2" w:rsidRPr="002C63C2">
        <w:rPr>
          <w:szCs w:val="24"/>
          <w:lang w:val="hr-HR"/>
        </w:rPr>
        <w:t>26619811145</w:t>
      </w:r>
      <w:proofErr w:type="spellEnd"/>
      <w:r w:rsidR="002C63C2">
        <w:rPr>
          <w:szCs w:val="24"/>
          <w:lang w:val="hr-HR"/>
        </w:rPr>
        <w:t xml:space="preserve">, </w:t>
      </w:r>
      <w:proofErr w:type="spellStart"/>
      <w:r w:rsidR="00866B35">
        <w:rPr>
          <w:szCs w:val="24"/>
          <w:lang w:val="hr-HR"/>
        </w:rPr>
        <w:t>10</w:t>
      </w:r>
      <w:proofErr w:type="spellEnd"/>
      <w:r w:rsidR="00866B35">
        <w:rPr>
          <w:szCs w:val="24"/>
          <w:lang w:val="hr-HR"/>
        </w:rPr>
        <w:t xml:space="preserve">. listopada </w:t>
      </w:r>
      <w:proofErr w:type="spellStart"/>
      <w:r w:rsidR="00866B35">
        <w:rPr>
          <w:szCs w:val="24"/>
          <w:lang w:val="hr-HR"/>
        </w:rPr>
        <w:t>2017</w:t>
      </w:r>
      <w:proofErr w:type="spellEnd"/>
      <w:r w:rsidR="00866B35">
        <w:rPr>
          <w:szCs w:val="24"/>
          <w:lang w:val="hr-HR"/>
        </w:rPr>
        <w:t>.</w:t>
      </w:r>
    </w:p>
    <w:p w:rsidRDefault="00866B35" w:rsidP="007A5F16" w:rsidR="00866B35" w:rsidRPr="00CE222B">
      <w:pPr>
        <w:jc w:val="both"/>
        <w:rPr>
          <w:szCs w:val="24"/>
          <w:lang w:val="hr-HR"/>
        </w:rPr>
      </w:pPr>
    </w:p>
    <w:p w:rsidRDefault="00866B35" w:rsidP="007A5F16" w:rsidR="007A5F16" w:rsidRPr="00CE222B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7A5F16" w:rsidP="007A5F16" w:rsidR="007A5F16" w:rsidRPr="00CE222B">
      <w:pPr>
        <w:jc w:val="center"/>
        <w:rPr>
          <w:szCs w:val="24"/>
          <w:lang w:val="hr-HR"/>
        </w:rPr>
      </w:pPr>
    </w:p>
    <w:p w:rsidRDefault="00866B35" w:rsidP="00382D39" w:rsidR="00866B35">
      <w:pPr>
        <w:ind w:right="-1"/>
        <w:jc w:val="both"/>
        <w:outlineLvl w:val="0"/>
        <w:rPr>
          <w:szCs w:val="24"/>
          <w:lang w:val="hr-HR"/>
        </w:rPr>
      </w:pPr>
      <w:r>
        <w:rPr>
          <w:szCs w:val="24"/>
          <w:lang w:val="hr-HR"/>
        </w:rPr>
        <w:tab/>
        <w:t xml:space="preserve">Stečajni vjerovnici i vjerovnici ostalih obveza stečajne mase mogu se očitovati o </w:t>
      </w:r>
      <w:r w:rsidR="000E1D52">
        <w:rPr>
          <w:szCs w:val="24"/>
          <w:lang w:val="hr-HR"/>
        </w:rPr>
        <w:t>prijavi stečajnog upravitelja o nedostatnosti stečajne mase objavljenoj na e-oglasnoj ploči Trgovačkog suda u Zagrebu.</w:t>
      </w:r>
    </w:p>
    <w:p w:rsidRDefault="007A5F16" w:rsidP="003B6C13" w:rsidR="007A5F16" w:rsidRPr="00CE222B">
      <w:pPr>
        <w:ind w:right="-13"/>
        <w:jc w:val="center"/>
        <w:rPr>
          <w:szCs w:val="24"/>
          <w:lang w:val="hr-HR"/>
        </w:rPr>
      </w:pPr>
      <w:r w:rsidRPr="00CE222B">
        <w:rPr>
          <w:szCs w:val="24"/>
          <w:lang w:val="hr-HR"/>
        </w:rPr>
        <w:t xml:space="preserve">Zagreb, </w:t>
      </w:r>
      <w:proofErr w:type="spellStart"/>
      <w:r w:rsidR="000E1D52">
        <w:rPr>
          <w:szCs w:val="24"/>
          <w:lang w:val="hr-HR"/>
        </w:rPr>
        <w:t>10</w:t>
      </w:r>
      <w:proofErr w:type="spellEnd"/>
      <w:r w:rsidR="000E1D52">
        <w:rPr>
          <w:szCs w:val="24"/>
          <w:lang w:val="hr-HR"/>
        </w:rPr>
        <w:t xml:space="preserve">. listopad </w:t>
      </w:r>
      <w:proofErr w:type="spellStart"/>
      <w:r w:rsidR="00053681" w:rsidRPr="00CE222B">
        <w:rPr>
          <w:szCs w:val="24"/>
          <w:lang w:val="hr-HR"/>
        </w:rPr>
        <w:t>2017</w:t>
      </w:r>
      <w:proofErr w:type="spellEnd"/>
      <w:r w:rsidR="00053681" w:rsidRPr="00CE222B">
        <w:rPr>
          <w:szCs w:val="24"/>
          <w:lang w:val="hr-HR"/>
        </w:rPr>
        <w:t>.</w:t>
      </w:r>
    </w:p>
    <w:p w:rsidRDefault="007A5F16" w:rsidP="007A5F16" w:rsidR="007A5F16" w:rsidRPr="00CE222B">
      <w:pPr>
        <w:jc w:val="both"/>
        <w:rPr>
          <w:szCs w:val="24"/>
          <w:lang w:val="hr-HR"/>
        </w:rPr>
      </w:pP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="00012ABB" w:rsidRPr="00CE222B">
        <w:rPr>
          <w:szCs w:val="24"/>
          <w:lang w:val="hr-HR"/>
        </w:rPr>
        <w:t>SUDAC:</w:t>
      </w:r>
    </w:p>
    <w:p w:rsidRDefault="007A5F16" w:rsidP="007A5F16" w:rsidR="007A5F16">
      <w:pPr>
        <w:jc w:val="both"/>
        <w:rPr>
          <w:szCs w:val="24"/>
          <w:lang w:val="hr-HR"/>
        </w:rPr>
      </w:pP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</w:r>
      <w:r w:rsidRPr="00CE222B">
        <w:rPr>
          <w:szCs w:val="24"/>
          <w:lang w:val="hr-HR"/>
        </w:rPr>
        <w:tab/>
        <w:t>Vesna Malenica</w:t>
      </w:r>
      <w:r w:rsidR="009D28A5">
        <w:rPr>
          <w:szCs w:val="24"/>
          <w:lang w:val="hr-HR"/>
        </w:rPr>
        <w:t xml:space="preserve"> v. r. </w:t>
      </w:r>
    </w:p>
    <w:p w:rsidRDefault="009D28A5" w:rsidP="007A5F16" w:rsidR="009D28A5" w:rsidRPr="00CE222B">
      <w:pPr>
        <w:jc w:val="both"/>
        <w:rPr>
          <w:szCs w:val="24"/>
          <w:lang w:val="hr-HR"/>
        </w:rPr>
      </w:pPr>
    </w:p>
    <w:p w:rsidRDefault="009D28A5" w:rsidP="00AB7A2F" w:rsidR="009D28A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D28A5" w:rsidP="00995CE9" w:rsidR="009D28A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CE222B">
      <w:pPr>
        <w:jc w:val="both"/>
        <w:rPr>
          <w:szCs w:val="24"/>
          <w:lang w:val="hr-HR"/>
        </w:rPr>
      </w:pPr>
    </w:p>
    <w:p w:rsidRDefault="007A5F16" w:rsidP="00B33B5E" w:rsidR="007A5F16" w:rsidRPr="00CE222B">
      <w:pPr>
        <w:jc w:val="both"/>
        <w:rPr>
          <w:szCs w:val="24"/>
          <w:lang w:val="hr-HR"/>
        </w:rPr>
      </w:pPr>
    </w:p>
    <w:p w:rsidRDefault="007A5F16" w:rsidP="00B33B5E" w:rsidR="007A5F16" w:rsidRPr="00CE222B">
      <w:pPr>
        <w:jc w:val="both"/>
        <w:rPr>
          <w:szCs w:val="24"/>
          <w:lang w:val="hr-HR"/>
        </w:rPr>
      </w:pPr>
    </w:p>
    <w:p w:rsidRDefault="007A5F16" w:rsidP="00B33B5E" w:rsidR="007A5F16" w:rsidRPr="00CE222B">
      <w:pPr>
        <w:jc w:val="both"/>
        <w:rPr>
          <w:szCs w:val="24"/>
          <w:lang w:val="hr-HR"/>
        </w:rPr>
      </w:pPr>
    </w:p>
    <w:p w:rsidRDefault="00BC5661" w:rsidP="00B33B5E" w:rsidR="00BC5661" w:rsidRPr="00CE222B">
      <w:pPr>
        <w:jc w:val="both"/>
        <w:rPr>
          <w:szCs w:val="24"/>
          <w:lang w:val="hr-HR"/>
        </w:rPr>
      </w:pPr>
    </w:p>
    <w:sectPr w:rsidSect="003C1D62" w:rsidR="00BC5661" w:rsidRPr="00CE222B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BD9" w:rsidR="00F13BD9">
      <w:r>
        <w:separator/>
      </w:r>
    </w:p>
  </w:endnote>
  <w:endnote w:id="0" w:type="continuationSeparator">
    <w:p w:rsidRDefault="00F13BD9" w:rsidR="00F13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BD9" w:rsidR="00F13BD9">
      <w:r>
        <w:separator/>
      </w:r>
    </w:p>
  </w:footnote>
  <w:footnote w:id="0" w:type="continuationSeparator">
    <w:p w:rsidRDefault="00F13BD9" w:rsidR="00F13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B90" w:rsidP="007A5F16" w:rsidR="00523B9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523B90" w:rsidP="007A5F16" w:rsidR="00523B9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B90" w:rsidP="007A5F16" w:rsidR="00523B9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D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3B90" w:rsidP="007A5F16" w:rsidR="00523B90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B655EA">
      <w:rPr>
        <w:lang w:val="hr-HR"/>
      </w:rPr>
      <w:tab/>
    </w:r>
    <w:r>
      <w:rPr>
        <w:rFonts w:hAnsi="Verdana" w:ascii="Verdana"/>
        <w:sz w:val="20"/>
        <w:lang w:val="hr-HR"/>
      </w:rPr>
      <w:t>7 St-</w:t>
    </w:r>
    <w:proofErr w:type="spellStart"/>
    <w:r>
      <w:rPr>
        <w:rFonts w:hAnsi="Verdana" w:ascii="Verdana"/>
        <w:sz w:val="20"/>
        <w:lang w:val="hr-HR"/>
      </w:rPr>
      <w:t>1655</w:t>
    </w:r>
    <w:proofErr w:type="spellEnd"/>
    <w:r>
      <w:rPr>
        <w:rFonts w:hAnsi="Verdana" w:ascii="Verdana"/>
        <w:sz w:val="20"/>
        <w:lang w:val="hr-HR"/>
      </w:rPr>
      <w:t>/</w:t>
    </w:r>
    <w:proofErr w:type="spellStart"/>
    <w:r>
      <w:rPr>
        <w:rFonts w:hAnsi="Verdana" w:ascii="Verdana"/>
        <w:sz w:val="20"/>
        <w:lang w:val="hr-HR"/>
      </w:rPr>
      <w:t>11</w:t>
    </w:r>
    <w:proofErr w:type="spellEnd"/>
  </w:p>
  <w:p w:rsidRDefault="00523B90" w:rsidR="00523B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3681"/>
    <w:rsid w:val="000568D7"/>
    <w:rsid w:val="000627D0"/>
    <w:rsid w:val="000920B9"/>
    <w:rsid w:val="000930FF"/>
    <w:rsid w:val="000A62A3"/>
    <w:rsid w:val="000A746A"/>
    <w:rsid w:val="000B5433"/>
    <w:rsid w:val="000E1D52"/>
    <w:rsid w:val="000E6D11"/>
    <w:rsid w:val="00101164"/>
    <w:rsid w:val="00102670"/>
    <w:rsid w:val="001144D8"/>
    <w:rsid w:val="001231FB"/>
    <w:rsid w:val="00135ABA"/>
    <w:rsid w:val="0015288B"/>
    <w:rsid w:val="00162CC9"/>
    <w:rsid w:val="00170F7C"/>
    <w:rsid w:val="001721B2"/>
    <w:rsid w:val="001A217E"/>
    <w:rsid w:val="001A292E"/>
    <w:rsid w:val="001A3489"/>
    <w:rsid w:val="001C0C6F"/>
    <w:rsid w:val="001D0385"/>
    <w:rsid w:val="001D5F0E"/>
    <w:rsid w:val="00207CFE"/>
    <w:rsid w:val="00210F82"/>
    <w:rsid w:val="00221897"/>
    <w:rsid w:val="00224A08"/>
    <w:rsid w:val="0023238E"/>
    <w:rsid w:val="00281FD4"/>
    <w:rsid w:val="002C63C2"/>
    <w:rsid w:val="002E0AA0"/>
    <w:rsid w:val="002E5392"/>
    <w:rsid w:val="002F0ED4"/>
    <w:rsid w:val="00300F25"/>
    <w:rsid w:val="00304BF7"/>
    <w:rsid w:val="00323736"/>
    <w:rsid w:val="003300D7"/>
    <w:rsid w:val="003438AE"/>
    <w:rsid w:val="003657A1"/>
    <w:rsid w:val="00374B1B"/>
    <w:rsid w:val="00382D39"/>
    <w:rsid w:val="003A4366"/>
    <w:rsid w:val="003B64AF"/>
    <w:rsid w:val="003B6C13"/>
    <w:rsid w:val="003C1D62"/>
    <w:rsid w:val="003C6615"/>
    <w:rsid w:val="003C7C45"/>
    <w:rsid w:val="00404E87"/>
    <w:rsid w:val="00415C86"/>
    <w:rsid w:val="00416B02"/>
    <w:rsid w:val="00424665"/>
    <w:rsid w:val="00436311"/>
    <w:rsid w:val="00445E2B"/>
    <w:rsid w:val="004A1E9F"/>
    <w:rsid w:val="004C580D"/>
    <w:rsid w:val="004D03D0"/>
    <w:rsid w:val="00523B90"/>
    <w:rsid w:val="00532408"/>
    <w:rsid w:val="00534A08"/>
    <w:rsid w:val="00541AEE"/>
    <w:rsid w:val="00541F2D"/>
    <w:rsid w:val="0056280B"/>
    <w:rsid w:val="00564FD2"/>
    <w:rsid w:val="00572234"/>
    <w:rsid w:val="00573276"/>
    <w:rsid w:val="005934FE"/>
    <w:rsid w:val="005B03C0"/>
    <w:rsid w:val="005C01F8"/>
    <w:rsid w:val="005C140F"/>
    <w:rsid w:val="005D1113"/>
    <w:rsid w:val="005E21A0"/>
    <w:rsid w:val="005E3206"/>
    <w:rsid w:val="005E47DD"/>
    <w:rsid w:val="005F240F"/>
    <w:rsid w:val="0062338E"/>
    <w:rsid w:val="00640322"/>
    <w:rsid w:val="006434B0"/>
    <w:rsid w:val="00665060"/>
    <w:rsid w:val="00671192"/>
    <w:rsid w:val="00674AA1"/>
    <w:rsid w:val="006A4696"/>
    <w:rsid w:val="006D1DE8"/>
    <w:rsid w:val="006D635A"/>
    <w:rsid w:val="006F4D6D"/>
    <w:rsid w:val="007017F4"/>
    <w:rsid w:val="0071396D"/>
    <w:rsid w:val="00714778"/>
    <w:rsid w:val="00740D06"/>
    <w:rsid w:val="00751511"/>
    <w:rsid w:val="007516BB"/>
    <w:rsid w:val="00755187"/>
    <w:rsid w:val="007619CF"/>
    <w:rsid w:val="007919D9"/>
    <w:rsid w:val="007A5F16"/>
    <w:rsid w:val="007B267F"/>
    <w:rsid w:val="007D1F87"/>
    <w:rsid w:val="007D5BB7"/>
    <w:rsid w:val="00801893"/>
    <w:rsid w:val="00821D47"/>
    <w:rsid w:val="008426F6"/>
    <w:rsid w:val="0085797B"/>
    <w:rsid w:val="00866B35"/>
    <w:rsid w:val="00870178"/>
    <w:rsid w:val="00873B7A"/>
    <w:rsid w:val="0089342A"/>
    <w:rsid w:val="008B495C"/>
    <w:rsid w:val="008D62CD"/>
    <w:rsid w:val="008E4135"/>
    <w:rsid w:val="008E6E69"/>
    <w:rsid w:val="008E7EF3"/>
    <w:rsid w:val="008F1EFC"/>
    <w:rsid w:val="008F7180"/>
    <w:rsid w:val="00910E5A"/>
    <w:rsid w:val="00922924"/>
    <w:rsid w:val="009246C7"/>
    <w:rsid w:val="00933C5F"/>
    <w:rsid w:val="00953170"/>
    <w:rsid w:val="00966A94"/>
    <w:rsid w:val="00977146"/>
    <w:rsid w:val="00981322"/>
    <w:rsid w:val="00984553"/>
    <w:rsid w:val="00995637"/>
    <w:rsid w:val="009966AE"/>
    <w:rsid w:val="009B3F8E"/>
    <w:rsid w:val="009B5558"/>
    <w:rsid w:val="009D28A5"/>
    <w:rsid w:val="009D6464"/>
    <w:rsid w:val="00A13A89"/>
    <w:rsid w:val="00A34666"/>
    <w:rsid w:val="00A36C34"/>
    <w:rsid w:val="00A52FF3"/>
    <w:rsid w:val="00A72E42"/>
    <w:rsid w:val="00A93C8C"/>
    <w:rsid w:val="00A94786"/>
    <w:rsid w:val="00AA062F"/>
    <w:rsid w:val="00AA5045"/>
    <w:rsid w:val="00B105D6"/>
    <w:rsid w:val="00B16E5F"/>
    <w:rsid w:val="00B33B5E"/>
    <w:rsid w:val="00B5156A"/>
    <w:rsid w:val="00B655EA"/>
    <w:rsid w:val="00B714C7"/>
    <w:rsid w:val="00B747E3"/>
    <w:rsid w:val="00B827B8"/>
    <w:rsid w:val="00BC4AAE"/>
    <w:rsid w:val="00BC5661"/>
    <w:rsid w:val="00BD4B9B"/>
    <w:rsid w:val="00C07F7F"/>
    <w:rsid w:val="00C15B04"/>
    <w:rsid w:val="00C24F9C"/>
    <w:rsid w:val="00C36FE3"/>
    <w:rsid w:val="00C50F01"/>
    <w:rsid w:val="00C51188"/>
    <w:rsid w:val="00C76FB2"/>
    <w:rsid w:val="00CA057F"/>
    <w:rsid w:val="00CA18D7"/>
    <w:rsid w:val="00CE213F"/>
    <w:rsid w:val="00CE222B"/>
    <w:rsid w:val="00CF6968"/>
    <w:rsid w:val="00D01D3A"/>
    <w:rsid w:val="00D24CB0"/>
    <w:rsid w:val="00D4414F"/>
    <w:rsid w:val="00D56156"/>
    <w:rsid w:val="00D63CED"/>
    <w:rsid w:val="00DD6B2E"/>
    <w:rsid w:val="00DE3FF6"/>
    <w:rsid w:val="00DE5CE3"/>
    <w:rsid w:val="00E04A65"/>
    <w:rsid w:val="00E31765"/>
    <w:rsid w:val="00E41079"/>
    <w:rsid w:val="00E47E63"/>
    <w:rsid w:val="00E605A0"/>
    <w:rsid w:val="00E66945"/>
    <w:rsid w:val="00E84CC6"/>
    <w:rsid w:val="00E97F38"/>
    <w:rsid w:val="00ED13C0"/>
    <w:rsid w:val="00EF2906"/>
    <w:rsid w:val="00EF5E82"/>
    <w:rsid w:val="00EF783A"/>
    <w:rsid w:val="00F02B30"/>
    <w:rsid w:val="00F13BD9"/>
    <w:rsid w:val="00F20075"/>
    <w:rsid w:val="00F3341F"/>
    <w:rsid w:val="00F40BB5"/>
    <w:rsid w:val="00F46697"/>
    <w:rsid w:val="00F54D33"/>
    <w:rsid w:val="00F550EA"/>
    <w:rsid w:val="00F604CE"/>
    <w:rsid w:val="00FA0C21"/>
    <w:rsid w:val="00FA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11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111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D2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8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8A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8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8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11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111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D2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8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8A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8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8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79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prijava nedostatnost stečajne
mase</izvorni_sadrzaj>
    <derivirana_varijabla naziv="DomainObject.Primjedba_1">prijava nedostatnost stečajne
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3081</izvorni_sadrzaj>
    <derivirana_varijabla naziv="DomainObject.Predmet.Broj_1">3081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St-3081/2016</izvorni_sadrzaj>
    <derivirana_varijabla naziv="DomainObject.Predmet.OznakaBroj_1">St-3081/2016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EC-proizvodnja odjeće d.o.o.</izvorni_sadrzaj>
    <derivirana_varijabla naziv="DomainObject.Predmet.ProtustrankaFormated_1">  EC-proizvodnja odjeće d.o.o.</derivirana_varijabla>
  </DomainObject.Predmet.ProtustrankaFormated>
  <DomainObject.Predmet.ProtustrankaFormatedOIB>
    <izvorni_sadrzaj>  EC-proizvodnja odjeće d.o.o., OIB 26619811145</izvorni_sadrzaj>
    <derivirana_varijabla naziv="DomainObject.Predmet.ProtustrankaFormatedOIB_1">  EC-proizvodnja odjeće d.o.o., OIB 26619811145</derivirana_varijabla>
  </DomainObject.Predmet.ProtustrankaFormatedOIB>
  <DomainObject.Predmet.ProtustrankaFormatedWithAdress>
    <izvorni_sadrzaj> EC-proizvodnja odjeće d.o.o., Tratinska 80/A, 10000 Zagreb</izvorni_sadrzaj>
    <derivirana_varijabla naziv="DomainObject.Predmet.ProtustrankaFormatedWithAdress_1"> EC-proizvodnja odjeće d.o.o., Tratinska 80/A, 10000 Zagreb</derivirana_varijabla>
  </DomainObject.Predmet.ProtustrankaFormatedWithAdress>
  <DomainObject.Predmet.ProtustrankaFormatedWithAdressOIB>
    <izvorni_sadrzaj> EC-proizvodnja odjeće d.o.o., OIB 26619811145, Tratinska 80/A, 10000 Zagreb</izvorni_sadrzaj>
    <derivirana_varijabla naziv="DomainObject.Predmet.ProtustrankaFormatedWithAdressOIB_1"> EC-proizvodnja odjeće d.o.o., OIB 26619811145, Tratinska 80/A, 10000 Zagreb</derivirana_varijabla>
  </DomainObject.Predmet.ProtustrankaFormatedWithAdressOIB>
  <DomainObject.Predmet.ProtustrankaWithAdress>
    <izvorni_sadrzaj>EC-proizvodnja odjeće d.o.o. Tratinska 80/A, 10000 Zagreb</izvorni_sadrzaj>
    <derivirana_varijabla naziv="DomainObject.Predmet.ProtustrankaWithAdress_1">EC-proizvodnja odjeće d.o.o. Tratinska 80/A, 10000 Zagreb</derivirana_varijabla>
  </DomainObject.Predmet.ProtustrankaWithAdress>
  <DomainObject.Predmet.ProtustrankaWithAdressOIB>
    <izvorni_sadrzaj>EC-proizvodnja odjeće d.o.o., OIB 26619811145, Tratinska 80/A, 10000 Zagreb</izvorni_sadrzaj>
    <derivirana_varijabla naziv="DomainObject.Predmet.ProtustrankaWithAdressOIB_1">EC-proizvodnja odjeće d.o.o., OIB 26619811145, Tratinska 80/A, 10000 Zagreb</derivirana_varijabla>
  </DomainObject.Predmet.ProtustrankaWithAdressOIB>
  <DomainObject.Predmet.ProtustrankaNazivFormated>
    <izvorni_sadrzaj>EC-proizvodnja odjeće d.o.o.</izvorni_sadrzaj>
    <derivirana_varijabla naziv="DomainObject.Predmet.ProtustrankaNazivFormated_1">EC-proizvodnja odjeće d.o.o.</derivirana_varijabla>
  </DomainObject.Predmet.ProtustrankaNazivFormated>
  <DomainObject.Predmet.ProtustrankaNazivFormatedOIB>
    <izvorni_sadrzaj>EC-proizvodnja odjeće d.o.o., OIB 26619811145</izvorni_sadrzaj>
    <derivirana_varijabla naziv="DomainObject.Predmet.ProtustrankaNazivFormatedOIB_1">EC-proizvodnja odjeće d.o.o., OIB 26619811145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EC-proizvodnja odjeće d.o.o.; IMEX BANKA dioničko društvo</izvorni_sadrzaj>
    <derivirana_varijabla naziv="DomainObject.Predmet.StrankaFormated_1">  EC-proizvodnja odjeće d.o.o.; IMEX BANKA dioničko društvo</derivirana_varijabla>
  </DomainObject.Predmet.StrankaFormated>
  <DomainObject.Predmet.StrankaFormatedOIB>
    <izvorni_sadrzaj>  EC-proizvodnja odjeće d.o.o., OIB 26619811145; IMEX BANKA dioničko društvo, OIB 99326633206</izvorni_sadrzaj>
    <derivirana_varijabla naziv="DomainObject.Predmet.StrankaFormatedOIB_1">  EC-proizvodnja odjeće d.o.o., OIB 26619811145; IMEX BANKA dioničko društvo, OIB 99326633206</derivirana_varijabla>
  </DomainObject.Predmet.StrankaFormatedOIB>
  <DomainObject.Predmet.StrankaFormatedWithAdress>
    <izvorni_sadrzaj> EC-proizvodnja odjeće d.o.o., Tratinska 80/A, 10000 Zagreb; IMEX BANKA dioničko društvo, Tolstojeva 6, 21000 Split</izvorni_sadrzaj>
    <derivirana_varijabla naziv="DomainObject.Predmet.StrankaFormatedWithAdress_1"> EC-proizvodnja odjeće d.o.o., Tratinska 80/A, 10000 Zagreb; IMEX BANKA dioničko društvo, Tolstojeva 6, 21000 Split</derivirana_varijabla>
  </DomainObject.Predmet.StrankaFormatedWithAdress>
  <DomainObject.Predmet.StrankaFormatedWithAdressOIB>
    <izvorni_sadrzaj> EC-proizvodnja odjeće d.o.o., OIB 26619811145, Tratinska 80/A, 10000 Zagreb; IMEX BANKA dioničko društvo, OIB 99326633206, Tolstojeva 6, 21000 Split</izvorni_sadrzaj>
    <derivirana_varijabla naziv="DomainObject.Predmet.StrankaFormatedWithAdressOIB_1"> EC-proizvodnja odjeće d.o.o., OIB 26619811145, Tratinska 80/A, 10000 Zagreb; IMEX BANKA dioničko društvo, OIB 99326633206, Tolstojeva 6, 21000 Split</derivirana_varijabla>
  </DomainObject.Predmet.StrankaFormatedWithAdressOIB>
  <DomainObject.Predmet.StrankaWithAdress>
    <izvorni_sadrzaj>EC-proizvodnja odjeće d.o.o. Tratinska 80/A,10000 Zagreb,IMEX BANKA dioničko društvo Tolstojeva 6,21000 Split</izvorni_sadrzaj>
    <derivirana_varijabla naziv="DomainObject.Predmet.StrankaWithAdress_1">EC-proizvodnja odjeće d.o.o. Tratinska 80/A,10000 Zagreb,IMEX BANKA dioničko društvo Tolstojeva 6,21000 Split</derivirana_varijabla>
  </DomainObject.Predmet.StrankaWithAdress>
  <DomainObject.Predmet.StrankaWithAdressOIB>
    <izvorni_sadrzaj>EC-proizvodnja odjeće d.o.o., OIB 26619811145, Tratinska 80/A,10000 Zagreb,IMEX BANKA dioničko društvo, OIB 99326633206, Tolstojeva 6,21000 Split</izvorni_sadrzaj>
    <derivirana_varijabla naziv="DomainObject.Predmet.StrankaWithAdressOIB_1">EC-proizvodnja odjeće d.o.o., OIB 26619811145, Tratinska 80/A,10000 Zagreb,IMEX BANKA dioničko društvo, OIB 99326633206, Tolstojeva 6,21000 Split</derivirana_varijabla>
  </DomainObject.Predmet.StrankaWithAdressOIB>
  <DomainObject.Predmet.StrankaNazivFormated>
    <izvorni_sadrzaj>EC-proizvodnja odjeće d.o.o.,IMEX BANKA dioničko društvo</izvorni_sadrzaj>
    <derivirana_varijabla naziv="DomainObject.Predmet.StrankaNazivFormated_1">EC-proizvodnja odjeće d.o.o.,IMEX BANKA dioničko društvo</derivirana_varijabla>
  </DomainObject.Predmet.StrankaNazivFormated>
  <DomainObject.Predmet.StrankaNazivFormatedOIB>
    <izvorni_sadrzaj>EC-proizvodnja odjeće d.o.o., OIB 26619811145,IMEX BANKA dioničko društvo, OIB 99326633206</izvorni_sadrzaj>
    <derivirana_varijabla naziv="DomainObject.Predmet.StrankaNazivFormatedOIB_1">EC-proizvodnja odjeće d.o.o., OIB 26619811145,IMEX BANKA dioničko društvo,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EC-proizvodnja odjeće d.o.o.</item>
      <item>IMEX BANKA dioničko društvo</item>
    </izvorni_sadrzaj>
    <derivirana_varijabla naziv="DomainObject.Predmet.StrankaListFormated_1">
      <item>EC-proizvodnja odjeće d.o.o.</item>
      <item>IMEX BANKA dioničko društvo</item>
    </derivirana_varijabla>
  </DomainObject.Predmet.StrankaListFormated>
  <DomainObject.Predmet.StrankaListFormatedOIB>
    <izvorni_sadrzaj>
      <item>EC-proizvodnja odjeće d.o.o., OIB 26619811145</item>
      <item>IMEX BANKA dioničko društvo, OIB 99326633206</item>
    </izvorni_sadrzaj>
    <derivirana_varijabla naziv="DomainObject.Predmet.StrankaListFormatedOIB_1">
      <item>EC-proizvodnja odjeće d.o.o., OIB 26619811145</item>
      <item>IMEX BANKA dioničko društvo, OIB 99326633206</item>
    </derivirana_varijabla>
  </DomainObject.Predmet.StrankaListFormatedOIB>
  <DomainObject.Predmet.StrankaListFormatedWithAdress>
    <izvorni_sadrzaj>
      <item>EC-proizvodnja odjeće d.o.o., Tratinska 80/A, 10000 Zagreb</item>
      <item>IMEX BANKA dioničko društvo, Tolstojeva 6, 21000 Split</item>
    </izvorni_sadrzaj>
    <derivirana_varijabla naziv="DomainObject.Predmet.StrankaListFormatedWithAdress_1">
      <item>EC-proizvodnja odjeće d.o.o., Tratinska 80/A, 10000 Zagreb</item>
      <item>IMEX BANKA dioničko društvo, Tolstojeva 6, 21000 Split</item>
    </derivirana_varijabla>
  </DomainObject.Predmet.StrankaListFormatedWithAdress>
  <DomainObject.Predmet.StrankaListFormatedWithAdressOIB>
    <izvorni_sadrzaj>
      <item>EC-proizvodnja odjeće d.o.o., OIB 26619811145, Tratinska 80/A, 10000 Zagreb</item>
      <item>IMEX BANKA dioničko društvo, OIB 99326633206, Tolstojeva 6, 21000 Split</item>
    </izvorni_sadrzaj>
    <derivirana_varijabla naziv="DomainObject.Predmet.StrankaListFormatedWithAdressOIB_1">
      <item>EC-proizvodnja odjeće d.o.o., OIB 26619811145, Tratinska 80/A, 10000 Zagreb</item>
      <item>IMEX BANKA dioničko društvo, OIB 99326633206, Tolstojeva 6, 21000 Split</item>
    </derivirana_varijabla>
  </DomainObject.Predmet.StrankaListFormatedWithAdressOIB>
  <DomainObject.Predmet.StrankaListNazivFormated>
    <izvorni_sadrzaj>
      <item>EC-proizvodnja odjeće d.o.o.</item>
      <item>IMEX BANKA dioničko društvo</item>
    </izvorni_sadrzaj>
    <derivirana_varijabla naziv="DomainObject.Predmet.StrankaListNazivFormated_1">
      <item>EC-proizvodnja odjeće d.o.o.</item>
      <item>IMEX BANKA dioničko društvo</item>
    </derivirana_varijabla>
  </DomainObject.Predmet.StrankaListNazivFormated>
  <DomainObject.Predmet.StrankaListNazivFormatedOIB>
    <izvorni_sadrzaj>
      <item>EC-proizvodnja odjeće d.o.o., OIB 26619811145</item>
      <item>IMEX BANKA dioničko društvo, OIB 99326633206</item>
    </izvorni_sadrzaj>
    <derivirana_varijabla naziv="DomainObject.Predmet.StrankaListNazivFormatedOIB_1">
      <item>EC-proizvodnja odjeće d.o.o., OIB 26619811145</item>
      <item>IMEX BANKA dioničko društvo, OIB 99326633206</item>
    </derivirana_varijabla>
  </DomainObject.Predmet.StrankaListNazivFormatedOIB>
  <DomainObject.Predmet.ProtuStrankaListFormated>
    <izvorni_sadrzaj>
      <item>EC-proizvodnja odjeće d.o.o.</item>
    </izvorni_sadrzaj>
    <derivirana_varijabla naziv="DomainObject.Predmet.ProtuStrankaListFormated_1">
      <item>EC-proizvodnja odjeće d.o.o.</item>
    </derivirana_varijabla>
  </DomainObject.Predmet.ProtuStrankaListFormated>
  <DomainObject.Predmet.ProtuStrankaListFormatedOIB>
    <izvorni_sadrzaj>
      <item>EC-proizvodnja odjeće d.o.o., OIB 26619811145</item>
    </izvorni_sadrzaj>
    <derivirana_varijabla naziv="DomainObject.Predmet.ProtuStrankaListFormatedOIB_1">
      <item>EC-proizvodnja odjeće d.o.o., OIB 26619811145</item>
    </derivirana_varijabla>
  </DomainObject.Predmet.ProtuStrankaListFormatedOIB>
  <DomainObject.Predmet.ProtuStrankaListFormatedWithAdress>
    <izvorni_sadrzaj>
      <item>EC-proizvodnja odjeće d.o.o., Tratinska 80/A, 10000 Zagreb</item>
    </izvorni_sadrzaj>
    <derivirana_varijabla naziv="DomainObject.Predmet.ProtuStrankaListFormatedWithAdress_1">
      <item>EC-proizvodnja odjeće d.o.o., Tratinska 80/A, 10000 Zagreb</item>
    </derivirana_varijabla>
  </DomainObject.Predmet.ProtuStrankaListFormatedWithAdress>
  <DomainObject.Predmet.ProtuStrankaListFormatedWithAdressOIB>
    <izvorni_sadrzaj>
      <item>EC-proizvodnja odjeće d.o.o., OIB 26619811145, Tratinska 80/A, 10000 Zagreb</item>
    </izvorni_sadrzaj>
    <derivirana_varijabla naziv="DomainObject.Predmet.ProtuStrankaListFormatedWithAdressOIB_1">
      <item>EC-proizvodnja odjeće d.o.o., OIB 26619811145, Tratinska 80/A, 10000 Zagreb</item>
    </derivirana_varijabla>
  </DomainObject.Predmet.ProtuStrankaListFormatedWithAdressOIB>
  <DomainObject.Predmet.ProtuStrankaListNazivFormated>
    <izvorni_sadrzaj>
      <item>EC-proizvodnja odjeće d.o.o.</item>
    </izvorni_sadrzaj>
    <derivirana_varijabla naziv="DomainObject.Predmet.ProtuStrankaListNazivFormated_1">
      <item>EC-proizvodnja odjeće d.o.o.</item>
    </derivirana_varijabla>
  </DomainObject.Predmet.ProtuStrankaListNazivFormated>
  <DomainObject.Predmet.ProtuStrankaListNazivFormatedOIB>
    <izvorni_sadrzaj>
      <item>EC-proizvodnja odjeće d.o.o., OIB 26619811145</item>
    </izvorni_sadrzaj>
    <derivirana_varijabla naziv="DomainObject.Predmet.ProtuStrankaListNazivFormatedOIB_1">
      <item>EC-proizvodnja odjeće d.o.o., OIB 26619811145</item>
    </derivirana_varijabla>
  </DomainObject.Predmet.ProtuStrankaListNazivFormatedOIB>
  <DomainObject.Predmet.OstaliListFormated>
    <izvorni_sadrzaj>
      <item>Zdravko Kajin</item>
    </izvorni_sadrzaj>
    <derivirana_varijabla naziv="DomainObject.Predmet.OstaliListFormated_1">
      <item>Zdravko Kajin</item>
    </derivirana_varijabla>
  </DomainObject.Predmet.OstaliListFormated>
  <DomainObject.Predmet.OstaliListFormatedOIB>
    <izvorni_sadrzaj>
      <item>Zdravko Kajin, OIB 65201515792</item>
    </izvorni_sadrzaj>
    <derivirana_varijabla naziv="DomainObject.Predmet.OstaliListFormatedOIB_1">
      <item>Zdravko Kajin, OIB 65201515792</item>
    </derivirana_varijabla>
  </DomainObject.Predmet.OstaliListFormatedOIB>
  <DomainObject.Predmet.OstaliListFormatedWithAdress>
    <izvorni_sadrzaj>
      <item>Zdravko Kajin, Ulica Maršala Tita 32, 51410 Opatija</item>
    </izvorni_sadrzaj>
    <derivirana_varijabla naziv="DomainObject.Predmet.OstaliListFormatedWithAdress_1">
      <item>Zdravko Kajin, Ulica Maršala Tita 32, 51410 Opatija</item>
    </derivirana_varijabla>
  </DomainObject.Predmet.OstaliListFormatedWithAdress>
  <DomainObject.Predmet.OstaliListFormatedWithAdressOIB>
    <izvorni_sadrzaj>
      <item>Zdravko Kajin, OIB 65201515792, Ulica Maršala Tita 32, 51410 Opatija</item>
    </izvorni_sadrzaj>
    <derivirana_varijabla naziv="DomainObject.Predmet.OstaliListFormatedWithAdressOIB_1">
      <item>Zdravko Kajin, OIB 65201515792, Ulica Maršala Tita 32, 51410 Opatija</item>
    </derivirana_varijabla>
  </DomainObject.Predmet.OstaliListFormatedWithAdressOIB>
  <DomainObject.Predmet.OstaliListNazivFormated>
    <izvorni_sadrzaj>
      <item>Zdravko Kajin</item>
    </izvorni_sadrzaj>
    <derivirana_varijabla naziv="DomainObject.Predmet.OstaliListNazivFormated_1">
      <item>Zdravko Kajin</item>
    </derivirana_varijabla>
  </DomainObject.Predmet.OstaliListNazivFormated>
  <DomainObject.Predmet.OstaliListNazivFormatedOIB>
    <izvorni_sadrzaj>
      <item>Zdravko Kajin, OIB 65201515792</item>
    </izvorni_sadrzaj>
    <derivirana_varijabla naziv="DomainObject.Predmet.OstaliListNazivFormatedOIB_1">
      <item>Zdravko Kajin, OIB 65201515792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EC-proizvodnja odjeće d.o.o. i dr.</izvorni_sadrzaj>
    <derivirana_varijabla naziv="DomainObject.Predmet.StrankaIDrugi_1">EC-proizvodnja odjeće d.o.o. i dr.</derivirana_varijabla>
  </DomainObject.Predmet.StrankaIDrugi>
  <DomainObject.Predmet.ProtustrankaIDrugi>
    <izvorni_sadrzaj>EC-proizvodnja odjeće d.o.o.</izvorni_sadrzaj>
    <derivirana_varijabla naziv="DomainObject.Predmet.ProtustrankaIDrugi_1">EC-proizvodnja odjeće d.o.o.</derivirana_varijabla>
  </DomainObject.Predmet.ProtustrankaIDrugi>
  <DomainObject.Predmet.StrankaIDrugiAdressOIB>
    <izvorni_sadrzaj>EC-proizvodnja odjeće d.o.o., OIB 26619811145, Tratinska 80/A, 10000 Zagreb i dr.</izvorni_sadrzaj>
    <derivirana_varijabla naziv="DomainObject.Predmet.StrankaIDrugiAdressOIB_1">EC-proizvodnja odjeće d.o.o., OIB 26619811145, Tratinska 80/A, 10000 Zagreb i dr.</derivirana_varijabla>
  </DomainObject.Predmet.StrankaIDrugiAdressOIB>
  <DomainObject.Predmet.ProtustrankaIDrugiAdressOIB>
    <izvorni_sadrzaj>EC-proizvodnja odjeće d.o.o., OIB 26619811145, Tratinska 80/A, 10000 Zagreb</izvorni_sadrzaj>
    <derivirana_varijabla naziv="DomainObject.Predmet.ProtustrankaIDrugiAdressOIB_1">EC-proizvodnja odjeće d.o.o., OIB 26619811145,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EC-proizvodnja odjeće d.o.o.</item>
      <item>EC-proizvodnja odjeće d.o.o.</item>
      <item>IMEX BANKA dioničko društvo</item>
      <item>Zdravko Kajin</item>
    </izvorni_sadrzaj>
    <derivirana_varijabla naziv="DomainObject.Predmet.SudioniciListNaziv_1">
      <item>EC-proizvodnja odjeće d.o.o.</item>
      <item>EC-proizvodnja odjeće d.o.o.</item>
      <item>IMEX BANKA dioničko društvo</item>
      <item>Zdravko Kajin</item>
    </derivirana_varijabla>
  </DomainObject.Predmet.SudioniciListNaziv>
  <DomainObject.Predmet.SudioniciListAdressOIB>
    <izvorni_sadrzaj>
      <item>EC-proizvodnja odjeće d.o.o., OIB 26619811145, Tratinska 80/A,10000 Zagreb</item>
      <item>EC-proizvodnja odjeće d.o.o., OIB 26619811145, Tratinska 80/A,10000 Zagreb</item>
      <item>IMEX BANKA dioničko društvo, OIB 99326633206, Tolstojeva 6,21000 Split</item>
      <item>Zdravko Kajin, OIB 65201515792, Ulica Maršala Tita 32,51410 Opatija</item>
    </izvorni_sadrzaj>
    <derivirana_varijabla naziv="DomainObject.Predmet.SudioniciListAdressOIB_1">
      <item>EC-proizvodnja odjeće d.o.o., OIB 26619811145, Tratinska 80/A,10000 Zagreb</item>
      <item>EC-proizvodnja odjeće d.o.o., OIB 26619811145, Tratinska 80/A,10000 Zagreb</item>
      <item>IMEX BANKA dioničko društvo, OIB 99326633206, Tolstojeva 6,21000 Split</item>
      <item>Zdravko Kajin, OIB 65201515792, Ulica Maršala Tita 32,51410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26619811145</item>
      <item>, OIB 26619811145</item>
      <item>, OIB 99326633206</item>
      <item>, OIB 65201515792</item>
    </izvorni_sadrzaj>
    <derivirana_varijabla naziv="DomainObject.Predmet.SudioniciListNazivOIB_1">
      <item>, OIB 26619811145</item>
      <item>, OIB 26619811145</item>
      <item>, OIB 99326633206</item>
      <item>, OIB 65201515792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547</properties:Characters>
  <properties:Lines>27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2017-10-10T13:11:00Z</dcterms:created>
  <dc:creator>ksvajger</dc:creator>
  <cp:lastModifiedBy>Kristina Švajger</cp:lastModifiedBy>
  <cp:lastPrinted>2017-03-02T13:56:00Z</cp:lastPrinted>
  <dcterms:modified xmlns:xsi="http://www.w3.org/2001/XMLSchema-instance" xsi:type="dcterms:W3CDTF">2017-10-10T13:17:00Z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