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9300" w14:paraId="9279300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D47B7E">
        <w:t>272</w:t>
      </w:r>
      <w:r w:rsidR="00AA5237">
        <w:t>/1</w:t>
      </w:r>
      <w:r w:rsidR="001322CF">
        <w:t>5</w:t>
      </w:r>
      <w:r w:rsidR="00AA5237">
        <w:t>-</w:t>
      </w:r>
      <w:r w:rsidR="00D47B7E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D47B7E">
        <w:t>2</w:t>
      </w:r>
      <w:r>
        <w:t xml:space="preserve">. </w:t>
      </w:r>
      <w:r w:rsidR="00D47B7E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47B7E">
        <w:t>MARGIT</w:t>
      </w:r>
      <w:r w:rsidR="00742C32">
        <w:t xml:space="preserve"> d.o.o.</w:t>
      </w:r>
      <w:r w:rsidR="00311993">
        <w:t xml:space="preserve"> </w:t>
      </w:r>
      <w:r w:rsidR="00D47B7E">
        <w:t>sa sjedištem na Silbi</w:t>
      </w:r>
      <w:r w:rsidR="001322CF">
        <w:t xml:space="preserve"> </w:t>
      </w:r>
      <w:r w:rsidR="001E74F1">
        <w:t>(</w:t>
      </w:r>
      <w:r w:rsidR="00D47B7E">
        <w:t>Grad Zadar</w:t>
      </w:r>
      <w:r w:rsidR="001E74F1">
        <w:t>)</w:t>
      </w:r>
      <w:r w:rsidR="00912002">
        <w:t xml:space="preserve">, </w:t>
      </w:r>
      <w:r w:rsidR="00D47B7E">
        <w:t>Silba 207</w:t>
      </w:r>
      <w:r w:rsidR="00912002">
        <w:t>,</w:t>
      </w:r>
      <w:r w:rsidR="00A01095">
        <w:t xml:space="preserve"> OIB: </w:t>
      </w:r>
      <w:r w:rsidR="00D47B7E">
        <w:t>67787728885</w:t>
      </w:r>
      <w:r>
        <w:t xml:space="preserve">, </w:t>
      </w:r>
      <w:r w:rsidR="00F80F9B">
        <w:t>2</w:t>
      </w:r>
      <w:r w:rsidR="00EA14BD">
        <w:t>4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47B7E">
        <w:t xml:space="preserve">MARGIT d.o.o. sa sjedištem na Silbi (Grad Zadar), Silba 207, OIB: 67787728885 </w:t>
      </w:r>
      <w:r>
        <w:t xml:space="preserve">s danom </w:t>
      </w:r>
      <w:r w:rsidR="00F80F9B">
        <w:t>2</w:t>
      </w:r>
      <w:r w:rsidR="00EA14BD">
        <w:t>4</w:t>
      </w:r>
      <w:r>
        <w:t xml:space="preserve">. ožujka 2016. u </w:t>
      </w:r>
      <w:r w:rsidR="00A561D8">
        <w:t>08</w:t>
      </w:r>
      <w:r>
        <w:t>,</w:t>
      </w:r>
      <w:r w:rsidR="00A561D8">
        <w:t>05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A561D8" w:rsidR="00A561D8">
      <w:pPr>
        <w:ind w:firstLine="705"/>
        <w:jc w:val="both"/>
      </w:pPr>
      <w:r w:rsidRPr="00A561D8">
        <w:t>II</w:t>
      </w:r>
      <w:r w:rsidR="00386298" w:rsidRPr="00A561D8">
        <w:t xml:space="preserve">. </w:t>
      </w:r>
      <w:r w:rsidR="00193657" w:rsidRPr="00A561D8">
        <w:t>Stečajnim upraviteljem</w:t>
      </w:r>
      <w:r w:rsidRPr="00A561D8">
        <w:t xml:space="preserve"> dužnika </w:t>
      </w:r>
      <w:r w:rsidR="00193657" w:rsidRPr="00A561D8">
        <w:t xml:space="preserve">imenuje se </w:t>
      </w:r>
      <w:r w:rsidR="00A561D8" w:rsidRPr="00A561D8">
        <w:t>Dinka Trumbić</w:t>
      </w:r>
      <w:r w:rsidR="00E41244" w:rsidRPr="00A561D8">
        <w:t xml:space="preserve"> </w:t>
      </w:r>
      <w:r w:rsidR="00A561D8" w:rsidRPr="00A561D8">
        <w:t>iz Splita, Lovretska</w:t>
      </w:r>
      <w:r w:rsidR="00A561D8" w:rsidRPr="00C911AF">
        <w:t xml:space="preserve"> 10, OIB: 43468134790</w:t>
      </w:r>
      <w:r w:rsidR="00A561D8">
        <w:t>.</w:t>
      </w:r>
    </w:p>
    <w:p w:rsidRDefault="00A561D8" w:rsidP="00A561D8" w:rsidR="00A561D8">
      <w:pPr>
        <w:ind w:left="705"/>
        <w:jc w:val="both"/>
        <w:rPr>
          <w:b/>
        </w:rPr>
      </w:pPr>
    </w:p>
    <w:p w:rsidRDefault="00193657" w:rsidP="00A561D8" w:rsidR="00193657" w:rsidRPr="002B5AAE">
      <w:pPr>
        <w:ind w:left="705"/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47B7E">
        <w:t>MARGIT d.o.o. sa sjedištem na Silbi (Grad Zadar), Silba 207, OIB: 67787728885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D47B7E">
        <w:t>2</w:t>
      </w:r>
      <w:r w:rsidR="001322CF">
        <w:t xml:space="preserve">. </w:t>
      </w:r>
      <w:r w:rsidR="00D47B7E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D47B7E">
        <w:t>1846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D47B7E">
        <w:t>353,452,32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D47B7E">
        <w:t>ne</w:t>
      </w:r>
      <w:r w:rsidR="007E65A6">
        <w:t>ma</w:t>
      </w:r>
      <w:r w:rsidR="001E74F1" w:rsidRPr="00CF7AC9">
        <w:t xml:space="preserve"> otvoren račun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47B7E">
        <w:t>18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F80F9B">
        <w:t>2</w:t>
      </w:r>
      <w:r w:rsidR="00EA14BD">
        <w:t>4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B5023B" w:rsidP="00B5023B" w:rsidR="00B5023B" w:rsidRPr="00333629">
      <w:pPr>
        <w:ind w:firstLine="708"/>
      </w:pPr>
      <w:r>
        <w:t>Za točnost otpravka-ovlaštena službenica</w:t>
      </w:r>
      <w:r>
        <w:tab/>
      </w:r>
      <w:r>
        <w:tab/>
      </w:r>
      <w:r>
        <w:tab/>
      </w:r>
      <w:r>
        <w:tab/>
        <w:t>S</w:t>
      </w:r>
      <w:r w:rsidRPr="00333629">
        <w:t>utkinja</w:t>
      </w:r>
    </w:p>
    <w:p w:rsidRDefault="00B5023B" w:rsidP="00B5023B" w:rsidR="00B5023B" w:rsidRPr="00333629">
      <w:pPr>
        <w:ind w:firstLine="708"/>
      </w:pPr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Grgas,v.r.</w:t>
      </w:r>
    </w:p>
    <w:p w:rsidRDefault="00B5023B" w:rsidP="00B5023B" w:rsidR="00B5023B"/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AA0697" w:rsidP="00AA0697" w:rsidR="00AA0697">
      <w:pPr>
        <w:ind w:firstLine="360"/>
        <w:jc w:val="both"/>
      </w:pPr>
      <w:r>
        <w:t>DNA:</w:t>
      </w:r>
    </w:p>
    <w:p w:rsidRDefault="00AA0697" w:rsidP="00AA0697" w:rsidR="00AA0697">
      <w:pPr>
        <w:numPr>
          <w:ilvl w:val="0"/>
          <w:numId w:val="4"/>
        </w:numPr>
      </w:pPr>
      <w:r>
        <w:t>Stečajnoj upraviteljici uz potvrdu o imenovanju</w:t>
      </w:r>
    </w:p>
    <w:p w:rsidRDefault="00AA0697" w:rsidP="00AA0697" w:rsidR="00AA0697">
      <w:pPr>
        <w:numPr>
          <w:ilvl w:val="0"/>
          <w:numId w:val="4"/>
        </w:numPr>
      </w:pPr>
      <w:r>
        <w:t xml:space="preserve">Stečajnom dužniku </w:t>
      </w:r>
    </w:p>
    <w:p w:rsidRDefault="00AA0697" w:rsidP="00AA0697" w:rsidR="00AA0697">
      <w:pPr>
        <w:numPr>
          <w:ilvl w:val="0"/>
          <w:numId w:val="4"/>
        </w:numPr>
      </w:pPr>
      <w:r>
        <w:t>FINA, Regionalni centar Split, Podružnica Zadar</w:t>
      </w:r>
    </w:p>
    <w:p w:rsidRDefault="00AA0697" w:rsidP="00AA0697" w:rsidR="00AA0697">
      <w:pPr>
        <w:numPr>
          <w:ilvl w:val="0"/>
          <w:numId w:val="4"/>
        </w:numPr>
      </w:pPr>
      <w:r>
        <w:t xml:space="preserve">ŽDO u Zadru, Građansko-upravnom odjelu </w:t>
      </w:r>
    </w:p>
    <w:p w:rsidRDefault="00AA0697" w:rsidP="00AA0697" w:rsidR="00AA0697">
      <w:pPr>
        <w:numPr>
          <w:ilvl w:val="0"/>
          <w:numId w:val="4"/>
        </w:numPr>
      </w:pPr>
      <w:r>
        <w:t>RH, Ministarstvo financija, Porezna uprava Zadar</w:t>
      </w:r>
    </w:p>
    <w:p w:rsidRDefault="00AA0697" w:rsidP="00AA0697" w:rsidR="00AA0697">
      <w:pPr>
        <w:numPr>
          <w:ilvl w:val="0"/>
          <w:numId w:val="4"/>
        </w:numPr>
      </w:pPr>
      <w:r>
        <w:t>Općinskom sudu u Zadru</w:t>
      </w:r>
    </w:p>
    <w:p w:rsidRDefault="00AA0697" w:rsidP="00AA0697" w:rsidR="00AA0697">
      <w:pPr>
        <w:numPr>
          <w:ilvl w:val="0"/>
          <w:numId w:val="4"/>
        </w:numPr>
      </w:pPr>
      <w:r>
        <w:t>Općinskom sudu u Zadru, zemljišnoknjižnom odjelu</w:t>
      </w:r>
    </w:p>
    <w:p w:rsidRDefault="00AA0697" w:rsidP="00AA0697" w:rsidR="00AA0697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AA0697" w:rsidP="00AA0697" w:rsidR="00AA0697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AA0697" w:rsidP="00AA0697" w:rsidR="00AA0697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AA0697" w:rsidP="00AA0697" w:rsidR="00AA0697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AA0697" w:rsidP="00AA0697" w:rsidR="00AA0697">
      <w:pPr>
        <w:numPr>
          <w:ilvl w:val="0"/>
          <w:numId w:val="4"/>
        </w:numPr>
      </w:pPr>
      <w:r>
        <w:t>e-Oglasna ploča suda</w:t>
      </w:r>
    </w:p>
    <w:p w:rsidRDefault="00AA0697" w:rsidP="00AA0697" w:rsidR="00AA0697">
      <w:pPr>
        <w:numPr>
          <w:ilvl w:val="0"/>
          <w:numId w:val="4"/>
        </w:numPr>
      </w:pPr>
      <w:r>
        <w:t>Pisarnici ovog suda</w:t>
      </w:r>
    </w:p>
    <w:p w:rsidRDefault="00AA0697" w:rsidP="00AA0697" w:rsidR="00AA0697">
      <w:pPr>
        <w:numPr>
          <w:ilvl w:val="0"/>
          <w:numId w:val="4"/>
        </w:numPr>
      </w:pPr>
      <w:r>
        <w:t xml:space="preserve">U spis </w:t>
      </w:r>
    </w:p>
    <w:p w:rsidRDefault="00AA0697" w:rsidP="00AA0697" w:rsidR="00AA0697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18B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D47B7E">
      <w:t>272/15-7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E68BB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561D8"/>
    <w:rsid w:val="00A61301"/>
    <w:rsid w:val="00A725FD"/>
    <w:rsid w:val="00A73C9A"/>
    <w:rsid w:val="00A91121"/>
    <w:rsid w:val="00A95955"/>
    <w:rsid w:val="00AA0697"/>
    <w:rsid w:val="00AA5237"/>
    <w:rsid w:val="00AC3E5E"/>
    <w:rsid w:val="00AC6312"/>
    <w:rsid w:val="00AC7F62"/>
    <w:rsid w:val="00AD561D"/>
    <w:rsid w:val="00B002EE"/>
    <w:rsid w:val="00B03ACB"/>
    <w:rsid w:val="00B41A83"/>
    <w:rsid w:val="00B5023B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47B7E"/>
    <w:rsid w:val="00D50226"/>
    <w:rsid w:val="00D518BD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A14BD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0F9B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8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8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433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MARGIT  d.o.o. za ugostiteljstvo, turizam i posredovanje</izvorni_sadrzaj>
    <derivirana_varijabla naziv="DomainObject.Predmet.ProtustrankaFormated_1">  MARGIT  d.o.o. za ugostiteljstvo, turizam i posredovanje</derivirana_varijabla>
  </DomainObject.Predmet.ProtustrankaFormated>
  <DomainObject.Predmet.ProtustrankaFormatedOIB>
    <izvorni_sadrzaj>  MARGIT  d.o.o. za ugostiteljstvo, turizam i posredovanje, OIB 67787728885</izvorni_sadrzaj>
    <derivirana_varijabla naziv="DomainObject.Predmet.ProtustrankaFormatedOIB_1">  MARGIT  d.o.o. za ugostiteljstvo, turizam i posredovanje, OIB 67787728885</derivirana_varijabla>
  </DomainObject.Predmet.ProtustrankaFormatedOIB>
  <DomainObject.Predmet.ProtustrankaFormatedWithAdress>
    <izvorni_sadrzaj> MARGIT  d.o.o. za ugostiteljstvo, turizam i posredovanje, Silba 207, 23295 Silba</izvorni_sadrzaj>
    <derivirana_varijabla naziv="DomainObject.Predmet.ProtustrankaFormatedWithAdress_1"> MARGIT  d.o.o. za ugostiteljstvo, turizam i posredovanje, Silba 207, 23295 Silba</derivirana_varijabla>
  </DomainObject.Predmet.ProtustrankaFormatedWithAdress>
  <DomainObject.Predmet.ProtustrankaFormatedWithAdressOIB>
    <izvorni_sadrzaj> MARGIT  d.o.o. za ugostiteljstvo, turizam i posredovanje, OIB 67787728885, Silba 207, 23295 Silba</izvorni_sadrzaj>
    <derivirana_varijabla naziv="DomainObject.Predmet.ProtustrankaFormatedWithAdressOIB_1"> MARGIT  d.o.o. za ugostiteljstvo, turizam i posredovanje, OIB 67787728885, Silba 207, 23295 Silba</derivirana_varijabla>
  </DomainObject.Predmet.ProtustrankaFormatedWithAdressOIB>
  <DomainObject.Predmet.ProtustrankaWithAdress>
    <izvorni_sadrzaj>MARGIT  d.o.o. za ugostiteljstvo, turizam i posredovanje Silba 207, 23295 Silba</izvorni_sadrzaj>
    <derivirana_varijabla naziv="DomainObject.Predmet.ProtustrankaWithAdress_1">MARGIT  d.o.o. za ugostiteljstvo, turizam i posredovanje Silba 207, 23295 Silba</derivirana_varijabla>
  </DomainObject.Predmet.ProtustrankaWithAdress>
  <DomainObject.Predmet.ProtustrankaWithAdressOIB>
    <izvorni_sadrzaj>MARGIT  d.o.o. za ugostiteljstvo, turizam i posredovanje, OIB 67787728885, Silba 207, 23295 Silba</izvorni_sadrzaj>
    <derivirana_varijabla naziv="DomainObject.Predmet.ProtustrankaWithAdressOIB_1">MARGIT  d.o.o. za ugostiteljstvo, turizam i posredovanje, OIB 67787728885, Silba 207, 23295 Silba</derivirana_varijabla>
  </DomainObject.Predmet.ProtustrankaWithAdressOIB>
  <DomainObject.Predmet.ProtustrankaNazivFormated>
    <izvorni_sadrzaj>MARGIT  d.o.o. za ugostiteljstvo, turizam i posredovanje</izvorni_sadrzaj>
    <derivirana_varijabla naziv="DomainObject.Predmet.ProtustrankaNazivFormated_1">MARGIT  d.o.o. za ugostiteljstvo, turizam i posredovanje</derivirana_varijabla>
  </DomainObject.Predmet.ProtustrankaNazivFormated>
  <DomainObject.Predmet.ProtustrankaNazivFormatedOIB>
    <izvorni_sadrzaj>MARGIT  d.o.o. za ugostiteljstvo, turizam i posredovanje, OIB 67787728885</izvorni_sadrzaj>
    <derivirana_varijabla naziv="DomainObject.Predmet.ProtustrankaNazivFormatedOIB_1">MARGIT  d.o.o. za ugostiteljstvo, turizam i posredovanje, OIB 67787728885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353452.32</izvorni_sadrzaj>
    <derivirana_varijabla naziv="DomainObject.Predmet.TrenutnaVrijednost_1">353452.32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MARGIT  d.o.o. za ugostiteljstvo, turizam i posredovanje</item>
    </izvorni_sadrzaj>
    <derivirana_varijabla naziv="DomainObject.Predmet.ProtuStrankaListFormated_1">
      <item>MARGIT  d.o.o. za ugostiteljstvo, turizam i posredovanje</item>
    </derivirana_varijabla>
  </DomainObject.Predmet.ProtuStrankaListFormated>
  <DomainObject.Predmet.ProtuStrankaListFormatedOIB>
    <izvorni_sadrzaj>
      <item>MARGIT  d.o.o. za ugostiteljstvo, turizam i posredovanje, OIB 67787728885</item>
    </izvorni_sadrzaj>
    <derivirana_varijabla naziv="DomainObject.Predmet.ProtuStrankaListFormatedOIB_1">
      <item>MARGIT  d.o.o. za ugostiteljstvo, turizam i posredovanje, OIB 67787728885</item>
    </derivirana_varijabla>
  </DomainObject.Predmet.ProtuStrankaListFormatedOIB>
  <DomainObject.Predmet.ProtuStrankaListFormatedWithAdress>
    <izvorni_sadrzaj>
      <item>MARGIT  d.o.o. za ugostiteljstvo, turizam i posredovanje, Silba 207, 23295 Silba</item>
    </izvorni_sadrzaj>
    <derivirana_varijabla naziv="DomainObject.Predmet.ProtuStrankaListFormatedWithAdress_1">
      <item>MARGIT  d.o.o. za ugostiteljstvo, turizam i posredovanje, Silba 207, 23295 Silba</item>
    </derivirana_varijabla>
  </DomainObject.Predmet.ProtuStrankaListFormatedWithAdress>
  <DomainObject.Predmet.ProtuStrankaListFormatedWithAdressOIB>
    <izvorni_sadrzaj>
      <item>MARGIT  d.o.o. za ugostiteljstvo, turizam i posredovanje, OIB 67787728885, Silba 207, 23295 Silba</item>
    </izvorni_sadrzaj>
    <derivirana_varijabla naziv="DomainObject.Predmet.ProtuStrankaListFormatedWithAdressOIB_1">
      <item>MARGIT  d.o.o. za ugostiteljstvo, turizam i posredovanje, OIB 67787728885, Silba 207, 23295 Silba</item>
    </derivirana_varijabla>
  </DomainObject.Predmet.ProtuStrankaListFormatedWithAdressOIB>
  <DomainObject.Predmet.ProtuStrankaListNazivFormated>
    <izvorni_sadrzaj>
      <item>MARGIT  d.o.o. za ugostiteljstvo, turizam i posredovanje</item>
    </izvorni_sadrzaj>
    <derivirana_varijabla naziv="DomainObject.Predmet.ProtuStrankaListNazivFormated_1">
      <item>MARGIT  d.o.o. za ugostiteljstvo, turizam i posredovanje</item>
    </derivirana_varijabla>
  </DomainObject.Predmet.ProtuStrankaListNazivFormated>
  <DomainObject.Predmet.ProtuStrankaListNazivFormatedOIB>
    <izvorni_sadrzaj>
      <item>MARGIT  d.o.o. za ugostiteljstvo, turizam i posredovanje, OIB 67787728885</item>
    </izvorni_sadrzaj>
    <derivirana_varijabla naziv="DomainObject.Predmet.ProtuStrankaListNazivFormatedOIB_1">
      <item>MARGIT  d.o.o. za ugostiteljstvo, turizam i posredovanje, OIB 67787728885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MARGIT  d.o.o. za ugostiteljstvo, turizam i posredovanje</izvorni_sadrzaj>
    <derivirana_varijabla naziv="DomainObject.Predmet.ProtustrankaIDrugi_1">MARGIT  d.o.o. za ugostiteljstvo, turizam i posredovanje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MARGIT  d.o.o. za ugostiteljstvo, turizam i posredovanje, OIB 67787728885, Silba 207, 23295 Silba</izvorni_sadrzaj>
    <derivirana_varijabla naziv="DomainObject.Predmet.ProtustrankaIDrugiAdressOIB_1">MARGIT  d.o.o. za ugostiteljstvo, turizam i posredovanje, OIB 67787728885, Silba 207, 23295 Silba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MARGIT  d.o.o. za ugostiteljstvo, turizam i posredovanje</item>
    </izvorni_sadrzaj>
    <derivirana_varijabla naziv="DomainObject.Predmet.SudioniciListNaziv_1">
      <item>FINA</item>
      <item>MARGIT  d.o.o. za ugostiteljstvo, turizam i posredovanje</item>
    </derivirana_varijabla>
  </DomainObject.Predmet.SudioniciListNaziv>
  <DomainObject.Predmet.SudioniciListAdressOIB>
    <izvorni_sadrzaj>
      <item>FINA, OIB 85821130368</item>
      <item>MARGIT  d.o.o. za ugostiteljstvo, turizam i posredovanje, OIB 67787728885, Silba 207,23295 Silba</item>
    </izvorni_sadrzaj>
    <derivirana_varijabla naziv="DomainObject.Predmet.SudioniciListAdressOIB_1">
      <item>FINA, OIB 85821130368</item>
      <item>MARGIT  d.o.o. za ugostiteljstvo, turizam i posredovanje, OIB 67787728885, Silba 207,23295 Silba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67787728885</item>
    </izvorni_sadrzaj>
    <derivirana_varijabla naziv="DomainObject.Predmet.SudioniciListNazivOIB_1">
      <item>, OIB 85821130368</item>
      <item>, OIB 67787728885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876</properties:Words>
  <properties:Characters>4783</properties:Characters>
  <properties:Lines>122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2016-03-15T14:08:00Z</dcterms:created>
  <dc:creator>Administrator</dc:creator>
  <cp:lastModifiedBy>Josipa Dorkin</cp:lastModifiedBy>
  <cp:lastPrinted>2016-03-23T14:10:00Z</cp:lastPrinted>
  <dcterms:modified xmlns:xsi="http://www.w3.org/2001/XMLSchema-instance" xsi:type="dcterms:W3CDTF">2016-03-24T06:56:00Z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