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40a6be" w14:paraId="440a6be" w:rsidRDefault="00C142BB" w:rsidP="00CA5A8D" w:rsidR="00C142BB" w:rsidRPr="003B37E1">
      <w:pPr>
        <w:ind w:firstLine="708"/>
        <w15:collapsed w:val="false"/>
      </w:pPr>
      <w:bookmarkStart w:name="_GoBack" w:id="0"/>
      <w:bookmarkEnd w:id="0"/>
      <w:r w:rsidRPr="003B37E1">
        <w:rPr>
          <w:noProof/>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C142BB" w:rsidP="00C142BB" w:rsidR="00C142BB" w:rsidRPr="003B37E1">
      <w:pPr>
        <w:spacing w:before="50"/>
      </w:pPr>
      <w:r w:rsidRPr="003B37E1">
        <w:t>REPUBLIKA HRVATSKA</w:t>
      </w:r>
      <w:r w:rsidRPr="003B37E1">
        <w:tab/>
      </w:r>
      <w:r w:rsidRPr="003B37E1">
        <w:tab/>
      </w:r>
      <w:r w:rsidRPr="003B37E1">
        <w:tab/>
      </w:r>
      <w:r w:rsidRPr="003B37E1">
        <w:tab/>
      </w:r>
      <w:r w:rsidRPr="003B37E1">
        <w:tab/>
      </w:r>
      <w:r w:rsidRPr="003B37E1">
        <w:tab/>
      </w:r>
    </w:p>
    <w:p w:rsidRDefault="00C142BB" w:rsidP="00C142BB" w:rsidR="009652AC" w:rsidRPr="00344575">
      <w:r w:rsidRPr="003B37E1">
        <w:t>TRGOVAČKI SUD U SPLITU</w:t>
      </w:r>
      <w:r w:rsidR="0058272A">
        <w:tab/>
      </w:r>
      <w:r w:rsidR="0058272A">
        <w:tab/>
      </w:r>
      <w:r w:rsidR="0058272A">
        <w:tab/>
      </w:r>
      <w:r w:rsidR="0058272A">
        <w:tab/>
      </w:r>
      <w:r w:rsidR="0058272A">
        <w:tab/>
      </w:r>
      <w:r w:rsidR="0058272A">
        <w:tab/>
      </w:r>
    </w:p>
    <w:p w:rsidRDefault="009652AC" w:rsidP="006B361B" w:rsidR="0058272A">
      <w:r>
        <w:t>Split, Sukoišanska 6</w:t>
      </w:r>
      <w:r w:rsidR="0058272A">
        <w:tab/>
      </w:r>
    </w:p>
    <w:p w:rsidRDefault="00FF05FA" w:rsidP="006B361B" w:rsidR="00FF05FA" w:rsidRPr="00FF05FA">
      <w:pPr>
        <w:spacing w:after="200" w:before="200"/>
        <w:jc w:val="center"/>
        <w:rPr>
          <w:spacing w:val="60"/>
        </w:rPr>
      </w:pPr>
      <w:r w:rsidRPr="00FF05FA">
        <w:rPr>
          <w:spacing w:val="60"/>
        </w:rPr>
        <w:t>REPUBLIKA HRVATSKA</w:t>
      </w:r>
    </w:p>
    <w:p w:rsidRDefault="00FF05FA" w:rsidP="006B361B" w:rsidR="00FF05FA" w:rsidRPr="00FF05FA">
      <w:pPr>
        <w:jc w:val="center"/>
        <w:rPr>
          <w:rFonts w:eastAsia="Calibri"/>
          <w:lang w:eastAsia="en-US"/>
        </w:rPr>
      </w:pPr>
      <w:r>
        <w:rPr>
          <w:rFonts w:eastAsia="Calibri"/>
          <w:lang w:eastAsia="en-US"/>
        </w:rPr>
        <w:t>R J E Š E N J E</w:t>
      </w:r>
    </w:p>
    <w:p w:rsidRDefault="0058272A" w:rsidP="006B361B" w:rsidR="0058272A"/>
    <w:p w:rsidRDefault="0058272A" w:rsidP="00112F88" w:rsidR="00112F88" w:rsidRPr="00112F88">
      <w:pPr>
        <w:pStyle w:val="Tijeloteksta"/>
        <w:ind w:hanging="180"/>
        <w:rPr>
          <w:bCs/>
        </w:rPr>
      </w:pPr>
      <w:r>
        <w:tab/>
      </w:r>
      <w:r>
        <w:tab/>
      </w:r>
      <w:r w:rsidR="00112F88" w:rsidRPr="00112F88">
        <w:t xml:space="preserve">Trgovački sud u Splitu, po sutkinji Ani Golub Gruić, u stečajnom postupku nad stečajnim dužnikom DALMACIJAVINO d.d. za proizvodnju i promet alkoholnih i bezalkoholnih pića – u stečaju, Split, Obala kneza Domagoja 15, OIB: 07837847925, </w:t>
      </w:r>
      <w:r w:rsidR="00AE0638">
        <w:t xml:space="preserve">nakon posebnog ispitnog ročišta održanog dana </w:t>
      </w:r>
      <w:r w:rsidR="00AE0638" w:rsidRPr="00AE0638">
        <w:t>6. studenog 2015. godine</w:t>
      </w:r>
      <w:r w:rsidR="00AE0638">
        <w:t>,</w:t>
      </w:r>
      <w:r w:rsidR="00AE0638" w:rsidRPr="00AE0638">
        <w:t xml:space="preserve"> </w:t>
      </w:r>
      <w:r w:rsidR="00112F88" w:rsidRPr="00112F88">
        <w:t xml:space="preserve">dana </w:t>
      </w:r>
      <w:r w:rsidR="009110D8">
        <w:t>20</w:t>
      </w:r>
      <w:r w:rsidR="00112F88">
        <w:t>. studenog</w:t>
      </w:r>
      <w:r w:rsidR="00112F88" w:rsidRPr="00112F88">
        <w:t xml:space="preserve"> 2015. godine</w:t>
      </w:r>
    </w:p>
    <w:p w:rsidRDefault="00112F88" w:rsidP="00112F88" w:rsidR="00112F88">
      <w:pPr>
        <w:pStyle w:val="Tijeloteksta"/>
        <w:ind w:hanging="180"/>
        <w:jc w:val="center"/>
        <w:rPr>
          <w:rFonts w:eastAsia="Calibri"/>
          <w:lang w:eastAsia="en-US"/>
        </w:rPr>
      </w:pPr>
    </w:p>
    <w:p w:rsidRDefault="00E7102F" w:rsidP="00112F88" w:rsidR="00912B79">
      <w:pPr>
        <w:pStyle w:val="Tijeloteksta"/>
        <w:ind w:hanging="180"/>
        <w:jc w:val="center"/>
        <w:rPr>
          <w:rFonts w:eastAsia="Calibri"/>
          <w:lang w:eastAsia="en-US"/>
        </w:rPr>
      </w:pPr>
      <w:r w:rsidRPr="00E7102F">
        <w:rPr>
          <w:rFonts w:eastAsia="Calibri"/>
          <w:lang w:eastAsia="en-US"/>
        </w:rPr>
        <w:t>r i j e š i o    j e</w:t>
      </w:r>
    </w:p>
    <w:p w:rsidRDefault="0049314D" w:rsidP="00112F88" w:rsidR="00112F88">
      <w:pPr>
        <w:spacing w:after="200" w:before="200"/>
        <w:ind w:firstLine="708"/>
        <w:rPr>
          <w:rFonts w:eastAsia="Arial Unicode MS"/>
          <w:lang w:eastAsia="en-US"/>
        </w:rPr>
      </w:pPr>
      <w:r>
        <w:rPr>
          <w:rFonts w:eastAsia="Arial Unicode MS"/>
          <w:lang w:eastAsia="en-US"/>
        </w:rPr>
        <w:t xml:space="preserve">I. </w:t>
      </w:r>
      <w:r w:rsidR="00112F88" w:rsidRPr="00566257">
        <w:rPr>
          <w:rFonts w:eastAsia="Arial Unicode MS"/>
          <w:lang w:eastAsia="en-US"/>
        </w:rPr>
        <w:t xml:space="preserve">Utvrđuju se tražbine vjerovnika I. višeg isplatnog </w:t>
      </w:r>
      <w:r w:rsidR="00112F88">
        <w:rPr>
          <w:rFonts w:eastAsia="Arial Unicode MS"/>
          <w:lang w:eastAsia="en-US"/>
        </w:rPr>
        <w:t>reda:</w:t>
      </w:r>
    </w:p>
    <w:p w:rsidRDefault="00112F88" w:rsidP="00546008" w:rsidR="00112F88">
      <w:pPr>
        <w:tabs>
          <w:tab w:pos="567" w:val="left"/>
        </w:tabs>
        <w:spacing w:before="100"/>
        <w:jc w:val="both"/>
        <w:rPr>
          <w:rFonts w:eastAsia="Arial Unicode MS"/>
          <w:lang w:eastAsia="en-US"/>
        </w:rPr>
      </w:pPr>
      <w:r>
        <w:rPr>
          <w:rFonts w:eastAsia="Arial Unicode MS"/>
          <w:lang w:eastAsia="en-US"/>
        </w:rPr>
        <w:t xml:space="preserve">1. </w:t>
      </w:r>
      <w:r w:rsidR="00281331">
        <w:rPr>
          <w:rFonts w:eastAsia="Arial Unicode MS"/>
          <w:lang w:eastAsia="en-US"/>
        </w:rPr>
        <w:t>Ružica Mrkajić</w:t>
      </w:r>
      <w:r w:rsidRPr="00112F88">
        <w:rPr>
          <w:rFonts w:eastAsia="Arial Unicode MS"/>
          <w:lang w:eastAsia="en-US"/>
        </w:rPr>
        <w:t xml:space="preserve">, Split, Plančićeva 4, </w:t>
      </w:r>
      <w:r>
        <w:rPr>
          <w:rFonts w:eastAsia="Arial Unicode MS"/>
          <w:lang w:eastAsia="en-US"/>
        </w:rPr>
        <w:t>OIB 09834593464………………</w:t>
      </w:r>
      <w:r w:rsidR="00456E7C">
        <w:rPr>
          <w:rFonts w:eastAsia="Arial Unicode MS"/>
          <w:lang w:eastAsia="en-US"/>
        </w:rPr>
        <w:t>…….</w:t>
      </w:r>
      <w:r>
        <w:rPr>
          <w:rFonts w:eastAsia="Arial Unicode MS"/>
          <w:lang w:eastAsia="en-US"/>
        </w:rPr>
        <w:t>…..</w:t>
      </w:r>
      <w:r w:rsidRPr="00112F88">
        <w:rPr>
          <w:rFonts w:eastAsia="Arial Unicode MS"/>
          <w:lang w:eastAsia="en-US"/>
        </w:rPr>
        <w:t>8.840,00</w:t>
      </w:r>
      <w:r>
        <w:rPr>
          <w:rFonts w:eastAsia="Arial Unicode MS"/>
          <w:lang w:eastAsia="en-US"/>
        </w:rPr>
        <w:t xml:space="preserve"> kn</w:t>
      </w:r>
    </w:p>
    <w:p w:rsidRDefault="00112F88" w:rsidP="00546008" w:rsidR="00112F88">
      <w:pPr>
        <w:tabs>
          <w:tab w:pos="567" w:val="left"/>
        </w:tabs>
        <w:spacing w:before="100"/>
        <w:jc w:val="both"/>
        <w:rPr>
          <w:rFonts w:eastAsia="Arial Unicode MS"/>
          <w:lang w:eastAsia="en-US"/>
        </w:rPr>
      </w:pPr>
      <w:r>
        <w:rPr>
          <w:rFonts w:eastAsia="Arial Unicode MS"/>
          <w:lang w:eastAsia="en-US"/>
        </w:rPr>
        <w:t>2.</w:t>
      </w:r>
      <w:r w:rsidR="00C01F11">
        <w:rPr>
          <w:rFonts w:eastAsia="Arial Unicode MS"/>
          <w:lang w:eastAsia="en-US"/>
        </w:rPr>
        <w:t xml:space="preserve"> </w:t>
      </w:r>
      <w:r w:rsidR="00281331">
        <w:rPr>
          <w:rFonts w:eastAsia="Arial Unicode MS"/>
          <w:lang w:eastAsia="en-US"/>
        </w:rPr>
        <w:t>Republika Hrvatska</w:t>
      </w:r>
      <w:r>
        <w:rPr>
          <w:rFonts w:eastAsia="Arial Unicode MS"/>
          <w:lang w:eastAsia="en-US"/>
        </w:rPr>
        <w:t>,</w:t>
      </w:r>
      <w:r w:rsidRPr="00112F88">
        <w:rPr>
          <w:rFonts w:eastAsia="Arial Unicode MS"/>
          <w:lang w:eastAsia="en-US"/>
        </w:rPr>
        <w:t xml:space="preserve"> Ministarstvo financija, Porezna uprava</w:t>
      </w:r>
    </w:p>
    <w:p w:rsidRDefault="00CB5EA3" w:rsidP="00112F88" w:rsidR="00112F88">
      <w:pPr>
        <w:tabs>
          <w:tab w:pos="567" w:val="left"/>
        </w:tabs>
        <w:jc w:val="both"/>
        <w:rPr>
          <w:rFonts w:eastAsia="Arial Unicode MS"/>
          <w:lang w:eastAsia="en-US"/>
        </w:rPr>
      </w:pPr>
      <w:r>
        <w:rPr>
          <w:rFonts w:eastAsia="Arial Unicode MS"/>
          <w:lang w:eastAsia="en-US"/>
        </w:rPr>
        <w:t xml:space="preserve">   </w:t>
      </w:r>
      <w:r w:rsidR="00112F88" w:rsidRPr="00112F88">
        <w:rPr>
          <w:rFonts w:eastAsia="Arial Unicode MS"/>
          <w:lang w:eastAsia="en-US"/>
        </w:rPr>
        <w:t>OIB: 18683136487</w:t>
      </w:r>
      <w:r w:rsidR="00112F88">
        <w:rPr>
          <w:rFonts w:eastAsia="Arial Unicode MS"/>
          <w:lang w:eastAsia="en-US"/>
        </w:rPr>
        <w:t>……………………………</w:t>
      </w:r>
      <w:r w:rsidR="00CA5A8D">
        <w:rPr>
          <w:rFonts w:eastAsia="Arial Unicode MS"/>
          <w:lang w:eastAsia="en-US"/>
        </w:rPr>
        <w:t>..........</w:t>
      </w:r>
      <w:r w:rsidR="00112F88">
        <w:rPr>
          <w:rFonts w:eastAsia="Arial Unicode MS"/>
          <w:lang w:eastAsia="en-US"/>
        </w:rPr>
        <w:t>………………</w:t>
      </w:r>
      <w:r w:rsidR="00456E7C">
        <w:rPr>
          <w:rFonts w:eastAsia="Arial Unicode MS"/>
          <w:lang w:eastAsia="en-US"/>
        </w:rPr>
        <w:t>...</w:t>
      </w:r>
      <w:r w:rsidR="00112F88">
        <w:rPr>
          <w:rFonts w:eastAsia="Arial Unicode MS"/>
          <w:lang w:eastAsia="en-US"/>
        </w:rPr>
        <w:t>..…...</w:t>
      </w:r>
      <w:r w:rsidR="00112F88" w:rsidRPr="00112F88">
        <w:rPr>
          <w:rFonts w:eastAsia="Arial Unicode MS"/>
          <w:lang w:eastAsia="en-US"/>
        </w:rPr>
        <w:t>1.357.821,33</w:t>
      </w:r>
      <w:r w:rsidR="00112F88">
        <w:rPr>
          <w:rFonts w:eastAsia="Arial Unicode MS"/>
          <w:lang w:eastAsia="en-US"/>
        </w:rPr>
        <w:t xml:space="preserve"> kn</w:t>
      </w:r>
      <w:r w:rsidR="00456E7C">
        <w:rPr>
          <w:rFonts w:eastAsia="Arial Unicode MS"/>
          <w:lang w:eastAsia="en-US"/>
        </w:rPr>
        <w:t>.</w:t>
      </w:r>
    </w:p>
    <w:p w:rsidRDefault="00112F88" w:rsidP="00112F88" w:rsidR="00112F88">
      <w:pPr>
        <w:tabs>
          <w:tab w:pos="567" w:val="left"/>
        </w:tabs>
        <w:jc w:val="both"/>
        <w:rPr>
          <w:rFonts w:eastAsia="Arial Unicode MS"/>
          <w:lang w:eastAsia="en-US"/>
        </w:rPr>
      </w:pPr>
    </w:p>
    <w:p w:rsidRDefault="0049314D" w:rsidP="00456E7C" w:rsidR="0049314D">
      <w:pPr>
        <w:spacing w:after="200" w:before="200"/>
        <w:ind w:firstLine="709"/>
        <w:rPr>
          <w:rFonts w:eastAsia="Arial Unicode MS"/>
          <w:lang w:eastAsia="en-US"/>
        </w:rPr>
      </w:pPr>
      <w:r>
        <w:rPr>
          <w:rFonts w:eastAsia="Arial Unicode MS"/>
          <w:lang w:eastAsia="en-US"/>
        </w:rPr>
        <w:t xml:space="preserve">II. Osporavaju </w:t>
      </w:r>
      <w:r w:rsidRPr="00566257">
        <w:rPr>
          <w:rFonts w:eastAsia="Arial Unicode MS"/>
          <w:lang w:eastAsia="en-US"/>
        </w:rPr>
        <w:t xml:space="preserve">se tražbine vjerovnika I. višeg isplatnog </w:t>
      </w:r>
      <w:r>
        <w:rPr>
          <w:rFonts w:eastAsia="Arial Unicode MS"/>
          <w:lang w:eastAsia="en-US"/>
        </w:rPr>
        <w:t>reda:</w:t>
      </w:r>
    </w:p>
    <w:p w:rsidRDefault="00546008" w:rsidP="00546008" w:rsidR="0049314D" w:rsidRPr="00546008">
      <w:pPr>
        <w:tabs>
          <w:tab w:pos="567" w:val="left"/>
        </w:tabs>
        <w:spacing w:before="100"/>
        <w:jc w:val="both"/>
        <w:rPr>
          <w:rFonts w:eastAsia="Arial Unicode MS"/>
          <w:lang w:eastAsia="en-US"/>
        </w:rPr>
      </w:pPr>
      <w:r>
        <w:rPr>
          <w:rFonts w:eastAsia="Arial Unicode MS"/>
          <w:lang w:eastAsia="en-US"/>
        </w:rPr>
        <w:t xml:space="preserve">  1. </w:t>
      </w:r>
      <w:r w:rsidR="00281331">
        <w:rPr>
          <w:rFonts w:eastAsia="Arial Unicode MS"/>
          <w:lang w:eastAsia="en-US"/>
        </w:rPr>
        <w:t>Joško Pavlov</w:t>
      </w:r>
      <w:r w:rsidR="0049314D" w:rsidRPr="00546008">
        <w:rPr>
          <w:rFonts w:eastAsia="Arial Unicode MS"/>
          <w:lang w:eastAsia="en-US"/>
        </w:rPr>
        <w:t xml:space="preserve">, Kaštel Gomilica, Obala kralja Tomislava 1  </w:t>
      </w:r>
    </w:p>
    <w:p w:rsidRDefault="00CB5EA3" w:rsidP="00546008" w:rsidR="0049314D">
      <w:pPr>
        <w:tabs>
          <w:tab w:pos="567" w:val="left"/>
        </w:tabs>
        <w:jc w:val="both"/>
        <w:rPr>
          <w:rFonts w:eastAsia="Arial Unicode MS"/>
          <w:lang w:eastAsia="en-US"/>
        </w:rPr>
      </w:pPr>
      <w:r>
        <w:rPr>
          <w:rFonts w:eastAsia="Arial Unicode MS"/>
          <w:lang w:eastAsia="en-US"/>
        </w:rPr>
        <w:t xml:space="preserve">      </w:t>
      </w:r>
      <w:r w:rsidR="0049314D" w:rsidRPr="0049314D">
        <w:rPr>
          <w:rFonts w:eastAsia="Arial Unicode MS"/>
          <w:lang w:eastAsia="en-US"/>
        </w:rPr>
        <w:t>OIB 35141086138</w:t>
      </w:r>
      <w:r w:rsidR="0049314D">
        <w:rPr>
          <w:rFonts w:eastAsia="Arial Unicode MS"/>
          <w:lang w:eastAsia="en-US"/>
        </w:rPr>
        <w:t>…………………………</w:t>
      </w:r>
      <w:r w:rsidR="00CA5A8D">
        <w:rPr>
          <w:rFonts w:eastAsia="Arial Unicode MS"/>
          <w:lang w:eastAsia="en-US"/>
        </w:rPr>
        <w:t>.</w:t>
      </w:r>
      <w:r w:rsidR="0049314D">
        <w:rPr>
          <w:rFonts w:eastAsia="Arial Unicode MS"/>
          <w:lang w:eastAsia="en-US"/>
        </w:rPr>
        <w:t>……………………</w:t>
      </w:r>
      <w:r w:rsidR="00546008">
        <w:rPr>
          <w:rFonts w:eastAsia="Arial Unicode MS"/>
          <w:lang w:eastAsia="en-US"/>
        </w:rPr>
        <w:t>…</w:t>
      </w:r>
      <w:r w:rsidR="00CA5A8D">
        <w:rPr>
          <w:rFonts w:eastAsia="Arial Unicode MS"/>
          <w:lang w:eastAsia="en-US"/>
        </w:rPr>
        <w:t>…</w:t>
      </w:r>
      <w:r w:rsidR="00546008">
        <w:rPr>
          <w:rFonts w:eastAsia="Arial Unicode MS"/>
          <w:lang w:eastAsia="en-US"/>
        </w:rPr>
        <w:t>.</w:t>
      </w:r>
      <w:r w:rsidR="0049314D">
        <w:rPr>
          <w:rFonts w:eastAsia="Arial Unicode MS"/>
          <w:lang w:eastAsia="en-US"/>
        </w:rPr>
        <w:t>…</w:t>
      </w:r>
      <w:r w:rsidR="00CA5A8D">
        <w:rPr>
          <w:rFonts w:eastAsia="Arial Unicode MS"/>
          <w:lang w:eastAsia="en-US"/>
        </w:rPr>
        <w:t>.</w:t>
      </w:r>
      <w:r w:rsidR="0049314D">
        <w:rPr>
          <w:rFonts w:eastAsia="Arial Unicode MS"/>
          <w:lang w:eastAsia="en-US"/>
        </w:rPr>
        <w:t>.....</w:t>
      </w:r>
      <w:r w:rsidR="0049314D" w:rsidRPr="0049314D">
        <w:rPr>
          <w:rFonts w:eastAsia="Arial Unicode MS"/>
          <w:lang w:eastAsia="en-US"/>
        </w:rPr>
        <w:t>197.500,00</w:t>
      </w:r>
      <w:r w:rsidR="0049314D">
        <w:rPr>
          <w:rFonts w:eastAsia="Arial Unicode MS"/>
          <w:lang w:eastAsia="en-US"/>
        </w:rPr>
        <w:t xml:space="preserve"> kn</w:t>
      </w:r>
    </w:p>
    <w:p w:rsidRDefault="00546008" w:rsidP="00546008" w:rsidR="00546008">
      <w:pPr>
        <w:tabs>
          <w:tab w:pos="567" w:val="left"/>
        </w:tabs>
        <w:spacing w:before="100"/>
        <w:jc w:val="both"/>
        <w:rPr>
          <w:rFonts w:eastAsia="Arial Unicode MS"/>
          <w:lang w:eastAsia="en-US"/>
        </w:rPr>
      </w:pPr>
      <w:r>
        <w:rPr>
          <w:rFonts w:eastAsia="Arial Unicode MS"/>
          <w:lang w:eastAsia="en-US"/>
        </w:rPr>
        <w:t xml:space="preserve">  2. </w:t>
      </w:r>
      <w:r w:rsidR="00281331">
        <w:rPr>
          <w:rFonts w:eastAsia="Arial Unicode MS"/>
          <w:lang w:eastAsia="en-US"/>
        </w:rPr>
        <w:t>Tina Trajković</w:t>
      </w:r>
      <w:r>
        <w:rPr>
          <w:rFonts w:eastAsia="Arial Unicode MS"/>
          <w:lang w:eastAsia="en-US"/>
        </w:rPr>
        <w:t xml:space="preserve">, </w:t>
      </w:r>
      <w:r w:rsidR="0049314D" w:rsidRPr="0049314D">
        <w:rPr>
          <w:rFonts w:eastAsia="Arial Unicode MS"/>
          <w:lang w:eastAsia="en-US"/>
        </w:rPr>
        <w:t xml:space="preserve">Split, Doverska 11, </w:t>
      </w:r>
    </w:p>
    <w:p w:rsidRDefault="0049314D" w:rsidP="00546008" w:rsidR="0049314D" w:rsidRPr="0049314D">
      <w:pPr>
        <w:tabs>
          <w:tab w:pos="567" w:val="left"/>
        </w:tabs>
        <w:jc w:val="both"/>
        <w:rPr>
          <w:rFonts w:eastAsia="Arial Unicode MS"/>
          <w:lang w:eastAsia="en-US"/>
        </w:rPr>
      </w:pPr>
      <w:r w:rsidRPr="0049314D">
        <w:rPr>
          <w:rFonts w:eastAsia="Arial Unicode MS"/>
          <w:lang w:eastAsia="en-US"/>
        </w:rPr>
        <w:t xml:space="preserve"> </w:t>
      </w:r>
      <w:r w:rsidR="00CB5EA3">
        <w:rPr>
          <w:rFonts w:eastAsia="Arial Unicode MS"/>
          <w:lang w:eastAsia="en-US"/>
        </w:rPr>
        <w:t xml:space="preserve">     </w:t>
      </w:r>
      <w:r w:rsidRPr="0049314D">
        <w:rPr>
          <w:rFonts w:eastAsia="Arial Unicode MS"/>
          <w:lang w:eastAsia="en-US"/>
        </w:rPr>
        <w:t>OIB 6</w:t>
      </w:r>
      <w:r w:rsidR="00546008">
        <w:rPr>
          <w:rFonts w:eastAsia="Arial Unicode MS"/>
          <w:lang w:eastAsia="en-US"/>
        </w:rPr>
        <w:t>5331410683……………</w:t>
      </w:r>
      <w:r w:rsidR="00CA5A8D">
        <w:rPr>
          <w:rFonts w:eastAsia="Arial Unicode MS"/>
          <w:lang w:eastAsia="en-US"/>
        </w:rPr>
        <w:t>.</w:t>
      </w:r>
      <w:r w:rsidR="00546008">
        <w:rPr>
          <w:rFonts w:eastAsia="Arial Unicode MS"/>
          <w:lang w:eastAsia="en-US"/>
        </w:rPr>
        <w:t>………………………………………….</w:t>
      </w:r>
      <w:r w:rsidR="00CA5A8D">
        <w:rPr>
          <w:rFonts w:eastAsia="Arial Unicode MS"/>
          <w:lang w:eastAsia="en-US"/>
        </w:rPr>
        <w:t>.</w:t>
      </w:r>
      <w:r w:rsidR="00546008">
        <w:rPr>
          <w:rFonts w:eastAsia="Arial Unicode MS"/>
          <w:lang w:eastAsia="en-US"/>
        </w:rPr>
        <w:t>….</w:t>
      </w:r>
      <w:r w:rsidRPr="0049314D">
        <w:rPr>
          <w:rFonts w:eastAsia="Arial Unicode MS"/>
          <w:lang w:eastAsia="en-US"/>
        </w:rPr>
        <w:t>193.000,00</w:t>
      </w:r>
      <w:r>
        <w:rPr>
          <w:rFonts w:eastAsia="Arial Unicode MS"/>
          <w:lang w:eastAsia="en-US"/>
        </w:rPr>
        <w:t xml:space="preserve"> kn</w:t>
      </w:r>
    </w:p>
    <w:p w:rsidRDefault="00CB5EA3" w:rsidP="00546008" w:rsidR="00546008">
      <w:pPr>
        <w:tabs>
          <w:tab w:pos="567" w:val="left"/>
        </w:tabs>
        <w:spacing w:before="100"/>
        <w:jc w:val="both"/>
        <w:rPr>
          <w:rFonts w:eastAsia="Arial Unicode MS"/>
          <w:lang w:eastAsia="en-US"/>
        </w:rPr>
      </w:pPr>
      <w:r>
        <w:rPr>
          <w:rFonts w:eastAsia="Arial Unicode MS"/>
          <w:lang w:eastAsia="en-US"/>
        </w:rPr>
        <w:t xml:space="preserve">  </w:t>
      </w:r>
      <w:r w:rsidR="0049314D" w:rsidRPr="0049314D">
        <w:rPr>
          <w:rFonts w:eastAsia="Arial Unicode MS"/>
          <w:lang w:eastAsia="en-US"/>
        </w:rPr>
        <w:t>3.</w:t>
      </w:r>
      <w:r>
        <w:rPr>
          <w:rFonts w:eastAsia="Arial Unicode MS"/>
          <w:lang w:eastAsia="en-US"/>
        </w:rPr>
        <w:t xml:space="preserve"> </w:t>
      </w:r>
      <w:r w:rsidR="00281331">
        <w:rPr>
          <w:rFonts w:eastAsia="Arial Unicode MS"/>
          <w:lang w:eastAsia="en-US"/>
        </w:rPr>
        <w:t>Nada Dujmić,</w:t>
      </w:r>
      <w:r w:rsidR="0049314D" w:rsidRPr="0049314D">
        <w:rPr>
          <w:rFonts w:eastAsia="Arial Unicode MS"/>
          <w:lang w:eastAsia="en-US"/>
        </w:rPr>
        <w:t xml:space="preserve"> udova Zvonka, Žrnovnica, Aljinovićeva 95,    </w:t>
      </w:r>
    </w:p>
    <w:p w:rsidRDefault="00CB5EA3" w:rsidP="00546008" w:rsidR="0049314D" w:rsidRPr="0049314D">
      <w:pPr>
        <w:tabs>
          <w:tab w:pos="567" w:val="left"/>
        </w:tabs>
        <w:jc w:val="both"/>
        <w:rPr>
          <w:rFonts w:eastAsia="Arial Unicode MS"/>
          <w:lang w:eastAsia="en-US"/>
        </w:rPr>
      </w:pPr>
      <w:r>
        <w:rPr>
          <w:rFonts w:eastAsia="Arial Unicode MS"/>
          <w:lang w:eastAsia="en-US"/>
        </w:rPr>
        <w:t xml:space="preserve">     </w:t>
      </w:r>
      <w:r w:rsidR="0049314D" w:rsidRPr="0049314D">
        <w:rPr>
          <w:rFonts w:eastAsia="Arial Unicode MS"/>
          <w:lang w:eastAsia="en-US"/>
        </w:rPr>
        <w:t>OIB 98309510309</w:t>
      </w:r>
      <w:r w:rsidR="00546008">
        <w:rPr>
          <w:rFonts w:eastAsia="Arial Unicode MS"/>
          <w:lang w:eastAsia="en-US"/>
        </w:rPr>
        <w:t>………</w:t>
      </w:r>
      <w:r w:rsidR="00CA5A8D">
        <w:rPr>
          <w:rFonts w:eastAsia="Arial Unicode MS"/>
          <w:lang w:eastAsia="en-US"/>
        </w:rPr>
        <w:t>…….</w:t>
      </w:r>
      <w:r w:rsidR="00546008">
        <w:rPr>
          <w:rFonts w:eastAsia="Arial Unicode MS"/>
          <w:lang w:eastAsia="en-US"/>
        </w:rPr>
        <w:t>………………………………………</w:t>
      </w:r>
      <w:r w:rsidR="00CA5A8D">
        <w:rPr>
          <w:rFonts w:eastAsia="Arial Unicode MS"/>
          <w:lang w:eastAsia="en-US"/>
        </w:rPr>
        <w:t>.</w:t>
      </w:r>
      <w:r w:rsidR="00546008">
        <w:rPr>
          <w:rFonts w:eastAsia="Arial Unicode MS"/>
          <w:lang w:eastAsia="en-US"/>
        </w:rPr>
        <w:t>…..…</w:t>
      </w:r>
      <w:r>
        <w:rPr>
          <w:rFonts w:eastAsia="Arial Unicode MS"/>
          <w:lang w:eastAsia="en-US"/>
        </w:rPr>
        <w:t>.</w:t>
      </w:r>
      <w:r w:rsidR="0049314D" w:rsidRPr="0049314D">
        <w:rPr>
          <w:rFonts w:eastAsia="Arial Unicode MS"/>
          <w:lang w:eastAsia="en-US"/>
        </w:rPr>
        <w:t>197.000,00</w:t>
      </w:r>
      <w:r w:rsidR="0049314D">
        <w:rPr>
          <w:rFonts w:eastAsia="Arial Unicode MS"/>
          <w:lang w:eastAsia="en-US"/>
        </w:rPr>
        <w:t xml:space="preserve"> kn</w:t>
      </w:r>
    </w:p>
    <w:p w:rsidRDefault="00CB5EA3" w:rsidP="00546008" w:rsidR="0049314D">
      <w:pPr>
        <w:tabs>
          <w:tab w:pos="567" w:val="left"/>
        </w:tabs>
        <w:spacing w:before="100"/>
        <w:jc w:val="both"/>
        <w:rPr>
          <w:rFonts w:eastAsia="Arial Unicode MS"/>
          <w:lang w:eastAsia="en-US"/>
        </w:rPr>
      </w:pPr>
      <w:r>
        <w:rPr>
          <w:rFonts w:eastAsia="Arial Unicode MS"/>
          <w:lang w:eastAsia="en-US"/>
        </w:rPr>
        <w:t xml:space="preserve">  </w:t>
      </w:r>
      <w:r w:rsidR="0049314D" w:rsidRPr="0049314D">
        <w:rPr>
          <w:rFonts w:eastAsia="Arial Unicode MS"/>
          <w:lang w:eastAsia="en-US"/>
        </w:rPr>
        <w:t>4.</w:t>
      </w:r>
      <w:r>
        <w:rPr>
          <w:rFonts w:eastAsia="Arial Unicode MS"/>
          <w:lang w:eastAsia="en-US"/>
        </w:rPr>
        <w:t xml:space="preserve"> </w:t>
      </w:r>
      <w:r w:rsidR="0049314D" w:rsidRPr="0049314D">
        <w:rPr>
          <w:rFonts w:eastAsia="Arial Unicode MS"/>
          <w:lang w:eastAsia="en-US"/>
        </w:rPr>
        <w:t>Baković Marko OIB 05569494546</w:t>
      </w:r>
      <w:r w:rsidR="00546008">
        <w:rPr>
          <w:rFonts w:eastAsia="Arial Unicode MS"/>
          <w:lang w:eastAsia="en-US"/>
        </w:rPr>
        <w:t>……………………………………………..</w:t>
      </w:r>
      <w:r w:rsidR="0049314D" w:rsidRPr="0049314D">
        <w:rPr>
          <w:rFonts w:eastAsia="Arial Unicode MS"/>
          <w:lang w:eastAsia="en-US"/>
        </w:rPr>
        <w:t>3.200,00</w:t>
      </w:r>
      <w:r w:rsidR="0049314D">
        <w:rPr>
          <w:rFonts w:eastAsia="Arial Unicode MS"/>
          <w:lang w:eastAsia="en-US"/>
        </w:rPr>
        <w:t xml:space="preserve"> kn</w:t>
      </w:r>
    </w:p>
    <w:p w:rsidRDefault="00546008" w:rsidP="00546008" w:rsidR="0049314D">
      <w:pPr>
        <w:tabs>
          <w:tab w:pos="567" w:val="left"/>
        </w:tabs>
        <w:spacing w:before="100"/>
        <w:jc w:val="both"/>
        <w:rPr>
          <w:rFonts w:eastAsia="Arial Unicode MS"/>
          <w:lang w:eastAsia="en-US"/>
        </w:rPr>
      </w:pPr>
      <w:r>
        <w:rPr>
          <w:rFonts w:eastAsia="Arial Unicode MS"/>
          <w:lang w:eastAsia="en-US"/>
        </w:rPr>
        <w:t xml:space="preserve">  5. </w:t>
      </w:r>
      <w:r w:rsidR="0049314D" w:rsidRPr="0049314D">
        <w:rPr>
          <w:rFonts w:eastAsia="Arial Unicode MS"/>
          <w:lang w:eastAsia="en-US"/>
        </w:rPr>
        <w:t>Baković Nada OIB 16994220173</w:t>
      </w:r>
      <w:r>
        <w:rPr>
          <w:rFonts w:eastAsia="Arial Unicode MS"/>
          <w:lang w:eastAsia="en-US"/>
        </w:rPr>
        <w:t>………………………………………………</w:t>
      </w:r>
      <w:r w:rsidR="0049314D" w:rsidRPr="0049314D">
        <w:rPr>
          <w:rFonts w:eastAsia="Arial Unicode MS"/>
          <w:lang w:eastAsia="en-US"/>
        </w:rPr>
        <w:t>3.200,00</w:t>
      </w:r>
      <w:r w:rsidR="0049314D">
        <w:rPr>
          <w:rFonts w:eastAsia="Arial Unicode MS"/>
          <w:lang w:eastAsia="en-US"/>
        </w:rPr>
        <w:t xml:space="preserve"> kn</w:t>
      </w:r>
    </w:p>
    <w:p w:rsidRDefault="00546008" w:rsidP="00546008" w:rsidR="0049314D" w:rsidRPr="0049314D">
      <w:pPr>
        <w:tabs>
          <w:tab w:pos="567" w:val="left"/>
        </w:tabs>
        <w:spacing w:before="100"/>
        <w:jc w:val="both"/>
        <w:rPr>
          <w:rFonts w:eastAsia="Arial Unicode MS"/>
          <w:lang w:eastAsia="en-US"/>
        </w:rPr>
      </w:pPr>
      <w:r>
        <w:rPr>
          <w:rFonts w:eastAsia="Arial Unicode MS"/>
          <w:lang w:eastAsia="en-US"/>
        </w:rPr>
        <w:t xml:space="preserve">  6. </w:t>
      </w:r>
      <w:r w:rsidR="0049314D" w:rsidRPr="0049314D">
        <w:rPr>
          <w:rFonts w:eastAsia="Arial Unicode MS"/>
          <w:lang w:eastAsia="en-US"/>
        </w:rPr>
        <w:t>Banovac Srđanka OIB 50974371502</w:t>
      </w:r>
      <w:r>
        <w:rPr>
          <w:rFonts w:eastAsia="Arial Unicode MS"/>
          <w:lang w:eastAsia="en-US"/>
        </w:rPr>
        <w:t>…………………………………………...</w:t>
      </w:r>
      <w:r w:rsidR="0049314D" w:rsidRPr="0049314D">
        <w:rPr>
          <w:rFonts w:eastAsia="Arial Unicode MS"/>
          <w:lang w:eastAsia="en-US"/>
        </w:rPr>
        <w:t>3.200,00</w:t>
      </w:r>
      <w:r w:rsidR="0049314D">
        <w:rPr>
          <w:rFonts w:eastAsia="Arial Unicode MS"/>
          <w:lang w:eastAsia="en-US"/>
        </w:rPr>
        <w:t xml:space="preserve"> kn</w:t>
      </w:r>
    </w:p>
    <w:p w:rsidRDefault="00546008" w:rsidP="00546008" w:rsidR="0049314D" w:rsidRPr="0049314D">
      <w:pPr>
        <w:tabs>
          <w:tab w:pos="567" w:val="left"/>
        </w:tabs>
        <w:spacing w:before="100"/>
        <w:jc w:val="both"/>
        <w:rPr>
          <w:rFonts w:eastAsia="Arial Unicode MS"/>
          <w:lang w:eastAsia="en-US"/>
        </w:rPr>
      </w:pPr>
      <w:r>
        <w:rPr>
          <w:rFonts w:eastAsia="Arial Unicode MS"/>
          <w:lang w:eastAsia="en-US"/>
        </w:rPr>
        <w:t xml:space="preserve">  7. </w:t>
      </w:r>
      <w:r w:rsidR="0049314D" w:rsidRPr="0049314D">
        <w:rPr>
          <w:rFonts w:eastAsia="Arial Unicode MS"/>
          <w:lang w:eastAsia="en-US"/>
        </w:rPr>
        <w:t>Blažević Hrvoje OIB 12287964630</w:t>
      </w:r>
      <w:r>
        <w:rPr>
          <w:rFonts w:eastAsia="Arial Unicode MS"/>
          <w:lang w:eastAsia="en-US"/>
        </w:rPr>
        <w:t>…………………………………………….</w:t>
      </w:r>
      <w:r w:rsidR="0049314D" w:rsidRPr="0049314D">
        <w:rPr>
          <w:rFonts w:eastAsia="Arial Unicode MS"/>
          <w:lang w:eastAsia="en-US"/>
        </w:rPr>
        <w:t>3.200,00</w:t>
      </w:r>
      <w:r w:rsidR="0049314D">
        <w:rPr>
          <w:rFonts w:eastAsia="Arial Unicode MS"/>
          <w:lang w:eastAsia="en-US"/>
        </w:rPr>
        <w:t xml:space="preserve"> kn</w:t>
      </w:r>
    </w:p>
    <w:p w:rsidRDefault="00546008" w:rsidP="00546008" w:rsidR="0049314D" w:rsidRPr="0049314D">
      <w:pPr>
        <w:tabs>
          <w:tab w:pos="567" w:val="left"/>
        </w:tabs>
        <w:spacing w:before="100"/>
        <w:jc w:val="both"/>
        <w:rPr>
          <w:rFonts w:eastAsia="Arial Unicode MS"/>
          <w:lang w:eastAsia="en-US"/>
        </w:rPr>
      </w:pPr>
      <w:r>
        <w:rPr>
          <w:rFonts w:eastAsia="Arial Unicode MS"/>
          <w:lang w:eastAsia="en-US"/>
        </w:rPr>
        <w:t xml:space="preserve">  8. </w:t>
      </w:r>
      <w:r w:rsidR="0049314D" w:rsidRPr="0049314D">
        <w:rPr>
          <w:rFonts w:eastAsia="Arial Unicode MS"/>
          <w:lang w:eastAsia="en-US"/>
        </w:rPr>
        <w:t>Bojčić Damir OIB 41258960204</w:t>
      </w:r>
      <w:r w:rsidR="0049314D" w:rsidRPr="0049314D">
        <w:rPr>
          <w:rFonts w:eastAsia="Arial Unicode MS"/>
          <w:lang w:eastAsia="en-US"/>
        </w:rPr>
        <w:tab/>
      </w:r>
      <w:r>
        <w:rPr>
          <w:rFonts w:eastAsia="Arial Unicode MS"/>
          <w:lang w:eastAsia="en-US"/>
        </w:rPr>
        <w:t>……………………………………………….</w:t>
      </w:r>
      <w:r w:rsidR="0049314D" w:rsidRPr="0049314D">
        <w:rPr>
          <w:rFonts w:eastAsia="Arial Unicode MS"/>
          <w:lang w:eastAsia="en-US"/>
        </w:rPr>
        <w:t>3.200,00</w:t>
      </w:r>
      <w:r w:rsidR="0049314D">
        <w:rPr>
          <w:rFonts w:eastAsia="Arial Unicode MS"/>
          <w:lang w:eastAsia="en-US"/>
        </w:rPr>
        <w:t xml:space="preserve"> kn</w:t>
      </w:r>
    </w:p>
    <w:p w:rsidRDefault="00546008" w:rsidP="00546008" w:rsidR="0049314D" w:rsidRPr="0049314D">
      <w:pPr>
        <w:tabs>
          <w:tab w:pos="567" w:val="left"/>
        </w:tabs>
        <w:spacing w:before="100"/>
        <w:jc w:val="both"/>
        <w:rPr>
          <w:rFonts w:eastAsia="Arial Unicode MS"/>
          <w:lang w:eastAsia="en-US"/>
        </w:rPr>
      </w:pPr>
      <w:r>
        <w:rPr>
          <w:rFonts w:eastAsia="Arial Unicode MS"/>
          <w:lang w:eastAsia="en-US"/>
        </w:rPr>
        <w:t xml:space="preserve">  9. </w:t>
      </w:r>
      <w:r w:rsidR="0049314D" w:rsidRPr="0049314D">
        <w:rPr>
          <w:rFonts w:eastAsia="Arial Unicode MS"/>
          <w:lang w:eastAsia="en-US"/>
        </w:rPr>
        <w:t>Bojčić Željko OIB 09290103448</w:t>
      </w:r>
      <w:r>
        <w:rPr>
          <w:rFonts w:eastAsia="Arial Unicode MS"/>
          <w:lang w:eastAsia="en-US"/>
        </w:rPr>
        <w:t>……………………………………………….</w:t>
      </w:r>
      <w:r w:rsidR="0049314D" w:rsidRPr="0049314D">
        <w:rPr>
          <w:rFonts w:eastAsia="Arial Unicode MS"/>
          <w:lang w:eastAsia="en-US"/>
        </w:rPr>
        <w:t>3.200,00</w:t>
      </w:r>
      <w:r w:rsidR="0049314D">
        <w:rPr>
          <w:rFonts w:eastAsia="Arial Unicode MS"/>
          <w:lang w:eastAsia="en-US"/>
        </w:rPr>
        <w:t xml:space="preserve"> kn</w:t>
      </w:r>
    </w:p>
    <w:p w:rsidRDefault="00546008" w:rsidP="00546008" w:rsidR="0049314D" w:rsidRPr="0049314D">
      <w:pPr>
        <w:tabs>
          <w:tab w:pos="567" w:val="left"/>
        </w:tabs>
        <w:spacing w:before="100"/>
        <w:jc w:val="both"/>
        <w:rPr>
          <w:rFonts w:eastAsia="Arial Unicode MS"/>
          <w:lang w:eastAsia="en-US"/>
        </w:rPr>
      </w:pPr>
      <w:r>
        <w:rPr>
          <w:rFonts w:eastAsia="Arial Unicode MS"/>
          <w:lang w:eastAsia="en-US"/>
        </w:rPr>
        <w:t xml:space="preserve">10. </w:t>
      </w:r>
      <w:r w:rsidR="0049314D" w:rsidRPr="0049314D">
        <w:rPr>
          <w:rFonts w:eastAsia="Arial Unicode MS"/>
          <w:lang w:eastAsia="en-US"/>
        </w:rPr>
        <w:t>Budiša Miranda OIB 35557811513</w:t>
      </w:r>
      <w:r>
        <w:rPr>
          <w:rFonts w:eastAsia="Arial Unicode MS"/>
          <w:lang w:eastAsia="en-US"/>
        </w:rPr>
        <w:t>…………………………………………….</w:t>
      </w:r>
      <w:r w:rsidR="0049314D" w:rsidRPr="0049314D">
        <w:rPr>
          <w:rFonts w:eastAsia="Arial Unicode MS"/>
          <w:lang w:eastAsia="en-US"/>
        </w:rPr>
        <w:t>3.200,00</w:t>
      </w:r>
      <w:r w:rsidR="0049314D">
        <w:rPr>
          <w:rFonts w:eastAsia="Arial Unicode MS"/>
          <w:lang w:eastAsia="en-US"/>
        </w:rPr>
        <w:t xml:space="preserve"> kn</w:t>
      </w:r>
    </w:p>
    <w:p w:rsidRDefault="00546008" w:rsidP="00546008" w:rsidR="0049314D" w:rsidRPr="0049314D">
      <w:pPr>
        <w:tabs>
          <w:tab w:pos="567" w:val="left"/>
        </w:tabs>
        <w:spacing w:before="100"/>
        <w:jc w:val="both"/>
        <w:rPr>
          <w:rFonts w:eastAsia="Arial Unicode MS"/>
          <w:lang w:eastAsia="en-US"/>
        </w:rPr>
      </w:pPr>
      <w:r>
        <w:rPr>
          <w:rFonts w:eastAsia="Arial Unicode MS"/>
          <w:lang w:eastAsia="en-US"/>
        </w:rPr>
        <w:t xml:space="preserve">11. </w:t>
      </w:r>
      <w:r w:rsidR="0049314D" w:rsidRPr="0049314D">
        <w:rPr>
          <w:rFonts w:eastAsia="Arial Unicode MS"/>
          <w:lang w:eastAsia="en-US"/>
        </w:rPr>
        <w:t>Burić Marina OIB 93570683955</w:t>
      </w:r>
      <w:r>
        <w:rPr>
          <w:rFonts w:eastAsia="Arial Unicode MS"/>
          <w:lang w:eastAsia="en-US"/>
        </w:rPr>
        <w:t>……………………………………………….</w:t>
      </w:r>
      <w:r w:rsidR="0049314D" w:rsidRPr="0049314D">
        <w:rPr>
          <w:rFonts w:eastAsia="Arial Unicode MS"/>
          <w:lang w:eastAsia="en-US"/>
        </w:rPr>
        <w:t>4.574,80</w:t>
      </w:r>
      <w:r w:rsidR="0049314D">
        <w:rPr>
          <w:rFonts w:eastAsia="Arial Unicode MS"/>
          <w:lang w:eastAsia="en-US"/>
        </w:rPr>
        <w:t xml:space="preserve"> kn</w:t>
      </w:r>
    </w:p>
    <w:p w:rsidRDefault="00546008" w:rsidP="00546008" w:rsidR="0049314D" w:rsidRPr="0049314D">
      <w:pPr>
        <w:tabs>
          <w:tab w:pos="567" w:val="left"/>
        </w:tabs>
        <w:spacing w:before="100"/>
        <w:jc w:val="both"/>
        <w:rPr>
          <w:rFonts w:eastAsia="Arial Unicode MS"/>
          <w:lang w:eastAsia="en-US"/>
        </w:rPr>
      </w:pPr>
      <w:r>
        <w:rPr>
          <w:rFonts w:eastAsia="Arial Unicode MS"/>
          <w:lang w:eastAsia="en-US"/>
        </w:rPr>
        <w:t xml:space="preserve">12. </w:t>
      </w:r>
      <w:r w:rsidR="0049314D" w:rsidRPr="0049314D">
        <w:rPr>
          <w:rFonts w:eastAsia="Arial Unicode MS"/>
          <w:lang w:eastAsia="en-US"/>
        </w:rPr>
        <w:t>Čenak-Lojić Silva OIB 21589065823</w:t>
      </w:r>
      <w:r>
        <w:rPr>
          <w:rFonts w:eastAsia="Arial Unicode MS"/>
          <w:lang w:eastAsia="en-US"/>
        </w:rPr>
        <w:t>…………………………………………..</w:t>
      </w:r>
      <w:r w:rsidR="0049314D" w:rsidRPr="0049314D">
        <w:rPr>
          <w:rFonts w:eastAsia="Arial Unicode MS"/>
          <w:lang w:eastAsia="en-US"/>
        </w:rPr>
        <w:t>3.200,00</w:t>
      </w:r>
      <w:r w:rsidR="0049314D">
        <w:rPr>
          <w:rFonts w:eastAsia="Arial Unicode MS"/>
          <w:lang w:eastAsia="en-US"/>
        </w:rPr>
        <w:t xml:space="preserve"> kn</w:t>
      </w:r>
    </w:p>
    <w:p w:rsidRDefault="00546008" w:rsidP="00546008" w:rsidR="0049314D" w:rsidRPr="0049314D">
      <w:pPr>
        <w:tabs>
          <w:tab w:pos="567" w:val="left"/>
        </w:tabs>
        <w:spacing w:before="100"/>
        <w:jc w:val="both"/>
        <w:rPr>
          <w:rFonts w:eastAsia="Arial Unicode MS"/>
          <w:lang w:eastAsia="en-US"/>
        </w:rPr>
      </w:pPr>
      <w:r>
        <w:rPr>
          <w:rFonts w:eastAsia="Arial Unicode MS"/>
          <w:lang w:eastAsia="en-US"/>
        </w:rPr>
        <w:t xml:space="preserve">13. </w:t>
      </w:r>
      <w:r w:rsidR="0049314D" w:rsidRPr="0049314D">
        <w:rPr>
          <w:rFonts w:eastAsia="Arial Unicode MS"/>
          <w:lang w:eastAsia="en-US"/>
        </w:rPr>
        <w:t>Grubišić Nikola OIB 97693442104</w:t>
      </w:r>
      <w:r>
        <w:rPr>
          <w:rFonts w:eastAsia="Arial Unicode MS"/>
          <w:lang w:eastAsia="en-US"/>
        </w:rPr>
        <w:t>…………………………………………….</w:t>
      </w:r>
      <w:r w:rsidR="0049314D" w:rsidRPr="0049314D">
        <w:rPr>
          <w:rFonts w:eastAsia="Arial Unicode MS"/>
          <w:lang w:eastAsia="en-US"/>
        </w:rPr>
        <w:t>3.200,00</w:t>
      </w:r>
      <w:r w:rsidR="0049314D">
        <w:rPr>
          <w:rFonts w:eastAsia="Arial Unicode MS"/>
          <w:lang w:eastAsia="en-US"/>
        </w:rPr>
        <w:t xml:space="preserve"> kn</w:t>
      </w:r>
    </w:p>
    <w:p w:rsidRDefault="00546008" w:rsidP="00546008" w:rsidR="0049314D" w:rsidRPr="0049314D">
      <w:pPr>
        <w:tabs>
          <w:tab w:pos="567" w:val="left"/>
        </w:tabs>
        <w:spacing w:before="100"/>
        <w:jc w:val="both"/>
        <w:rPr>
          <w:rFonts w:eastAsia="Arial Unicode MS"/>
          <w:lang w:eastAsia="en-US"/>
        </w:rPr>
      </w:pPr>
      <w:r>
        <w:rPr>
          <w:rFonts w:eastAsia="Arial Unicode MS"/>
          <w:lang w:eastAsia="en-US"/>
        </w:rPr>
        <w:lastRenderedPageBreak/>
        <w:t xml:space="preserve">14. </w:t>
      </w:r>
      <w:r w:rsidR="0049314D" w:rsidRPr="0049314D">
        <w:rPr>
          <w:rFonts w:eastAsia="Arial Unicode MS"/>
          <w:lang w:eastAsia="en-US"/>
        </w:rPr>
        <w:t>Grubišić Sanja OIB 26638303946</w:t>
      </w:r>
      <w:r>
        <w:rPr>
          <w:rFonts w:eastAsia="Arial Unicode MS"/>
          <w:lang w:eastAsia="en-US"/>
        </w:rPr>
        <w:t>……………………………………………...</w:t>
      </w:r>
      <w:r w:rsidR="0049314D" w:rsidRPr="0049314D">
        <w:rPr>
          <w:rFonts w:eastAsia="Arial Unicode MS"/>
          <w:lang w:eastAsia="en-US"/>
        </w:rPr>
        <w:t>1.000,00</w:t>
      </w:r>
      <w:r w:rsidR="0049314D">
        <w:rPr>
          <w:rFonts w:eastAsia="Arial Unicode MS"/>
          <w:lang w:eastAsia="en-US"/>
        </w:rPr>
        <w:t xml:space="preserve"> kn</w:t>
      </w:r>
    </w:p>
    <w:p w:rsidRDefault="0002255B" w:rsidP="00546008" w:rsidR="0049314D">
      <w:pPr>
        <w:tabs>
          <w:tab w:pos="567" w:val="left"/>
        </w:tabs>
        <w:spacing w:before="100"/>
        <w:jc w:val="both"/>
        <w:rPr>
          <w:rFonts w:eastAsia="Arial Unicode MS"/>
          <w:lang w:eastAsia="en-US"/>
        </w:rPr>
      </w:pPr>
      <w:r>
        <w:rPr>
          <w:rFonts w:eastAsia="Arial Unicode MS"/>
          <w:lang w:eastAsia="en-US"/>
        </w:rPr>
        <w:t xml:space="preserve">15. </w:t>
      </w:r>
      <w:r w:rsidR="0049314D" w:rsidRPr="0049314D">
        <w:rPr>
          <w:rFonts w:eastAsia="Arial Unicode MS"/>
          <w:lang w:eastAsia="en-US"/>
        </w:rPr>
        <w:t>Duvančić Marija OIB 22739898593</w:t>
      </w:r>
      <w:r>
        <w:rPr>
          <w:rFonts w:eastAsia="Arial Unicode MS"/>
          <w:lang w:eastAsia="en-US"/>
        </w:rPr>
        <w:t>……………………………</w:t>
      </w:r>
      <w:r w:rsidR="007B215F">
        <w:rPr>
          <w:rFonts w:eastAsia="Arial Unicode MS"/>
          <w:lang w:eastAsia="en-US"/>
        </w:rPr>
        <w:t>...</w:t>
      </w:r>
      <w:r>
        <w:rPr>
          <w:rFonts w:eastAsia="Arial Unicode MS"/>
          <w:lang w:eastAsia="en-US"/>
        </w:rPr>
        <w:t>…………….</w:t>
      </w:r>
      <w:r w:rsidR="0049314D" w:rsidRPr="0049314D">
        <w:rPr>
          <w:rFonts w:eastAsia="Arial Unicode MS"/>
          <w:lang w:eastAsia="en-US"/>
        </w:rPr>
        <w:t>3.200,00</w:t>
      </w:r>
      <w:r w:rsidR="0049314D">
        <w:rPr>
          <w:rFonts w:eastAsia="Arial Unicode MS"/>
          <w:lang w:eastAsia="en-US"/>
        </w:rPr>
        <w:t xml:space="preserve"> kn</w:t>
      </w:r>
    </w:p>
    <w:p w:rsidRDefault="007B215F" w:rsidP="00546008" w:rsidR="0049314D" w:rsidRPr="0049314D">
      <w:pPr>
        <w:tabs>
          <w:tab w:pos="567" w:val="left"/>
        </w:tabs>
        <w:spacing w:before="100"/>
        <w:jc w:val="both"/>
        <w:rPr>
          <w:rFonts w:eastAsia="Arial Unicode MS"/>
          <w:lang w:eastAsia="en-US"/>
        </w:rPr>
      </w:pPr>
      <w:r>
        <w:rPr>
          <w:rFonts w:eastAsia="Arial Unicode MS"/>
          <w:lang w:eastAsia="en-US"/>
        </w:rPr>
        <w:t xml:space="preserve">16. </w:t>
      </w:r>
      <w:r w:rsidR="0049314D" w:rsidRPr="0049314D">
        <w:rPr>
          <w:rFonts w:eastAsia="Arial Unicode MS"/>
          <w:lang w:eastAsia="en-US"/>
        </w:rPr>
        <w:t>Duvančić Stanko OIB 41476060687</w:t>
      </w:r>
      <w:r>
        <w:rPr>
          <w:rFonts w:eastAsia="Arial Unicode MS"/>
          <w:lang w:eastAsia="en-US"/>
        </w:rPr>
        <w:t>……………………………..…………….</w:t>
      </w:r>
      <w:r w:rsidR="0049314D" w:rsidRPr="0049314D">
        <w:rPr>
          <w:rFonts w:eastAsia="Arial Unicode MS"/>
          <w:lang w:eastAsia="en-US"/>
        </w:rPr>
        <w:t>3.200,00</w:t>
      </w:r>
      <w:r w:rsidR="0049314D">
        <w:rPr>
          <w:rFonts w:eastAsia="Arial Unicode MS"/>
          <w:lang w:eastAsia="en-US"/>
        </w:rPr>
        <w:t xml:space="preserve"> kn</w:t>
      </w:r>
    </w:p>
    <w:p w:rsidRDefault="007B215F" w:rsidP="00546008" w:rsidR="0049314D" w:rsidRPr="0049314D">
      <w:pPr>
        <w:tabs>
          <w:tab w:pos="567" w:val="left"/>
        </w:tabs>
        <w:spacing w:before="100"/>
        <w:jc w:val="both"/>
        <w:rPr>
          <w:rFonts w:eastAsia="Arial Unicode MS"/>
          <w:lang w:eastAsia="en-US"/>
        </w:rPr>
      </w:pPr>
      <w:r>
        <w:rPr>
          <w:rFonts w:eastAsia="Arial Unicode MS"/>
          <w:lang w:eastAsia="en-US"/>
        </w:rPr>
        <w:t xml:space="preserve">17. </w:t>
      </w:r>
      <w:r w:rsidR="0049314D" w:rsidRPr="0049314D">
        <w:rPr>
          <w:rFonts w:eastAsia="Arial Unicode MS"/>
          <w:lang w:eastAsia="en-US"/>
        </w:rPr>
        <w:t>Hajder Ivica OIB 67907347725</w:t>
      </w:r>
      <w:r>
        <w:rPr>
          <w:rFonts w:eastAsia="Arial Unicode MS"/>
          <w:lang w:eastAsia="en-US"/>
        </w:rPr>
        <w:t>…………………………………..…………….</w:t>
      </w:r>
      <w:r w:rsidR="0049314D" w:rsidRPr="0049314D">
        <w:rPr>
          <w:rFonts w:eastAsia="Arial Unicode MS"/>
          <w:lang w:eastAsia="en-US"/>
        </w:rPr>
        <w:t>3.200,00</w:t>
      </w:r>
      <w:r w:rsidR="0049314D">
        <w:rPr>
          <w:rFonts w:eastAsia="Arial Unicode MS"/>
          <w:lang w:eastAsia="en-US"/>
        </w:rPr>
        <w:t xml:space="preserve"> kn</w:t>
      </w:r>
    </w:p>
    <w:p w:rsidRDefault="007B215F" w:rsidP="00546008" w:rsidR="0049314D" w:rsidRPr="0049314D">
      <w:pPr>
        <w:tabs>
          <w:tab w:pos="567" w:val="left"/>
        </w:tabs>
        <w:spacing w:before="100"/>
        <w:jc w:val="both"/>
        <w:rPr>
          <w:rFonts w:eastAsia="Arial Unicode MS"/>
          <w:lang w:eastAsia="en-US"/>
        </w:rPr>
      </w:pPr>
      <w:r>
        <w:rPr>
          <w:rFonts w:eastAsia="Arial Unicode MS"/>
          <w:lang w:eastAsia="en-US"/>
        </w:rPr>
        <w:t xml:space="preserve">18. </w:t>
      </w:r>
      <w:r w:rsidR="0049314D" w:rsidRPr="0049314D">
        <w:rPr>
          <w:rFonts w:eastAsia="Arial Unicode MS"/>
          <w:lang w:eastAsia="en-US"/>
        </w:rPr>
        <w:t>Hajder Željko OIB 70330715284</w:t>
      </w:r>
      <w:r>
        <w:rPr>
          <w:rFonts w:eastAsia="Arial Unicode MS"/>
          <w:lang w:eastAsia="en-US"/>
        </w:rPr>
        <w:t>………………………………………………</w:t>
      </w:r>
      <w:r w:rsidR="0049314D" w:rsidRPr="0049314D">
        <w:rPr>
          <w:rFonts w:eastAsia="Arial Unicode MS"/>
          <w:lang w:eastAsia="en-US"/>
        </w:rPr>
        <w:t>3.200,00</w:t>
      </w:r>
      <w:r w:rsidR="0049314D">
        <w:rPr>
          <w:rFonts w:eastAsia="Arial Unicode MS"/>
          <w:lang w:eastAsia="en-US"/>
        </w:rPr>
        <w:t xml:space="preserve"> kn</w:t>
      </w:r>
    </w:p>
    <w:p w:rsidRDefault="007B215F" w:rsidP="00546008" w:rsidR="0049314D" w:rsidRPr="0049314D">
      <w:pPr>
        <w:tabs>
          <w:tab w:pos="567" w:val="left"/>
        </w:tabs>
        <w:spacing w:before="100"/>
        <w:jc w:val="both"/>
        <w:rPr>
          <w:rFonts w:eastAsia="Arial Unicode MS"/>
          <w:lang w:eastAsia="en-US"/>
        </w:rPr>
      </w:pPr>
      <w:r>
        <w:rPr>
          <w:rFonts w:eastAsia="Arial Unicode MS"/>
          <w:lang w:eastAsia="en-US"/>
        </w:rPr>
        <w:t xml:space="preserve">19. </w:t>
      </w:r>
      <w:r w:rsidR="0049314D" w:rsidRPr="0049314D">
        <w:rPr>
          <w:rFonts w:eastAsia="Arial Unicode MS"/>
          <w:lang w:eastAsia="en-US"/>
        </w:rPr>
        <w:t>Ikica Mira OIB 11849010850</w:t>
      </w:r>
      <w:r>
        <w:rPr>
          <w:rFonts w:eastAsia="Arial Unicode MS"/>
          <w:lang w:eastAsia="en-US"/>
        </w:rPr>
        <w:t>…………………………………………………..</w:t>
      </w:r>
      <w:r w:rsidR="0049314D" w:rsidRPr="0049314D">
        <w:rPr>
          <w:rFonts w:eastAsia="Arial Unicode MS"/>
          <w:lang w:eastAsia="en-US"/>
        </w:rPr>
        <w:t>3.200,00</w:t>
      </w:r>
      <w:r w:rsidR="0049314D">
        <w:rPr>
          <w:rFonts w:eastAsia="Arial Unicode MS"/>
          <w:lang w:eastAsia="en-US"/>
        </w:rPr>
        <w:t xml:space="preserve"> kn</w:t>
      </w:r>
    </w:p>
    <w:p w:rsidRDefault="007B215F" w:rsidP="00546008" w:rsidR="0049314D">
      <w:pPr>
        <w:tabs>
          <w:tab w:pos="567" w:val="left"/>
        </w:tabs>
        <w:spacing w:before="100"/>
        <w:jc w:val="both"/>
        <w:rPr>
          <w:rFonts w:eastAsia="Arial Unicode MS"/>
          <w:lang w:eastAsia="en-US"/>
        </w:rPr>
      </w:pPr>
      <w:r>
        <w:rPr>
          <w:rFonts w:eastAsia="Arial Unicode MS"/>
          <w:lang w:eastAsia="en-US"/>
        </w:rPr>
        <w:t xml:space="preserve">20. </w:t>
      </w:r>
      <w:r w:rsidR="0049314D" w:rsidRPr="0049314D">
        <w:rPr>
          <w:rFonts w:eastAsia="Arial Unicode MS"/>
          <w:lang w:eastAsia="en-US"/>
        </w:rPr>
        <w:t>Kašić Suzana OIB 59974477956</w:t>
      </w:r>
      <w:r>
        <w:rPr>
          <w:rFonts w:eastAsia="Arial Unicode MS"/>
          <w:lang w:eastAsia="en-US"/>
        </w:rPr>
        <w:t>……………………………………………….</w:t>
      </w:r>
      <w:r w:rsidR="0049314D" w:rsidRPr="0049314D">
        <w:rPr>
          <w:rFonts w:eastAsia="Arial Unicode MS"/>
          <w:lang w:eastAsia="en-US"/>
        </w:rPr>
        <w:t>3.200,00</w:t>
      </w:r>
      <w:r w:rsidR="0049314D">
        <w:rPr>
          <w:rFonts w:eastAsia="Arial Unicode MS"/>
          <w:lang w:eastAsia="en-US"/>
        </w:rPr>
        <w:t xml:space="preserve"> kn</w:t>
      </w:r>
    </w:p>
    <w:p w:rsidRDefault="007B215F" w:rsidP="00546008" w:rsidR="0049314D">
      <w:pPr>
        <w:tabs>
          <w:tab w:pos="567" w:val="left"/>
        </w:tabs>
        <w:spacing w:before="100"/>
        <w:jc w:val="both"/>
        <w:rPr>
          <w:rFonts w:eastAsia="Arial Unicode MS"/>
          <w:lang w:eastAsia="en-US"/>
        </w:rPr>
      </w:pPr>
      <w:r>
        <w:rPr>
          <w:rFonts w:eastAsia="Arial Unicode MS"/>
          <w:lang w:eastAsia="en-US"/>
        </w:rPr>
        <w:t xml:space="preserve">21. </w:t>
      </w:r>
      <w:r w:rsidR="0049314D" w:rsidRPr="0049314D">
        <w:rPr>
          <w:rFonts w:eastAsia="Arial Unicode MS"/>
          <w:lang w:eastAsia="en-US"/>
        </w:rPr>
        <w:t>Lojić Marko OIB 38337274260</w:t>
      </w:r>
      <w:r>
        <w:rPr>
          <w:rFonts w:eastAsia="Arial Unicode MS"/>
          <w:lang w:eastAsia="en-US"/>
        </w:rPr>
        <w:t>…………………………………………..…….</w:t>
      </w:r>
      <w:r w:rsidR="0049314D" w:rsidRPr="0049314D">
        <w:rPr>
          <w:rFonts w:eastAsia="Arial Unicode MS"/>
          <w:lang w:eastAsia="en-US"/>
        </w:rPr>
        <w:t>3.200,00</w:t>
      </w:r>
      <w:r w:rsidR="0049314D">
        <w:rPr>
          <w:rFonts w:eastAsia="Arial Unicode MS"/>
          <w:lang w:eastAsia="en-US"/>
        </w:rPr>
        <w:t xml:space="preserve"> kn</w:t>
      </w:r>
    </w:p>
    <w:p w:rsidRDefault="007B215F" w:rsidP="00546008" w:rsidR="0049314D" w:rsidRPr="0049314D">
      <w:pPr>
        <w:tabs>
          <w:tab w:pos="567" w:val="left"/>
        </w:tabs>
        <w:spacing w:before="100"/>
        <w:jc w:val="both"/>
        <w:rPr>
          <w:rFonts w:eastAsia="Arial Unicode MS"/>
          <w:lang w:eastAsia="en-US"/>
        </w:rPr>
      </w:pPr>
      <w:r>
        <w:rPr>
          <w:rFonts w:eastAsia="Arial Unicode MS"/>
          <w:lang w:eastAsia="en-US"/>
        </w:rPr>
        <w:t xml:space="preserve">22. </w:t>
      </w:r>
      <w:r w:rsidR="0049314D" w:rsidRPr="0049314D">
        <w:rPr>
          <w:rFonts w:eastAsia="Arial Unicode MS"/>
          <w:lang w:eastAsia="en-US"/>
        </w:rPr>
        <w:t>Lukavac Dejan OIB 85205650926</w:t>
      </w:r>
      <w:r>
        <w:rPr>
          <w:rFonts w:eastAsia="Arial Unicode MS"/>
          <w:lang w:eastAsia="en-US"/>
        </w:rPr>
        <w:t>……………………………………………..</w:t>
      </w:r>
      <w:r w:rsidR="0049314D" w:rsidRPr="0049314D">
        <w:rPr>
          <w:rFonts w:eastAsia="Arial Unicode MS"/>
          <w:lang w:eastAsia="en-US"/>
        </w:rPr>
        <w:t>3.200,00</w:t>
      </w:r>
      <w:r w:rsidR="0049314D">
        <w:rPr>
          <w:rFonts w:eastAsia="Arial Unicode MS"/>
          <w:lang w:eastAsia="en-US"/>
        </w:rPr>
        <w:t xml:space="preserve"> kn</w:t>
      </w:r>
    </w:p>
    <w:p w:rsidRDefault="007B215F" w:rsidP="00546008" w:rsidR="0049314D" w:rsidRPr="0049314D">
      <w:pPr>
        <w:tabs>
          <w:tab w:pos="567" w:val="left"/>
        </w:tabs>
        <w:spacing w:before="100"/>
        <w:jc w:val="both"/>
        <w:rPr>
          <w:rFonts w:eastAsia="Arial Unicode MS"/>
          <w:lang w:eastAsia="en-US"/>
        </w:rPr>
      </w:pPr>
      <w:r>
        <w:rPr>
          <w:rFonts w:eastAsia="Arial Unicode MS"/>
          <w:lang w:eastAsia="en-US"/>
        </w:rPr>
        <w:t xml:space="preserve">23. </w:t>
      </w:r>
      <w:r w:rsidR="0049314D" w:rsidRPr="0049314D">
        <w:rPr>
          <w:rFonts w:eastAsia="Arial Unicode MS"/>
          <w:lang w:eastAsia="en-US"/>
        </w:rPr>
        <w:t>Mamić Marija OIB 82920304679</w:t>
      </w:r>
      <w:r>
        <w:rPr>
          <w:rFonts w:eastAsia="Arial Unicode MS"/>
          <w:lang w:eastAsia="en-US"/>
        </w:rPr>
        <w:t>……………………………..………………..</w:t>
      </w:r>
      <w:r w:rsidR="0049314D" w:rsidRPr="0049314D">
        <w:rPr>
          <w:rFonts w:eastAsia="Arial Unicode MS"/>
          <w:lang w:eastAsia="en-US"/>
        </w:rPr>
        <w:t>3.200,00</w:t>
      </w:r>
      <w:r w:rsidR="0049314D">
        <w:rPr>
          <w:rFonts w:eastAsia="Arial Unicode MS"/>
          <w:lang w:eastAsia="en-US"/>
        </w:rPr>
        <w:t xml:space="preserve"> kn</w:t>
      </w:r>
    </w:p>
    <w:p w:rsidRDefault="007B215F" w:rsidP="00546008" w:rsidR="0049314D" w:rsidRPr="0049314D">
      <w:pPr>
        <w:tabs>
          <w:tab w:pos="567" w:val="left"/>
        </w:tabs>
        <w:spacing w:before="100"/>
        <w:jc w:val="both"/>
        <w:rPr>
          <w:rFonts w:eastAsia="Arial Unicode MS"/>
          <w:lang w:eastAsia="en-US"/>
        </w:rPr>
      </w:pPr>
      <w:r>
        <w:rPr>
          <w:rFonts w:eastAsia="Arial Unicode MS"/>
          <w:lang w:eastAsia="en-US"/>
        </w:rPr>
        <w:t xml:space="preserve">24. </w:t>
      </w:r>
      <w:r w:rsidR="0049314D" w:rsidRPr="0049314D">
        <w:rPr>
          <w:rFonts w:eastAsia="Arial Unicode MS"/>
          <w:lang w:eastAsia="en-US"/>
        </w:rPr>
        <w:t>Marijanović</w:t>
      </w:r>
      <w:r w:rsidR="009C7D12">
        <w:rPr>
          <w:rFonts w:eastAsia="Arial Unicode MS"/>
          <w:lang w:eastAsia="en-US"/>
        </w:rPr>
        <w:t xml:space="preserve"> </w:t>
      </w:r>
      <w:r w:rsidR="0049314D" w:rsidRPr="0049314D">
        <w:rPr>
          <w:rFonts w:eastAsia="Arial Unicode MS"/>
          <w:lang w:eastAsia="en-US"/>
        </w:rPr>
        <w:t>Cvita OIB 33573858243</w:t>
      </w:r>
      <w:r>
        <w:rPr>
          <w:rFonts w:eastAsia="Arial Unicode MS"/>
          <w:lang w:eastAsia="en-US"/>
        </w:rPr>
        <w:t>…………………………………………..</w:t>
      </w:r>
      <w:r w:rsidR="0049314D" w:rsidRPr="0049314D">
        <w:rPr>
          <w:rFonts w:eastAsia="Arial Unicode MS"/>
          <w:lang w:eastAsia="en-US"/>
        </w:rPr>
        <w:t>3.200,00</w:t>
      </w:r>
      <w:r w:rsidR="0049314D">
        <w:rPr>
          <w:rFonts w:eastAsia="Arial Unicode MS"/>
          <w:lang w:eastAsia="en-US"/>
        </w:rPr>
        <w:t xml:space="preserve"> kn</w:t>
      </w:r>
    </w:p>
    <w:p w:rsidRDefault="007B215F" w:rsidP="00546008" w:rsidR="0049314D" w:rsidRPr="0049314D">
      <w:pPr>
        <w:tabs>
          <w:tab w:pos="567" w:val="left"/>
        </w:tabs>
        <w:spacing w:before="100"/>
        <w:jc w:val="both"/>
        <w:rPr>
          <w:rFonts w:eastAsia="Arial Unicode MS"/>
          <w:lang w:eastAsia="en-US"/>
        </w:rPr>
      </w:pPr>
      <w:r>
        <w:rPr>
          <w:rFonts w:eastAsia="Arial Unicode MS"/>
          <w:lang w:eastAsia="en-US"/>
        </w:rPr>
        <w:t xml:space="preserve">25. </w:t>
      </w:r>
      <w:r w:rsidR="0049314D" w:rsidRPr="0049314D">
        <w:rPr>
          <w:rFonts w:eastAsia="Arial Unicode MS"/>
          <w:lang w:eastAsia="en-US"/>
        </w:rPr>
        <w:t>Marijanović Radojka OIB 75956845709</w:t>
      </w:r>
      <w:r w:rsidR="0049314D" w:rsidRPr="0049314D">
        <w:rPr>
          <w:rFonts w:eastAsia="Arial Unicode MS"/>
          <w:lang w:eastAsia="en-US"/>
        </w:rPr>
        <w:tab/>
      </w:r>
      <w:r>
        <w:rPr>
          <w:rFonts w:eastAsia="Arial Unicode MS"/>
          <w:lang w:eastAsia="en-US"/>
        </w:rPr>
        <w:t>…………………………</w:t>
      </w:r>
      <w:r w:rsidR="00CA5A8D">
        <w:rPr>
          <w:rFonts w:eastAsia="Arial Unicode MS"/>
          <w:lang w:eastAsia="en-US"/>
        </w:rPr>
        <w:t>…</w:t>
      </w:r>
      <w:r>
        <w:rPr>
          <w:rFonts w:eastAsia="Arial Unicode MS"/>
          <w:lang w:eastAsia="en-US"/>
        </w:rPr>
        <w:t>………….</w:t>
      </w:r>
      <w:r w:rsidR="0049314D" w:rsidRPr="0049314D">
        <w:rPr>
          <w:rFonts w:eastAsia="Arial Unicode MS"/>
          <w:lang w:eastAsia="en-US"/>
        </w:rPr>
        <w:t>3.200,00</w:t>
      </w:r>
      <w:r w:rsidR="0049314D">
        <w:rPr>
          <w:rFonts w:eastAsia="Arial Unicode MS"/>
          <w:lang w:eastAsia="en-US"/>
        </w:rPr>
        <w:t xml:space="preserve"> kn</w:t>
      </w:r>
    </w:p>
    <w:p w:rsidRDefault="007B215F" w:rsidP="00546008" w:rsidR="0049314D" w:rsidRPr="0049314D">
      <w:pPr>
        <w:tabs>
          <w:tab w:pos="567" w:val="left"/>
        </w:tabs>
        <w:spacing w:before="100"/>
        <w:jc w:val="both"/>
        <w:rPr>
          <w:rFonts w:eastAsia="Arial Unicode MS"/>
          <w:lang w:eastAsia="en-US"/>
        </w:rPr>
      </w:pPr>
      <w:r>
        <w:rPr>
          <w:rFonts w:eastAsia="Arial Unicode MS"/>
          <w:lang w:eastAsia="en-US"/>
        </w:rPr>
        <w:t xml:space="preserve">26. </w:t>
      </w:r>
      <w:r w:rsidR="0049314D" w:rsidRPr="0049314D">
        <w:rPr>
          <w:rFonts w:eastAsia="Arial Unicode MS"/>
          <w:lang w:eastAsia="en-US"/>
        </w:rPr>
        <w:t>Marin Jasna OIB 24544706980</w:t>
      </w:r>
      <w:r>
        <w:rPr>
          <w:rFonts w:eastAsia="Arial Unicode MS"/>
          <w:lang w:eastAsia="en-US"/>
        </w:rPr>
        <w:t>……………………………………………….</w:t>
      </w:r>
      <w:r w:rsidR="0049314D" w:rsidRPr="0049314D">
        <w:rPr>
          <w:rFonts w:eastAsia="Arial Unicode MS"/>
          <w:lang w:eastAsia="en-US"/>
        </w:rPr>
        <w:t>15.038,30</w:t>
      </w:r>
      <w:r w:rsidR="0049314D">
        <w:rPr>
          <w:rFonts w:eastAsia="Arial Unicode MS"/>
          <w:lang w:eastAsia="en-US"/>
        </w:rPr>
        <w:t xml:space="preserve"> kn</w:t>
      </w:r>
    </w:p>
    <w:p w:rsidRDefault="007B215F" w:rsidP="00546008" w:rsidR="0049314D" w:rsidRPr="0049314D">
      <w:pPr>
        <w:tabs>
          <w:tab w:pos="567" w:val="left"/>
        </w:tabs>
        <w:spacing w:before="100"/>
        <w:jc w:val="both"/>
        <w:rPr>
          <w:rFonts w:eastAsia="Arial Unicode MS"/>
          <w:lang w:eastAsia="en-US"/>
        </w:rPr>
      </w:pPr>
      <w:r>
        <w:rPr>
          <w:rFonts w:eastAsia="Arial Unicode MS"/>
          <w:lang w:eastAsia="en-US"/>
        </w:rPr>
        <w:t xml:space="preserve">27. </w:t>
      </w:r>
      <w:r w:rsidR="0049314D" w:rsidRPr="0049314D">
        <w:rPr>
          <w:rFonts w:eastAsia="Arial Unicode MS"/>
          <w:lang w:eastAsia="en-US"/>
        </w:rPr>
        <w:t>Marin Marina OIB 96155411085</w:t>
      </w:r>
      <w:r>
        <w:rPr>
          <w:rFonts w:eastAsia="Arial Unicode MS"/>
          <w:lang w:eastAsia="en-US"/>
        </w:rPr>
        <w:t>…………………………………...………….</w:t>
      </w:r>
      <w:r w:rsidR="0049314D" w:rsidRPr="0049314D">
        <w:rPr>
          <w:rFonts w:eastAsia="Arial Unicode MS"/>
          <w:lang w:eastAsia="en-US"/>
        </w:rPr>
        <w:t>3.200,00</w:t>
      </w:r>
      <w:r w:rsidR="0049314D">
        <w:rPr>
          <w:rFonts w:eastAsia="Arial Unicode MS"/>
          <w:lang w:eastAsia="en-US"/>
        </w:rPr>
        <w:t xml:space="preserve"> kn</w:t>
      </w:r>
    </w:p>
    <w:p w:rsidRDefault="007B215F" w:rsidP="00546008" w:rsidR="0049314D" w:rsidRPr="0049314D">
      <w:pPr>
        <w:tabs>
          <w:tab w:pos="567" w:val="left"/>
        </w:tabs>
        <w:spacing w:before="100"/>
        <w:jc w:val="both"/>
        <w:rPr>
          <w:rFonts w:eastAsia="Arial Unicode MS"/>
          <w:lang w:eastAsia="en-US"/>
        </w:rPr>
      </w:pPr>
      <w:r>
        <w:rPr>
          <w:rFonts w:eastAsia="Arial Unicode MS"/>
          <w:lang w:eastAsia="en-US"/>
        </w:rPr>
        <w:t xml:space="preserve">28. </w:t>
      </w:r>
      <w:r w:rsidR="0049314D" w:rsidRPr="0049314D">
        <w:rPr>
          <w:rFonts w:eastAsia="Arial Unicode MS"/>
          <w:lang w:eastAsia="en-US"/>
        </w:rPr>
        <w:t>Matić Ružica OIB 42779808936</w:t>
      </w:r>
      <w:r>
        <w:rPr>
          <w:rFonts w:eastAsia="Arial Unicode MS"/>
          <w:lang w:eastAsia="en-US"/>
        </w:rPr>
        <w:t>…………………………………………….…</w:t>
      </w:r>
      <w:r w:rsidR="0049314D" w:rsidRPr="0049314D">
        <w:rPr>
          <w:rFonts w:eastAsia="Arial Unicode MS"/>
          <w:lang w:eastAsia="en-US"/>
        </w:rPr>
        <w:t>3.200,00</w:t>
      </w:r>
      <w:r w:rsidR="0049314D">
        <w:rPr>
          <w:rFonts w:eastAsia="Arial Unicode MS"/>
          <w:lang w:eastAsia="en-US"/>
        </w:rPr>
        <w:t xml:space="preserve"> kn</w:t>
      </w:r>
    </w:p>
    <w:p w:rsidRDefault="007B215F" w:rsidP="00546008" w:rsidR="0049314D" w:rsidRPr="0049314D">
      <w:pPr>
        <w:tabs>
          <w:tab w:pos="567" w:val="left"/>
        </w:tabs>
        <w:spacing w:before="100"/>
        <w:jc w:val="both"/>
        <w:rPr>
          <w:rFonts w:eastAsia="Arial Unicode MS"/>
          <w:lang w:eastAsia="en-US"/>
        </w:rPr>
      </w:pPr>
      <w:r>
        <w:rPr>
          <w:rFonts w:eastAsia="Arial Unicode MS"/>
          <w:lang w:eastAsia="en-US"/>
        </w:rPr>
        <w:t xml:space="preserve">29. </w:t>
      </w:r>
      <w:r w:rsidR="0049314D" w:rsidRPr="0049314D">
        <w:rPr>
          <w:rFonts w:eastAsia="Arial Unicode MS"/>
          <w:lang w:eastAsia="en-US"/>
        </w:rPr>
        <w:t>Matić Željko OIB 66582117749</w:t>
      </w:r>
      <w:r>
        <w:rPr>
          <w:rFonts w:eastAsia="Arial Unicode MS"/>
          <w:lang w:eastAsia="en-US"/>
        </w:rPr>
        <w:t>………………………………………………..3</w:t>
      </w:r>
      <w:r w:rsidR="0049314D" w:rsidRPr="0049314D">
        <w:rPr>
          <w:rFonts w:eastAsia="Arial Unicode MS"/>
          <w:lang w:eastAsia="en-US"/>
        </w:rPr>
        <w:t>.200,00</w:t>
      </w:r>
      <w:r w:rsidR="0049314D">
        <w:rPr>
          <w:rFonts w:eastAsia="Arial Unicode MS"/>
          <w:lang w:eastAsia="en-US"/>
        </w:rPr>
        <w:t xml:space="preserve"> kn</w:t>
      </w:r>
    </w:p>
    <w:p w:rsidRDefault="007B215F" w:rsidP="00546008" w:rsidR="0049314D" w:rsidRPr="0049314D">
      <w:pPr>
        <w:tabs>
          <w:tab w:pos="567" w:val="left"/>
        </w:tabs>
        <w:spacing w:before="100"/>
        <w:jc w:val="both"/>
        <w:rPr>
          <w:rFonts w:eastAsia="Arial Unicode MS"/>
          <w:lang w:eastAsia="en-US"/>
        </w:rPr>
      </w:pPr>
      <w:r>
        <w:rPr>
          <w:rFonts w:eastAsia="Arial Unicode MS"/>
          <w:lang w:eastAsia="en-US"/>
        </w:rPr>
        <w:t xml:space="preserve">30. </w:t>
      </w:r>
      <w:r w:rsidR="0049314D" w:rsidRPr="0049314D">
        <w:rPr>
          <w:rFonts w:eastAsia="Arial Unicode MS"/>
          <w:lang w:eastAsia="en-US"/>
        </w:rPr>
        <w:t>Mikulić Mate OIB 87811623322</w:t>
      </w:r>
      <w:r>
        <w:rPr>
          <w:rFonts w:eastAsia="Arial Unicode MS"/>
          <w:lang w:eastAsia="en-US"/>
        </w:rPr>
        <w:t>……………………………………………….</w:t>
      </w:r>
      <w:r w:rsidR="0049314D" w:rsidRPr="0049314D">
        <w:rPr>
          <w:rFonts w:eastAsia="Arial Unicode MS"/>
          <w:lang w:eastAsia="en-US"/>
        </w:rPr>
        <w:t>3.200,00</w:t>
      </w:r>
      <w:r w:rsidR="0049314D">
        <w:rPr>
          <w:rFonts w:eastAsia="Arial Unicode MS"/>
          <w:lang w:eastAsia="en-US"/>
        </w:rPr>
        <w:t xml:space="preserve"> kn</w:t>
      </w:r>
    </w:p>
    <w:p w:rsidRDefault="007B215F" w:rsidP="00546008" w:rsidR="0049314D" w:rsidRPr="0049314D">
      <w:pPr>
        <w:tabs>
          <w:tab w:pos="567" w:val="left"/>
        </w:tabs>
        <w:spacing w:before="100"/>
        <w:jc w:val="both"/>
        <w:rPr>
          <w:rFonts w:eastAsia="Arial Unicode MS"/>
          <w:lang w:eastAsia="en-US"/>
        </w:rPr>
      </w:pPr>
      <w:r>
        <w:rPr>
          <w:rFonts w:eastAsia="Arial Unicode MS"/>
          <w:lang w:eastAsia="en-US"/>
        </w:rPr>
        <w:t xml:space="preserve">31. </w:t>
      </w:r>
      <w:r w:rsidR="0049314D" w:rsidRPr="0049314D">
        <w:rPr>
          <w:rFonts w:eastAsia="Arial Unicode MS"/>
          <w:lang w:eastAsia="en-US"/>
        </w:rPr>
        <w:t>Parać Rajko OIB 14695878450</w:t>
      </w:r>
      <w:r>
        <w:rPr>
          <w:rFonts w:eastAsia="Arial Unicode MS"/>
          <w:lang w:eastAsia="en-US"/>
        </w:rPr>
        <w:t>……………………………………………..….</w:t>
      </w:r>
      <w:r w:rsidR="0049314D" w:rsidRPr="0049314D">
        <w:rPr>
          <w:rFonts w:eastAsia="Arial Unicode MS"/>
          <w:lang w:eastAsia="en-US"/>
        </w:rPr>
        <w:t>4.939,72</w:t>
      </w:r>
      <w:r w:rsidR="0049314D">
        <w:rPr>
          <w:rFonts w:eastAsia="Arial Unicode MS"/>
          <w:lang w:eastAsia="en-US"/>
        </w:rPr>
        <w:t xml:space="preserve"> kn</w:t>
      </w:r>
    </w:p>
    <w:p w:rsidRDefault="007B215F" w:rsidP="00546008" w:rsidR="0049314D" w:rsidRPr="0049314D">
      <w:pPr>
        <w:tabs>
          <w:tab w:pos="567" w:val="left"/>
        </w:tabs>
        <w:spacing w:before="100"/>
        <w:jc w:val="both"/>
        <w:rPr>
          <w:rFonts w:eastAsia="Arial Unicode MS"/>
          <w:lang w:eastAsia="en-US"/>
        </w:rPr>
      </w:pPr>
      <w:r>
        <w:rPr>
          <w:rFonts w:eastAsia="Arial Unicode MS"/>
          <w:lang w:eastAsia="en-US"/>
        </w:rPr>
        <w:t xml:space="preserve">32. </w:t>
      </w:r>
      <w:r w:rsidR="0049314D" w:rsidRPr="0049314D">
        <w:rPr>
          <w:rFonts w:eastAsia="Arial Unicode MS"/>
          <w:lang w:eastAsia="en-US"/>
        </w:rPr>
        <w:t>Parat Đurđica OIB 21781090554</w:t>
      </w:r>
      <w:r>
        <w:rPr>
          <w:rFonts w:eastAsia="Arial Unicode MS"/>
          <w:lang w:eastAsia="en-US"/>
        </w:rPr>
        <w:t>…………………………………………….…</w:t>
      </w:r>
      <w:r w:rsidR="0049314D" w:rsidRPr="0049314D">
        <w:rPr>
          <w:rFonts w:eastAsia="Arial Unicode MS"/>
          <w:lang w:eastAsia="en-US"/>
        </w:rPr>
        <w:t>4.100,21</w:t>
      </w:r>
      <w:r w:rsidR="0049314D">
        <w:rPr>
          <w:rFonts w:eastAsia="Arial Unicode MS"/>
          <w:lang w:eastAsia="en-US"/>
        </w:rPr>
        <w:t xml:space="preserve"> kn</w:t>
      </w:r>
    </w:p>
    <w:p w:rsidRDefault="007B215F" w:rsidP="00546008" w:rsidR="0049314D" w:rsidRPr="0049314D">
      <w:pPr>
        <w:tabs>
          <w:tab w:pos="567" w:val="left"/>
        </w:tabs>
        <w:spacing w:before="100"/>
        <w:jc w:val="both"/>
        <w:rPr>
          <w:rFonts w:eastAsia="Arial Unicode MS"/>
          <w:lang w:eastAsia="en-US"/>
        </w:rPr>
      </w:pPr>
      <w:r>
        <w:rPr>
          <w:rFonts w:eastAsia="Arial Unicode MS"/>
          <w:lang w:eastAsia="en-US"/>
        </w:rPr>
        <w:t>33.</w:t>
      </w:r>
      <w:r w:rsidR="0049314D" w:rsidRPr="0049314D">
        <w:rPr>
          <w:rFonts w:eastAsia="Arial Unicode MS"/>
          <w:lang w:eastAsia="en-US"/>
        </w:rPr>
        <w:t>Pastuović Ivan OIB 17172403900</w:t>
      </w:r>
      <w:r>
        <w:rPr>
          <w:rFonts w:eastAsia="Arial Unicode MS"/>
          <w:lang w:eastAsia="en-US"/>
        </w:rPr>
        <w:t>………………………………………………</w:t>
      </w:r>
      <w:r w:rsidR="0049314D" w:rsidRPr="0049314D">
        <w:rPr>
          <w:rFonts w:eastAsia="Arial Unicode MS"/>
          <w:lang w:eastAsia="en-US"/>
        </w:rPr>
        <w:t>3.200,00</w:t>
      </w:r>
      <w:r w:rsidR="0049314D">
        <w:rPr>
          <w:rFonts w:eastAsia="Arial Unicode MS"/>
          <w:lang w:eastAsia="en-US"/>
        </w:rPr>
        <w:t xml:space="preserve"> kn</w:t>
      </w:r>
    </w:p>
    <w:p w:rsidRDefault="007B215F" w:rsidP="00546008" w:rsidR="0049314D" w:rsidRPr="0049314D">
      <w:pPr>
        <w:tabs>
          <w:tab w:pos="567" w:val="left"/>
        </w:tabs>
        <w:spacing w:before="100"/>
        <w:jc w:val="both"/>
        <w:rPr>
          <w:rFonts w:eastAsia="Arial Unicode MS"/>
          <w:lang w:eastAsia="en-US"/>
        </w:rPr>
      </w:pPr>
      <w:r>
        <w:rPr>
          <w:rFonts w:eastAsia="Arial Unicode MS"/>
          <w:lang w:eastAsia="en-US"/>
        </w:rPr>
        <w:t xml:space="preserve">34. </w:t>
      </w:r>
      <w:r w:rsidR="0049314D" w:rsidRPr="0049314D">
        <w:rPr>
          <w:rFonts w:eastAsia="Arial Unicode MS"/>
          <w:lang w:eastAsia="en-US"/>
        </w:rPr>
        <w:t>Pranić Milanka OIB 03263396290</w:t>
      </w:r>
      <w:r>
        <w:rPr>
          <w:rFonts w:eastAsia="Arial Unicode MS"/>
          <w:lang w:eastAsia="en-US"/>
        </w:rPr>
        <w:t>……………………………………………..</w:t>
      </w:r>
      <w:r w:rsidR="0049314D" w:rsidRPr="0049314D">
        <w:rPr>
          <w:rFonts w:eastAsia="Arial Unicode MS"/>
          <w:lang w:eastAsia="en-US"/>
        </w:rPr>
        <w:t>3.200,00</w:t>
      </w:r>
      <w:r w:rsidR="0049314D">
        <w:rPr>
          <w:rFonts w:eastAsia="Arial Unicode MS"/>
          <w:lang w:eastAsia="en-US"/>
        </w:rPr>
        <w:t xml:space="preserve"> kn</w:t>
      </w:r>
    </w:p>
    <w:p w:rsidRDefault="007B215F" w:rsidP="00546008" w:rsidR="0049314D" w:rsidRPr="0049314D">
      <w:pPr>
        <w:tabs>
          <w:tab w:pos="567" w:val="left"/>
        </w:tabs>
        <w:spacing w:before="100"/>
        <w:jc w:val="both"/>
        <w:rPr>
          <w:rFonts w:eastAsia="Arial Unicode MS"/>
          <w:lang w:eastAsia="en-US"/>
        </w:rPr>
      </w:pPr>
      <w:r>
        <w:rPr>
          <w:rFonts w:eastAsia="Arial Unicode MS"/>
          <w:lang w:eastAsia="en-US"/>
        </w:rPr>
        <w:t xml:space="preserve">35. </w:t>
      </w:r>
      <w:r w:rsidR="0049314D" w:rsidRPr="0049314D">
        <w:rPr>
          <w:rFonts w:eastAsia="Arial Unicode MS"/>
          <w:lang w:eastAsia="en-US"/>
        </w:rPr>
        <w:t>Reljanović Marija OIB 34147480025</w:t>
      </w:r>
      <w:r>
        <w:rPr>
          <w:rFonts w:eastAsia="Arial Unicode MS"/>
          <w:lang w:eastAsia="en-US"/>
        </w:rPr>
        <w:t>……………………………………….….</w:t>
      </w:r>
      <w:r w:rsidR="0049314D" w:rsidRPr="0049314D">
        <w:rPr>
          <w:rFonts w:eastAsia="Arial Unicode MS"/>
          <w:lang w:eastAsia="en-US"/>
        </w:rPr>
        <w:t>3.200,00</w:t>
      </w:r>
      <w:r w:rsidR="0049314D">
        <w:rPr>
          <w:rFonts w:eastAsia="Arial Unicode MS"/>
          <w:lang w:eastAsia="en-US"/>
        </w:rPr>
        <w:t xml:space="preserve"> kn</w:t>
      </w:r>
    </w:p>
    <w:p w:rsidRDefault="007B215F" w:rsidP="00546008" w:rsidR="0049314D" w:rsidRPr="0049314D">
      <w:pPr>
        <w:tabs>
          <w:tab w:pos="567" w:val="left"/>
        </w:tabs>
        <w:spacing w:before="100"/>
        <w:jc w:val="both"/>
        <w:rPr>
          <w:rFonts w:eastAsia="Arial Unicode MS"/>
          <w:lang w:eastAsia="en-US"/>
        </w:rPr>
      </w:pPr>
      <w:r>
        <w:rPr>
          <w:rFonts w:eastAsia="Arial Unicode MS"/>
          <w:lang w:eastAsia="en-US"/>
        </w:rPr>
        <w:t xml:space="preserve">36. </w:t>
      </w:r>
      <w:r w:rsidR="0049314D" w:rsidRPr="0049314D">
        <w:rPr>
          <w:rFonts w:eastAsia="Arial Unicode MS"/>
          <w:lang w:eastAsia="en-US"/>
        </w:rPr>
        <w:t>Samac Svjetlana OIB 00231948660</w:t>
      </w:r>
      <w:r>
        <w:rPr>
          <w:rFonts w:eastAsia="Arial Unicode MS"/>
          <w:lang w:eastAsia="en-US"/>
        </w:rPr>
        <w:t>………………………………………...….</w:t>
      </w:r>
      <w:r w:rsidR="0049314D" w:rsidRPr="0049314D">
        <w:rPr>
          <w:rFonts w:eastAsia="Arial Unicode MS"/>
          <w:lang w:eastAsia="en-US"/>
        </w:rPr>
        <w:t>3.200,00</w:t>
      </w:r>
      <w:r w:rsidR="0049314D">
        <w:rPr>
          <w:rFonts w:eastAsia="Arial Unicode MS"/>
          <w:lang w:eastAsia="en-US"/>
        </w:rPr>
        <w:t xml:space="preserve"> kn</w:t>
      </w:r>
    </w:p>
    <w:p w:rsidRDefault="007B215F" w:rsidP="00546008" w:rsidR="0049314D" w:rsidRPr="0049314D">
      <w:pPr>
        <w:tabs>
          <w:tab w:pos="567" w:val="left"/>
        </w:tabs>
        <w:spacing w:before="100"/>
        <w:jc w:val="both"/>
        <w:rPr>
          <w:rFonts w:eastAsia="Arial Unicode MS"/>
          <w:lang w:eastAsia="en-US"/>
        </w:rPr>
      </w:pPr>
      <w:r>
        <w:rPr>
          <w:rFonts w:eastAsia="Arial Unicode MS"/>
          <w:lang w:eastAsia="en-US"/>
        </w:rPr>
        <w:t xml:space="preserve">37. </w:t>
      </w:r>
      <w:r w:rsidR="0049314D" w:rsidRPr="0049314D">
        <w:rPr>
          <w:rFonts w:eastAsia="Arial Unicode MS"/>
          <w:lang w:eastAsia="en-US"/>
        </w:rPr>
        <w:t>Sikavica Boško OIB 62904573776</w:t>
      </w:r>
      <w:r>
        <w:rPr>
          <w:rFonts w:eastAsia="Arial Unicode MS"/>
          <w:lang w:eastAsia="en-US"/>
        </w:rPr>
        <w:t>……………………………………………..</w:t>
      </w:r>
      <w:r w:rsidR="0049314D" w:rsidRPr="0049314D">
        <w:rPr>
          <w:rFonts w:eastAsia="Arial Unicode MS"/>
          <w:lang w:eastAsia="en-US"/>
        </w:rPr>
        <w:t>3.200,00</w:t>
      </w:r>
      <w:r w:rsidR="0049314D">
        <w:rPr>
          <w:rFonts w:eastAsia="Arial Unicode MS"/>
          <w:lang w:eastAsia="en-US"/>
        </w:rPr>
        <w:t xml:space="preserve"> kn</w:t>
      </w:r>
    </w:p>
    <w:p w:rsidRDefault="007B215F" w:rsidP="00546008" w:rsidR="0049314D" w:rsidRPr="0049314D">
      <w:pPr>
        <w:tabs>
          <w:tab w:pos="567" w:val="left"/>
        </w:tabs>
        <w:spacing w:before="100"/>
        <w:jc w:val="both"/>
        <w:rPr>
          <w:rFonts w:eastAsia="Arial Unicode MS"/>
          <w:lang w:eastAsia="en-US"/>
        </w:rPr>
      </w:pPr>
      <w:r>
        <w:rPr>
          <w:rFonts w:eastAsia="Arial Unicode MS"/>
          <w:lang w:eastAsia="en-US"/>
        </w:rPr>
        <w:t xml:space="preserve">38. </w:t>
      </w:r>
      <w:r w:rsidR="0049314D" w:rsidRPr="0049314D">
        <w:rPr>
          <w:rFonts w:eastAsia="Arial Unicode MS"/>
          <w:lang w:eastAsia="en-US"/>
        </w:rPr>
        <w:t>Tarle Ljubica OIB 28166909018</w:t>
      </w:r>
      <w:r>
        <w:rPr>
          <w:rFonts w:eastAsia="Arial Unicode MS"/>
          <w:lang w:eastAsia="en-US"/>
        </w:rPr>
        <w:t>…………………………………...…………..</w:t>
      </w:r>
      <w:r w:rsidR="0049314D" w:rsidRPr="0049314D">
        <w:rPr>
          <w:rFonts w:eastAsia="Arial Unicode MS"/>
          <w:lang w:eastAsia="en-US"/>
        </w:rPr>
        <w:t>3.200,00</w:t>
      </w:r>
      <w:r w:rsidR="0049314D">
        <w:rPr>
          <w:rFonts w:eastAsia="Arial Unicode MS"/>
          <w:lang w:eastAsia="en-US"/>
        </w:rPr>
        <w:t xml:space="preserve"> kn</w:t>
      </w:r>
    </w:p>
    <w:p w:rsidRDefault="007B215F" w:rsidP="00546008" w:rsidR="0049314D" w:rsidRPr="0049314D">
      <w:pPr>
        <w:tabs>
          <w:tab w:pos="567" w:val="left"/>
        </w:tabs>
        <w:spacing w:before="100"/>
        <w:jc w:val="both"/>
        <w:rPr>
          <w:rFonts w:eastAsia="Arial Unicode MS"/>
          <w:lang w:eastAsia="en-US"/>
        </w:rPr>
      </w:pPr>
      <w:r>
        <w:rPr>
          <w:rFonts w:eastAsia="Arial Unicode MS"/>
          <w:lang w:eastAsia="en-US"/>
        </w:rPr>
        <w:t xml:space="preserve">39. </w:t>
      </w:r>
      <w:r w:rsidR="0049314D" w:rsidRPr="0049314D">
        <w:rPr>
          <w:rFonts w:eastAsia="Arial Unicode MS"/>
          <w:lang w:eastAsia="en-US"/>
        </w:rPr>
        <w:t>Tomić Ivan OIB 55633242961</w:t>
      </w:r>
      <w:r>
        <w:rPr>
          <w:rFonts w:eastAsia="Arial Unicode MS"/>
          <w:lang w:eastAsia="en-US"/>
        </w:rPr>
        <w:t>…………………………………………………</w:t>
      </w:r>
      <w:r w:rsidR="0049314D" w:rsidRPr="0049314D">
        <w:rPr>
          <w:rFonts w:eastAsia="Arial Unicode MS"/>
          <w:lang w:eastAsia="en-US"/>
        </w:rPr>
        <w:t>3.200,00</w:t>
      </w:r>
      <w:r w:rsidR="0049314D">
        <w:rPr>
          <w:rFonts w:eastAsia="Arial Unicode MS"/>
          <w:lang w:eastAsia="en-US"/>
        </w:rPr>
        <w:t xml:space="preserve"> kn</w:t>
      </w:r>
    </w:p>
    <w:p w:rsidRDefault="007B215F" w:rsidP="00546008" w:rsidR="0049314D" w:rsidRPr="0049314D">
      <w:pPr>
        <w:tabs>
          <w:tab w:pos="567" w:val="left"/>
        </w:tabs>
        <w:spacing w:before="100"/>
        <w:jc w:val="both"/>
        <w:rPr>
          <w:rFonts w:eastAsia="Arial Unicode MS"/>
          <w:lang w:eastAsia="en-US"/>
        </w:rPr>
      </w:pPr>
      <w:r>
        <w:rPr>
          <w:rFonts w:eastAsia="Arial Unicode MS"/>
          <w:lang w:eastAsia="en-US"/>
        </w:rPr>
        <w:t xml:space="preserve">40. </w:t>
      </w:r>
      <w:r w:rsidR="0049314D" w:rsidRPr="0049314D">
        <w:rPr>
          <w:rFonts w:eastAsia="Arial Unicode MS"/>
          <w:lang w:eastAsia="en-US"/>
        </w:rPr>
        <w:t>Topić Tvrtko OIB 15832739048</w:t>
      </w:r>
      <w:r>
        <w:rPr>
          <w:rFonts w:eastAsia="Arial Unicode MS"/>
          <w:lang w:eastAsia="en-US"/>
        </w:rPr>
        <w:t>………………………………………..………</w:t>
      </w:r>
      <w:r w:rsidR="0049314D" w:rsidRPr="0049314D">
        <w:rPr>
          <w:rFonts w:eastAsia="Arial Unicode MS"/>
          <w:lang w:eastAsia="en-US"/>
        </w:rPr>
        <w:t>3.200,00</w:t>
      </w:r>
      <w:r w:rsidR="0049314D">
        <w:rPr>
          <w:rFonts w:eastAsia="Arial Unicode MS"/>
          <w:lang w:eastAsia="en-US"/>
        </w:rPr>
        <w:t xml:space="preserve"> kn</w:t>
      </w:r>
    </w:p>
    <w:p w:rsidRDefault="007B215F" w:rsidP="00546008" w:rsidR="0049314D" w:rsidRPr="0049314D">
      <w:pPr>
        <w:tabs>
          <w:tab w:pos="567" w:val="left"/>
        </w:tabs>
        <w:spacing w:before="100"/>
        <w:jc w:val="both"/>
        <w:rPr>
          <w:rFonts w:eastAsia="Arial Unicode MS"/>
          <w:lang w:eastAsia="en-US"/>
        </w:rPr>
      </w:pPr>
      <w:r>
        <w:rPr>
          <w:rFonts w:eastAsia="Arial Unicode MS"/>
          <w:lang w:eastAsia="en-US"/>
        </w:rPr>
        <w:t xml:space="preserve">41. </w:t>
      </w:r>
      <w:r w:rsidR="0049314D" w:rsidRPr="0049314D">
        <w:rPr>
          <w:rFonts w:eastAsia="Arial Unicode MS"/>
          <w:lang w:eastAsia="en-US"/>
        </w:rPr>
        <w:t>Valdžić Marko OIB 09167064985</w:t>
      </w:r>
      <w:r>
        <w:rPr>
          <w:rFonts w:eastAsia="Arial Unicode MS"/>
          <w:lang w:eastAsia="en-US"/>
        </w:rPr>
        <w:t>…………………………………...…………</w:t>
      </w:r>
      <w:r w:rsidR="0049314D" w:rsidRPr="0049314D">
        <w:rPr>
          <w:rFonts w:eastAsia="Arial Unicode MS"/>
          <w:lang w:eastAsia="en-US"/>
        </w:rPr>
        <w:t>3.615,33</w:t>
      </w:r>
      <w:r w:rsidR="0049314D">
        <w:rPr>
          <w:rFonts w:eastAsia="Arial Unicode MS"/>
          <w:lang w:eastAsia="en-US"/>
        </w:rPr>
        <w:t xml:space="preserve"> kn</w:t>
      </w:r>
    </w:p>
    <w:p w:rsidRDefault="007B215F" w:rsidP="00546008" w:rsidR="0049314D" w:rsidRPr="0049314D">
      <w:pPr>
        <w:tabs>
          <w:tab w:pos="567" w:val="left"/>
        </w:tabs>
        <w:spacing w:before="100"/>
        <w:jc w:val="both"/>
        <w:rPr>
          <w:rFonts w:eastAsia="Arial Unicode MS"/>
          <w:lang w:eastAsia="en-US"/>
        </w:rPr>
      </w:pPr>
      <w:r>
        <w:rPr>
          <w:rFonts w:eastAsia="Arial Unicode MS"/>
          <w:lang w:eastAsia="en-US"/>
        </w:rPr>
        <w:t xml:space="preserve">42. </w:t>
      </w:r>
      <w:r w:rsidR="0049314D" w:rsidRPr="0049314D">
        <w:rPr>
          <w:rFonts w:eastAsia="Arial Unicode MS"/>
          <w:lang w:eastAsia="en-US"/>
        </w:rPr>
        <w:t>Vidović Marko OIB 01091360979</w:t>
      </w:r>
      <w:r>
        <w:rPr>
          <w:rFonts w:eastAsia="Arial Unicode MS"/>
          <w:lang w:eastAsia="en-US"/>
        </w:rPr>
        <w:t>……………………………….…………….</w:t>
      </w:r>
      <w:r w:rsidR="0049314D" w:rsidRPr="0049314D">
        <w:rPr>
          <w:rFonts w:eastAsia="Arial Unicode MS"/>
          <w:lang w:eastAsia="en-US"/>
        </w:rPr>
        <w:t>3.200,00</w:t>
      </w:r>
      <w:r w:rsidR="0049314D">
        <w:rPr>
          <w:rFonts w:eastAsia="Arial Unicode MS"/>
          <w:lang w:eastAsia="en-US"/>
        </w:rPr>
        <w:t xml:space="preserve"> kn</w:t>
      </w:r>
    </w:p>
    <w:p w:rsidRDefault="007B215F" w:rsidP="00546008" w:rsidR="0049314D" w:rsidRPr="0049314D">
      <w:pPr>
        <w:tabs>
          <w:tab w:pos="567" w:val="left"/>
        </w:tabs>
        <w:spacing w:before="100"/>
        <w:jc w:val="both"/>
        <w:rPr>
          <w:rFonts w:eastAsia="Arial Unicode MS"/>
          <w:lang w:eastAsia="en-US"/>
        </w:rPr>
      </w:pPr>
      <w:r>
        <w:rPr>
          <w:rFonts w:eastAsia="Arial Unicode MS"/>
          <w:lang w:eastAsia="en-US"/>
        </w:rPr>
        <w:t xml:space="preserve">43. </w:t>
      </w:r>
      <w:r w:rsidR="0049314D" w:rsidRPr="0049314D">
        <w:rPr>
          <w:rFonts w:eastAsia="Arial Unicode MS"/>
          <w:lang w:eastAsia="en-US"/>
        </w:rPr>
        <w:t>Vidović Matko OIB 40919815057</w:t>
      </w:r>
      <w:r>
        <w:rPr>
          <w:rFonts w:eastAsia="Arial Unicode MS"/>
          <w:lang w:eastAsia="en-US"/>
        </w:rPr>
        <w:t>…………………………….……………….</w:t>
      </w:r>
      <w:r w:rsidR="0049314D" w:rsidRPr="0049314D">
        <w:rPr>
          <w:rFonts w:eastAsia="Arial Unicode MS"/>
          <w:lang w:eastAsia="en-US"/>
        </w:rPr>
        <w:t>3.200,00</w:t>
      </w:r>
      <w:r w:rsidR="0049314D">
        <w:rPr>
          <w:rFonts w:eastAsia="Arial Unicode MS"/>
          <w:lang w:eastAsia="en-US"/>
        </w:rPr>
        <w:t xml:space="preserve"> kn</w:t>
      </w:r>
    </w:p>
    <w:p w:rsidRDefault="007B215F" w:rsidP="00546008" w:rsidR="0049314D" w:rsidRPr="0049314D">
      <w:pPr>
        <w:tabs>
          <w:tab w:pos="567" w:val="left"/>
        </w:tabs>
        <w:spacing w:before="100"/>
        <w:jc w:val="both"/>
        <w:rPr>
          <w:rFonts w:eastAsia="Arial Unicode MS"/>
          <w:lang w:eastAsia="en-US"/>
        </w:rPr>
      </w:pPr>
      <w:r>
        <w:rPr>
          <w:rFonts w:eastAsia="Arial Unicode MS"/>
          <w:lang w:eastAsia="en-US"/>
        </w:rPr>
        <w:t xml:space="preserve">44. </w:t>
      </w:r>
      <w:r w:rsidR="0049314D" w:rsidRPr="0049314D">
        <w:rPr>
          <w:rFonts w:eastAsia="Arial Unicode MS"/>
          <w:lang w:eastAsia="en-US"/>
        </w:rPr>
        <w:t>Vidović Nevenka OIB 50708267696</w:t>
      </w:r>
      <w:r>
        <w:rPr>
          <w:rFonts w:eastAsia="Arial Unicode MS"/>
          <w:lang w:eastAsia="en-US"/>
        </w:rPr>
        <w:t>……………..…………………………….</w:t>
      </w:r>
      <w:r w:rsidR="0049314D" w:rsidRPr="0049314D">
        <w:rPr>
          <w:rFonts w:eastAsia="Arial Unicode MS"/>
          <w:lang w:eastAsia="en-US"/>
        </w:rPr>
        <w:t>3.602,36</w:t>
      </w:r>
      <w:r w:rsidR="0049314D">
        <w:rPr>
          <w:rFonts w:eastAsia="Arial Unicode MS"/>
          <w:lang w:eastAsia="en-US"/>
        </w:rPr>
        <w:t xml:space="preserve"> kn</w:t>
      </w:r>
    </w:p>
    <w:p w:rsidRDefault="007B215F" w:rsidP="00546008" w:rsidR="0049314D" w:rsidRPr="0049314D">
      <w:pPr>
        <w:tabs>
          <w:tab w:pos="567" w:val="left"/>
        </w:tabs>
        <w:spacing w:before="100"/>
        <w:jc w:val="both"/>
        <w:rPr>
          <w:rFonts w:eastAsia="Arial Unicode MS"/>
          <w:lang w:eastAsia="en-US"/>
        </w:rPr>
      </w:pPr>
      <w:r>
        <w:rPr>
          <w:rFonts w:eastAsia="Arial Unicode MS"/>
          <w:lang w:eastAsia="en-US"/>
        </w:rPr>
        <w:t xml:space="preserve">45. </w:t>
      </w:r>
      <w:r w:rsidR="0049314D" w:rsidRPr="0049314D">
        <w:rPr>
          <w:rFonts w:eastAsia="Arial Unicode MS"/>
          <w:lang w:eastAsia="en-US"/>
        </w:rPr>
        <w:t>Vlaić Marica OIB 45120406456</w:t>
      </w:r>
      <w:r>
        <w:rPr>
          <w:rFonts w:eastAsia="Arial Unicode MS"/>
          <w:lang w:eastAsia="en-US"/>
        </w:rPr>
        <w:t>……………………….……………………….</w:t>
      </w:r>
      <w:r w:rsidR="0049314D" w:rsidRPr="0049314D">
        <w:rPr>
          <w:rFonts w:eastAsia="Arial Unicode MS"/>
          <w:lang w:eastAsia="en-US"/>
        </w:rPr>
        <w:t>3.200,00</w:t>
      </w:r>
      <w:r w:rsidR="0049314D">
        <w:rPr>
          <w:rFonts w:eastAsia="Arial Unicode MS"/>
          <w:lang w:eastAsia="en-US"/>
        </w:rPr>
        <w:t xml:space="preserve"> kn</w:t>
      </w:r>
    </w:p>
    <w:p w:rsidRDefault="007B215F" w:rsidP="00546008" w:rsidR="0049314D" w:rsidRPr="0049314D">
      <w:pPr>
        <w:tabs>
          <w:tab w:pos="567" w:val="left"/>
        </w:tabs>
        <w:spacing w:before="100"/>
        <w:jc w:val="both"/>
        <w:rPr>
          <w:rFonts w:eastAsia="Arial Unicode MS"/>
          <w:lang w:eastAsia="en-US"/>
        </w:rPr>
      </w:pPr>
      <w:r>
        <w:rPr>
          <w:rFonts w:eastAsia="Arial Unicode MS"/>
          <w:lang w:eastAsia="en-US"/>
        </w:rPr>
        <w:t xml:space="preserve">46. </w:t>
      </w:r>
      <w:r w:rsidR="0049314D" w:rsidRPr="0049314D">
        <w:rPr>
          <w:rFonts w:eastAsia="Arial Unicode MS"/>
          <w:lang w:eastAsia="en-US"/>
        </w:rPr>
        <w:t>Vukičević Anđelka OIB 72508288201</w:t>
      </w:r>
      <w:r>
        <w:rPr>
          <w:rFonts w:eastAsia="Arial Unicode MS"/>
          <w:lang w:eastAsia="en-US"/>
        </w:rPr>
        <w:t>…………………………………………</w:t>
      </w:r>
      <w:r w:rsidR="0049314D" w:rsidRPr="0049314D">
        <w:rPr>
          <w:rFonts w:eastAsia="Arial Unicode MS"/>
          <w:lang w:eastAsia="en-US"/>
        </w:rPr>
        <w:t>3.200,00</w:t>
      </w:r>
      <w:r w:rsidR="0049314D">
        <w:rPr>
          <w:rFonts w:eastAsia="Arial Unicode MS"/>
          <w:lang w:eastAsia="en-US"/>
        </w:rPr>
        <w:t xml:space="preserve"> kn</w:t>
      </w:r>
    </w:p>
    <w:p w:rsidRDefault="007B215F" w:rsidP="00546008" w:rsidR="0049314D" w:rsidRPr="0049314D">
      <w:pPr>
        <w:tabs>
          <w:tab w:pos="567" w:val="left"/>
        </w:tabs>
        <w:spacing w:before="100"/>
        <w:jc w:val="both"/>
        <w:rPr>
          <w:rFonts w:eastAsia="Arial Unicode MS"/>
          <w:lang w:eastAsia="en-US"/>
        </w:rPr>
      </w:pPr>
      <w:r>
        <w:rPr>
          <w:rFonts w:eastAsia="Arial Unicode MS"/>
          <w:lang w:eastAsia="en-US"/>
        </w:rPr>
        <w:t xml:space="preserve">47. </w:t>
      </w:r>
      <w:r w:rsidR="0049314D" w:rsidRPr="0049314D">
        <w:rPr>
          <w:rFonts w:eastAsia="Arial Unicode MS"/>
          <w:lang w:eastAsia="en-US"/>
        </w:rPr>
        <w:t>Žarković Milan OIB 35075237308</w:t>
      </w:r>
      <w:r>
        <w:rPr>
          <w:rFonts w:eastAsia="Arial Unicode MS"/>
          <w:lang w:eastAsia="en-US"/>
        </w:rPr>
        <w:t>……………………………………………..</w:t>
      </w:r>
      <w:r w:rsidR="0049314D" w:rsidRPr="0049314D">
        <w:rPr>
          <w:rFonts w:eastAsia="Arial Unicode MS"/>
          <w:lang w:eastAsia="en-US"/>
        </w:rPr>
        <w:t>3.200,00</w:t>
      </w:r>
      <w:r w:rsidR="0049314D">
        <w:rPr>
          <w:rFonts w:eastAsia="Arial Unicode MS"/>
          <w:lang w:eastAsia="en-US"/>
        </w:rPr>
        <w:t xml:space="preserve"> kn</w:t>
      </w:r>
    </w:p>
    <w:p w:rsidRDefault="007B215F" w:rsidP="00546008" w:rsidR="0049314D" w:rsidRPr="0049314D">
      <w:pPr>
        <w:tabs>
          <w:tab w:pos="567" w:val="left"/>
        </w:tabs>
        <w:spacing w:before="100"/>
        <w:jc w:val="both"/>
        <w:rPr>
          <w:rFonts w:eastAsia="Arial Unicode MS"/>
          <w:lang w:eastAsia="en-US"/>
        </w:rPr>
      </w:pPr>
      <w:r>
        <w:rPr>
          <w:rFonts w:eastAsia="Arial Unicode MS"/>
          <w:lang w:eastAsia="en-US"/>
        </w:rPr>
        <w:t xml:space="preserve">48. </w:t>
      </w:r>
      <w:r w:rsidR="0049314D" w:rsidRPr="0049314D">
        <w:rPr>
          <w:rFonts w:eastAsia="Arial Unicode MS"/>
          <w:lang w:eastAsia="en-US"/>
        </w:rPr>
        <w:t>Živković Davorka OIB 8059003491</w:t>
      </w:r>
      <w:r>
        <w:rPr>
          <w:rFonts w:eastAsia="Arial Unicode MS"/>
          <w:lang w:eastAsia="en-US"/>
        </w:rPr>
        <w:t>……………………………………………</w:t>
      </w:r>
      <w:r w:rsidR="0049314D" w:rsidRPr="0049314D">
        <w:rPr>
          <w:rFonts w:eastAsia="Arial Unicode MS"/>
          <w:lang w:eastAsia="en-US"/>
        </w:rPr>
        <w:t>1.000,00</w:t>
      </w:r>
      <w:r w:rsidR="0049314D">
        <w:rPr>
          <w:rFonts w:eastAsia="Arial Unicode MS"/>
          <w:lang w:eastAsia="en-US"/>
        </w:rPr>
        <w:t xml:space="preserve"> kn</w:t>
      </w:r>
    </w:p>
    <w:p w:rsidRDefault="007B215F" w:rsidP="00546008" w:rsidR="0049314D" w:rsidRPr="0049314D">
      <w:pPr>
        <w:tabs>
          <w:tab w:pos="567" w:val="left"/>
        </w:tabs>
        <w:spacing w:before="100"/>
        <w:jc w:val="both"/>
        <w:rPr>
          <w:rFonts w:eastAsia="Arial Unicode MS"/>
          <w:lang w:eastAsia="en-US"/>
        </w:rPr>
      </w:pPr>
      <w:r>
        <w:rPr>
          <w:rFonts w:eastAsia="Arial Unicode MS"/>
          <w:lang w:eastAsia="en-US"/>
        </w:rPr>
        <w:t xml:space="preserve">49. </w:t>
      </w:r>
      <w:r w:rsidR="0049314D" w:rsidRPr="0049314D">
        <w:rPr>
          <w:rFonts w:eastAsia="Arial Unicode MS"/>
          <w:lang w:eastAsia="en-US"/>
        </w:rPr>
        <w:t>Živković Ivica OIB 18562262384</w:t>
      </w:r>
      <w:r>
        <w:rPr>
          <w:rFonts w:eastAsia="Arial Unicode MS"/>
          <w:lang w:eastAsia="en-US"/>
        </w:rPr>
        <w:t>……………………………………………...</w:t>
      </w:r>
      <w:r w:rsidR="0049314D" w:rsidRPr="0049314D">
        <w:rPr>
          <w:rFonts w:eastAsia="Arial Unicode MS"/>
          <w:lang w:eastAsia="en-US"/>
        </w:rPr>
        <w:t>3.200,00</w:t>
      </w:r>
      <w:r w:rsidR="0049314D">
        <w:rPr>
          <w:rFonts w:eastAsia="Arial Unicode MS"/>
          <w:lang w:eastAsia="en-US"/>
        </w:rPr>
        <w:t xml:space="preserve"> kn</w:t>
      </w:r>
    </w:p>
    <w:p w:rsidRDefault="007B215F" w:rsidP="00546008" w:rsidR="0049314D" w:rsidRPr="0049314D">
      <w:pPr>
        <w:tabs>
          <w:tab w:pos="567" w:val="left"/>
        </w:tabs>
        <w:spacing w:before="100"/>
        <w:jc w:val="both"/>
        <w:rPr>
          <w:rFonts w:eastAsia="Arial Unicode MS"/>
          <w:lang w:eastAsia="en-US"/>
        </w:rPr>
      </w:pPr>
      <w:r>
        <w:rPr>
          <w:rFonts w:eastAsia="Arial Unicode MS"/>
          <w:lang w:eastAsia="en-US"/>
        </w:rPr>
        <w:t xml:space="preserve">50. </w:t>
      </w:r>
      <w:r w:rsidR="0049314D" w:rsidRPr="0049314D">
        <w:rPr>
          <w:rFonts w:eastAsia="Arial Unicode MS"/>
          <w:lang w:eastAsia="en-US"/>
        </w:rPr>
        <w:t>Jolić Ante OIB 80924166560</w:t>
      </w:r>
      <w:r>
        <w:rPr>
          <w:rFonts w:eastAsia="Arial Unicode MS"/>
          <w:lang w:eastAsia="en-US"/>
        </w:rPr>
        <w:t>……………………………………………......…</w:t>
      </w:r>
      <w:r w:rsidR="0049314D" w:rsidRPr="0049314D">
        <w:rPr>
          <w:rFonts w:eastAsia="Arial Unicode MS"/>
          <w:lang w:eastAsia="en-US"/>
        </w:rPr>
        <w:t>3.200,00</w:t>
      </w:r>
      <w:r w:rsidR="0049314D">
        <w:rPr>
          <w:rFonts w:eastAsia="Arial Unicode MS"/>
          <w:lang w:eastAsia="en-US"/>
        </w:rPr>
        <w:t xml:space="preserve"> kn</w:t>
      </w:r>
    </w:p>
    <w:p w:rsidRDefault="007B215F" w:rsidP="00546008" w:rsidR="0049314D" w:rsidRPr="0049314D">
      <w:pPr>
        <w:tabs>
          <w:tab w:pos="567" w:val="left"/>
        </w:tabs>
        <w:spacing w:before="100"/>
        <w:jc w:val="both"/>
        <w:rPr>
          <w:rFonts w:eastAsia="Arial Unicode MS"/>
          <w:lang w:eastAsia="en-US"/>
        </w:rPr>
      </w:pPr>
      <w:r>
        <w:rPr>
          <w:rFonts w:eastAsia="Arial Unicode MS"/>
          <w:lang w:eastAsia="en-US"/>
        </w:rPr>
        <w:lastRenderedPageBreak/>
        <w:t xml:space="preserve">51. </w:t>
      </w:r>
      <w:r w:rsidR="00281331">
        <w:rPr>
          <w:rFonts w:eastAsia="Arial Unicode MS"/>
          <w:lang w:eastAsia="en-US"/>
        </w:rPr>
        <w:t>Nevenka Vuleta</w:t>
      </w:r>
      <w:r w:rsidR="0049314D" w:rsidRPr="0049314D">
        <w:rPr>
          <w:rFonts w:eastAsia="Arial Unicode MS"/>
          <w:lang w:eastAsia="en-US"/>
        </w:rPr>
        <w:t>, Split,  OIB 13567782306</w:t>
      </w:r>
      <w:r>
        <w:rPr>
          <w:rFonts w:eastAsia="Arial Unicode MS"/>
          <w:lang w:eastAsia="en-US"/>
        </w:rPr>
        <w:t>………</w:t>
      </w:r>
      <w:r w:rsidR="00281331">
        <w:rPr>
          <w:rFonts w:eastAsia="Arial Unicode MS"/>
          <w:lang w:eastAsia="en-US"/>
        </w:rPr>
        <w:t>……..</w:t>
      </w:r>
      <w:r>
        <w:rPr>
          <w:rFonts w:eastAsia="Arial Unicode MS"/>
          <w:lang w:eastAsia="en-US"/>
        </w:rPr>
        <w:t>…………………….</w:t>
      </w:r>
      <w:r w:rsidR="0049314D" w:rsidRPr="0049314D">
        <w:rPr>
          <w:rFonts w:eastAsia="Arial Unicode MS"/>
          <w:lang w:eastAsia="en-US"/>
        </w:rPr>
        <w:t>25.700,00</w:t>
      </w:r>
      <w:r w:rsidR="0049314D">
        <w:rPr>
          <w:rFonts w:eastAsia="Arial Unicode MS"/>
          <w:lang w:eastAsia="en-US"/>
        </w:rPr>
        <w:t xml:space="preserve"> kn</w:t>
      </w:r>
    </w:p>
    <w:p w:rsidRDefault="007B215F" w:rsidP="00546008" w:rsidR="0049314D" w:rsidRPr="0049314D">
      <w:pPr>
        <w:tabs>
          <w:tab w:pos="567" w:val="left"/>
        </w:tabs>
        <w:spacing w:before="100"/>
        <w:jc w:val="both"/>
        <w:rPr>
          <w:rFonts w:eastAsia="Arial Unicode MS"/>
          <w:lang w:eastAsia="en-US"/>
        </w:rPr>
      </w:pPr>
      <w:r>
        <w:rPr>
          <w:rFonts w:eastAsia="Arial Unicode MS"/>
          <w:lang w:eastAsia="en-US"/>
        </w:rPr>
        <w:t xml:space="preserve">52. </w:t>
      </w:r>
      <w:r w:rsidR="00281331">
        <w:rPr>
          <w:rFonts w:eastAsia="Arial Unicode MS"/>
          <w:lang w:eastAsia="en-US"/>
        </w:rPr>
        <w:t>Nela Mandžar</w:t>
      </w:r>
      <w:r w:rsidR="0049314D" w:rsidRPr="0049314D">
        <w:rPr>
          <w:rFonts w:eastAsia="Arial Unicode MS"/>
          <w:lang w:eastAsia="en-US"/>
        </w:rPr>
        <w:t>,  Split, OIB 92085359240</w:t>
      </w:r>
      <w:r>
        <w:rPr>
          <w:rFonts w:eastAsia="Arial Unicode MS"/>
          <w:lang w:eastAsia="en-US"/>
        </w:rPr>
        <w:t>…………………</w:t>
      </w:r>
      <w:r w:rsidR="00281331">
        <w:rPr>
          <w:rFonts w:eastAsia="Arial Unicode MS"/>
          <w:lang w:eastAsia="en-US"/>
        </w:rPr>
        <w:t>…….</w:t>
      </w:r>
      <w:r>
        <w:rPr>
          <w:rFonts w:eastAsia="Arial Unicode MS"/>
          <w:lang w:eastAsia="en-US"/>
        </w:rPr>
        <w:t>………..….…2</w:t>
      </w:r>
      <w:r w:rsidR="0049314D" w:rsidRPr="0049314D">
        <w:rPr>
          <w:rFonts w:eastAsia="Arial Unicode MS"/>
          <w:lang w:eastAsia="en-US"/>
        </w:rPr>
        <w:t>.200,00</w:t>
      </w:r>
      <w:r w:rsidR="0049314D">
        <w:rPr>
          <w:rFonts w:eastAsia="Arial Unicode MS"/>
          <w:lang w:eastAsia="en-US"/>
        </w:rPr>
        <w:t xml:space="preserve"> kn</w:t>
      </w:r>
    </w:p>
    <w:p w:rsidRDefault="007B215F" w:rsidP="00546008" w:rsidR="0049314D" w:rsidRPr="0049314D">
      <w:pPr>
        <w:tabs>
          <w:tab w:pos="567" w:val="left"/>
        </w:tabs>
        <w:spacing w:before="100"/>
        <w:jc w:val="both"/>
        <w:rPr>
          <w:rFonts w:eastAsia="Arial Unicode MS"/>
          <w:lang w:eastAsia="en-US"/>
        </w:rPr>
      </w:pPr>
      <w:r>
        <w:rPr>
          <w:rFonts w:eastAsia="Arial Unicode MS"/>
          <w:lang w:eastAsia="en-US"/>
        </w:rPr>
        <w:t xml:space="preserve">53. </w:t>
      </w:r>
      <w:r w:rsidR="0049314D" w:rsidRPr="0049314D">
        <w:rPr>
          <w:rFonts w:eastAsia="Arial Unicode MS"/>
          <w:lang w:eastAsia="en-US"/>
        </w:rPr>
        <w:t>Marko Kavelj OIB 02369489649</w:t>
      </w:r>
      <w:r>
        <w:rPr>
          <w:rFonts w:eastAsia="Arial Unicode MS"/>
          <w:lang w:eastAsia="en-US"/>
        </w:rPr>
        <w:t>…………………………..…………………</w:t>
      </w:r>
      <w:r w:rsidR="0049314D" w:rsidRPr="0049314D">
        <w:rPr>
          <w:rFonts w:eastAsia="Arial Unicode MS"/>
          <w:lang w:eastAsia="en-US"/>
        </w:rPr>
        <w:t>25.700,00</w:t>
      </w:r>
      <w:r w:rsidR="0049314D">
        <w:rPr>
          <w:rFonts w:eastAsia="Arial Unicode MS"/>
          <w:lang w:eastAsia="en-US"/>
        </w:rPr>
        <w:t xml:space="preserve"> kn</w:t>
      </w:r>
    </w:p>
    <w:p w:rsidRDefault="007B215F" w:rsidP="00546008" w:rsidR="0049314D" w:rsidRPr="0049314D">
      <w:pPr>
        <w:tabs>
          <w:tab w:pos="567" w:val="left"/>
        </w:tabs>
        <w:spacing w:before="100"/>
        <w:jc w:val="both"/>
        <w:rPr>
          <w:rFonts w:eastAsia="Arial Unicode MS"/>
          <w:lang w:eastAsia="en-US"/>
        </w:rPr>
      </w:pPr>
      <w:r>
        <w:rPr>
          <w:rFonts w:eastAsia="Arial Unicode MS"/>
          <w:lang w:eastAsia="en-US"/>
        </w:rPr>
        <w:t xml:space="preserve">54. </w:t>
      </w:r>
      <w:r w:rsidR="0049314D" w:rsidRPr="0049314D">
        <w:rPr>
          <w:rFonts w:eastAsia="Arial Unicode MS"/>
          <w:lang w:eastAsia="en-US"/>
        </w:rPr>
        <w:t>Samardžić Miljenko OIB 48154982931</w:t>
      </w:r>
      <w:r>
        <w:rPr>
          <w:rFonts w:eastAsia="Arial Unicode MS"/>
          <w:lang w:eastAsia="en-US"/>
        </w:rPr>
        <w:t>…………………………..…………..</w:t>
      </w:r>
      <w:r w:rsidR="0049314D" w:rsidRPr="0049314D">
        <w:rPr>
          <w:rFonts w:eastAsia="Arial Unicode MS"/>
          <w:lang w:eastAsia="en-US"/>
        </w:rPr>
        <w:t>51.200,00</w:t>
      </w:r>
      <w:r w:rsidR="0049314D">
        <w:rPr>
          <w:rFonts w:eastAsia="Arial Unicode MS"/>
          <w:lang w:eastAsia="en-US"/>
        </w:rPr>
        <w:t xml:space="preserve"> kn</w:t>
      </w:r>
    </w:p>
    <w:p w:rsidRDefault="007B215F" w:rsidP="00546008" w:rsidR="0049314D" w:rsidRPr="0049314D">
      <w:pPr>
        <w:tabs>
          <w:tab w:pos="567" w:val="left"/>
        </w:tabs>
        <w:spacing w:before="100"/>
        <w:jc w:val="both"/>
        <w:rPr>
          <w:rFonts w:eastAsia="Arial Unicode MS"/>
          <w:lang w:eastAsia="en-US"/>
        </w:rPr>
      </w:pPr>
      <w:r>
        <w:rPr>
          <w:rFonts w:eastAsia="Arial Unicode MS"/>
          <w:lang w:eastAsia="en-US"/>
        </w:rPr>
        <w:t xml:space="preserve">55. </w:t>
      </w:r>
      <w:r w:rsidR="0049314D" w:rsidRPr="0049314D">
        <w:rPr>
          <w:rFonts w:eastAsia="Arial Unicode MS"/>
          <w:lang w:eastAsia="en-US"/>
        </w:rPr>
        <w:t>Maja Bučić OIB 03739843191</w:t>
      </w:r>
      <w:r>
        <w:rPr>
          <w:rFonts w:eastAsia="Arial Unicode MS"/>
          <w:lang w:eastAsia="en-US"/>
        </w:rPr>
        <w:t>………………………………………………..</w:t>
      </w:r>
      <w:r w:rsidR="0049314D" w:rsidRPr="0049314D">
        <w:rPr>
          <w:rFonts w:eastAsia="Arial Unicode MS"/>
          <w:lang w:eastAsia="en-US"/>
        </w:rPr>
        <w:t>39.200,00</w:t>
      </w:r>
      <w:r w:rsidR="0049314D">
        <w:rPr>
          <w:rFonts w:eastAsia="Arial Unicode MS"/>
          <w:lang w:eastAsia="en-US"/>
        </w:rPr>
        <w:t xml:space="preserve"> kn</w:t>
      </w:r>
    </w:p>
    <w:p w:rsidRDefault="007B215F" w:rsidP="00546008" w:rsidR="0049314D" w:rsidRPr="0049314D">
      <w:pPr>
        <w:tabs>
          <w:tab w:pos="567" w:val="left"/>
        </w:tabs>
        <w:spacing w:before="100"/>
        <w:jc w:val="both"/>
        <w:rPr>
          <w:rFonts w:eastAsia="Arial Unicode MS"/>
          <w:lang w:eastAsia="en-US"/>
        </w:rPr>
      </w:pPr>
      <w:r>
        <w:rPr>
          <w:rFonts w:eastAsia="Arial Unicode MS"/>
          <w:lang w:eastAsia="en-US"/>
        </w:rPr>
        <w:t xml:space="preserve">56. </w:t>
      </w:r>
      <w:r w:rsidR="0049314D" w:rsidRPr="0049314D">
        <w:rPr>
          <w:rFonts w:eastAsia="Arial Unicode MS"/>
          <w:lang w:eastAsia="en-US"/>
        </w:rPr>
        <w:t>Iva Jelić OIB 44484653228</w:t>
      </w:r>
      <w:r>
        <w:rPr>
          <w:rFonts w:eastAsia="Arial Unicode MS"/>
          <w:lang w:eastAsia="en-US"/>
        </w:rPr>
        <w:t>…………………………………………………...</w:t>
      </w:r>
      <w:r w:rsidR="0049314D" w:rsidRPr="0049314D">
        <w:rPr>
          <w:rFonts w:eastAsia="Arial Unicode MS"/>
          <w:lang w:eastAsia="en-US"/>
        </w:rPr>
        <w:t>16.700,00</w:t>
      </w:r>
      <w:r w:rsidR="0049314D">
        <w:rPr>
          <w:rFonts w:eastAsia="Arial Unicode MS"/>
          <w:lang w:eastAsia="en-US"/>
        </w:rPr>
        <w:t xml:space="preserve"> kn</w:t>
      </w:r>
    </w:p>
    <w:p w:rsidRDefault="007B215F" w:rsidP="00546008" w:rsidR="0049314D" w:rsidRPr="0049314D">
      <w:pPr>
        <w:tabs>
          <w:tab w:pos="567" w:val="left"/>
        </w:tabs>
        <w:spacing w:before="100"/>
        <w:jc w:val="both"/>
        <w:rPr>
          <w:rFonts w:eastAsia="Arial Unicode MS"/>
          <w:lang w:eastAsia="en-US"/>
        </w:rPr>
      </w:pPr>
      <w:r>
        <w:rPr>
          <w:rFonts w:eastAsia="Arial Unicode MS"/>
          <w:lang w:eastAsia="en-US"/>
        </w:rPr>
        <w:t xml:space="preserve">57. </w:t>
      </w:r>
      <w:r w:rsidR="0049314D" w:rsidRPr="0049314D">
        <w:rPr>
          <w:rFonts w:eastAsia="Arial Unicode MS"/>
          <w:lang w:eastAsia="en-US"/>
        </w:rPr>
        <w:t>Milan Miljuš OIB 35675614034</w:t>
      </w:r>
      <w:r>
        <w:rPr>
          <w:rFonts w:eastAsia="Arial Unicode MS"/>
          <w:lang w:eastAsia="en-US"/>
        </w:rPr>
        <w:t>……………………………………………....</w:t>
      </w:r>
      <w:r w:rsidR="0049314D" w:rsidRPr="0049314D">
        <w:rPr>
          <w:rFonts w:eastAsia="Arial Unicode MS"/>
          <w:lang w:eastAsia="en-US"/>
        </w:rPr>
        <w:t>21.200,00</w:t>
      </w:r>
      <w:r w:rsidR="0049314D">
        <w:rPr>
          <w:rFonts w:eastAsia="Arial Unicode MS"/>
          <w:lang w:eastAsia="en-US"/>
        </w:rPr>
        <w:t xml:space="preserve"> kn</w:t>
      </w:r>
    </w:p>
    <w:p w:rsidRDefault="007B215F" w:rsidP="00546008" w:rsidR="0049314D" w:rsidRPr="0049314D">
      <w:pPr>
        <w:tabs>
          <w:tab w:pos="567" w:val="left"/>
        </w:tabs>
        <w:spacing w:before="100"/>
        <w:jc w:val="both"/>
        <w:rPr>
          <w:rFonts w:eastAsia="Arial Unicode MS"/>
          <w:lang w:eastAsia="en-US"/>
        </w:rPr>
      </w:pPr>
      <w:r>
        <w:rPr>
          <w:rFonts w:eastAsia="Arial Unicode MS"/>
          <w:lang w:eastAsia="en-US"/>
        </w:rPr>
        <w:t xml:space="preserve">58. </w:t>
      </w:r>
      <w:r w:rsidR="0049314D" w:rsidRPr="0049314D">
        <w:rPr>
          <w:rFonts w:eastAsia="Arial Unicode MS"/>
          <w:lang w:eastAsia="en-US"/>
        </w:rPr>
        <w:t>Balić Zlatko OIB 07556207031</w:t>
      </w:r>
      <w:r>
        <w:rPr>
          <w:rFonts w:eastAsia="Arial Unicode MS"/>
          <w:lang w:eastAsia="en-US"/>
        </w:rPr>
        <w:t>……………………………………………….</w:t>
      </w:r>
      <w:r w:rsidR="0049314D" w:rsidRPr="0049314D">
        <w:rPr>
          <w:rFonts w:eastAsia="Arial Unicode MS"/>
          <w:lang w:eastAsia="en-US"/>
        </w:rPr>
        <w:t>21.200,00</w:t>
      </w:r>
      <w:r w:rsidR="0049314D">
        <w:rPr>
          <w:rFonts w:eastAsia="Arial Unicode MS"/>
          <w:lang w:eastAsia="en-US"/>
        </w:rPr>
        <w:t xml:space="preserve"> kn</w:t>
      </w:r>
    </w:p>
    <w:p w:rsidRDefault="007B215F" w:rsidP="00546008" w:rsidR="0049314D" w:rsidRPr="0049314D">
      <w:pPr>
        <w:tabs>
          <w:tab w:pos="567" w:val="left"/>
        </w:tabs>
        <w:spacing w:before="100"/>
        <w:jc w:val="both"/>
        <w:rPr>
          <w:rFonts w:eastAsia="Arial Unicode MS"/>
          <w:lang w:eastAsia="en-US"/>
        </w:rPr>
      </w:pPr>
      <w:r>
        <w:rPr>
          <w:rFonts w:eastAsia="Arial Unicode MS"/>
          <w:lang w:eastAsia="en-US"/>
        </w:rPr>
        <w:t xml:space="preserve">59. </w:t>
      </w:r>
      <w:r w:rsidR="0049314D" w:rsidRPr="0049314D">
        <w:rPr>
          <w:rFonts w:eastAsia="Arial Unicode MS"/>
          <w:lang w:eastAsia="en-US"/>
        </w:rPr>
        <w:t>Marija Pjevac OIB 82096480140</w:t>
      </w:r>
      <w:r>
        <w:rPr>
          <w:rFonts w:eastAsia="Arial Unicode MS"/>
          <w:lang w:eastAsia="en-US"/>
        </w:rPr>
        <w:t>……………………………………………..</w:t>
      </w:r>
      <w:r w:rsidR="0049314D" w:rsidRPr="0049314D">
        <w:rPr>
          <w:rFonts w:eastAsia="Arial Unicode MS"/>
          <w:lang w:eastAsia="en-US"/>
        </w:rPr>
        <w:t>23.000,00</w:t>
      </w:r>
      <w:r w:rsidR="0049314D">
        <w:rPr>
          <w:rFonts w:eastAsia="Arial Unicode MS"/>
          <w:lang w:eastAsia="en-US"/>
        </w:rPr>
        <w:t xml:space="preserve"> kn</w:t>
      </w:r>
    </w:p>
    <w:p w:rsidRDefault="007B215F" w:rsidP="00546008" w:rsidR="0049314D" w:rsidRPr="0049314D">
      <w:pPr>
        <w:tabs>
          <w:tab w:pos="567" w:val="left"/>
        </w:tabs>
        <w:spacing w:before="100"/>
        <w:jc w:val="both"/>
        <w:rPr>
          <w:rFonts w:eastAsia="Arial Unicode MS"/>
          <w:lang w:eastAsia="en-US"/>
        </w:rPr>
      </w:pPr>
      <w:r>
        <w:rPr>
          <w:rFonts w:eastAsia="Arial Unicode MS"/>
          <w:lang w:eastAsia="en-US"/>
        </w:rPr>
        <w:t xml:space="preserve">60. </w:t>
      </w:r>
      <w:r w:rsidR="0049314D" w:rsidRPr="0049314D">
        <w:rPr>
          <w:rFonts w:eastAsia="Arial Unicode MS"/>
          <w:lang w:eastAsia="en-US"/>
        </w:rPr>
        <w:t>Slaven Tukić OIB 33403885817</w:t>
      </w:r>
      <w:r>
        <w:rPr>
          <w:rFonts w:eastAsia="Arial Unicode MS"/>
          <w:lang w:eastAsia="en-US"/>
        </w:rPr>
        <w:t>………………………………………………</w:t>
      </w:r>
      <w:r w:rsidR="0049314D" w:rsidRPr="0049314D">
        <w:rPr>
          <w:rFonts w:eastAsia="Arial Unicode MS"/>
          <w:lang w:eastAsia="en-US"/>
        </w:rPr>
        <w:t>45.100,00</w:t>
      </w:r>
      <w:r w:rsidR="0049314D">
        <w:rPr>
          <w:rFonts w:eastAsia="Arial Unicode MS"/>
          <w:lang w:eastAsia="en-US"/>
        </w:rPr>
        <w:t xml:space="preserve"> kn</w:t>
      </w:r>
    </w:p>
    <w:p w:rsidRDefault="007B215F" w:rsidP="00546008" w:rsidR="0049314D" w:rsidRPr="0049314D">
      <w:pPr>
        <w:tabs>
          <w:tab w:pos="567" w:val="left"/>
        </w:tabs>
        <w:spacing w:before="100"/>
        <w:jc w:val="both"/>
        <w:rPr>
          <w:rFonts w:eastAsia="Arial Unicode MS"/>
          <w:lang w:eastAsia="en-US"/>
        </w:rPr>
      </w:pPr>
      <w:r>
        <w:rPr>
          <w:rFonts w:eastAsia="Arial Unicode MS"/>
          <w:lang w:eastAsia="en-US"/>
        </w:rPr>
        <w:t xml:space="preserve">61. </w:t>
      </w:r>
      <w:r w:rsidR="0049314D" w:rsidRPr="0049314D">
        <w:rPr>
          <w:rFonts w:eastAsia="Arial Unicode MS"/>
          <w:lang w:eastAsia="en-US"/>
        </w:rPr>
        <w:t>Anka Tukić OIB 95095320611</w:t>
      </w:r>
      <w:r>
        <w:rPr>
          <w:rFonts w:eastAsia="Arial Unicode MS"/>
          <w:lang w:eastAsia="en-US"/>
        </w:rPr>
        <w:t>……………………………………………..…</w:t>
      </w:r>
      <w:r w:rsidR="0049314D" w:rsidRPr="0049314D">
        <w:rPr>
          <w:rFonts w:eastAsia="Arial Unicode MS"/>
          <w:lang w:eastAsia="en-US"/>
        </w:rPr>
        <w:t>28.200,00</w:t>
      </w:r>
      <w:r w:rsidR="0049314D">
        <w:rPr>
          <w:rFonts w:eastAsia="Arial Unicode MS"/>
          <w:lang w:eastAsia="en-US"/>
        </w:rPr>
        <w:t xml:space="preserve"> kn</w:t>
      </w:r>
    </w:p>
    <w:p w:rsidRDefault="007B215F" w:rsidP="00546008" w:rsidR="0049314D" w:rsidRPr="0049314D">
      <w:pPr>
        <w:tabs>
          <w:tab w:pos="567" w:val="left"/>
        </w:tabs>
        <w:spacing w:before="100"/>
        <w:jc w:val="both"/>
        <w:rPr>
          <w:rFonts w:eastAsia="Arial Unicode MS"/>
          <w:lang w:eastAsia="en-US"/>
        </w:rPr>
      </w:pPr>
      <w:r>
        <w:rPr>
          <w:rFonts w:eastAsia="Arial Unicode MS"/>
          <w:lang w:eastAsia="en-US"/>
        </w:rPr>
        <w:t xml:space="preserve">62. </w:t>
      </w:r>
      <w:r w:rsidR="0049314D" w:rsidRPr="0049314D">
        <w:rPr>
          <w:rFonts w:eastAsia="Arial Unicode MS"/>
          <w:lang w:eastAsia="en-US"/>
        </w:rPr>
        <w:t>Zokić Margita OIB  85982645988</w:t>
      </w:r>
      <w:r>
        <w:rPr>
          <w:rFonts w:eastAsia="Arial Unicode MS"/>
          <w:lang w:eastAsia="en-US"/>
        </w:rPr>
        <w:t>…………………………………………….</w:t>
      </w:r>
      <w:r w:rsidR="0049314D" w:rsidRPr="0049314D">
        <w:rPr>
          <w:rFonts w:eastAsia="Arial Unicode MS"/>
          <w:lang w:eastAsia="en-US"/>
        </w:rPr>
        <w:t>32.200,00</w:t>
      </w:r>
      <w:r w:rsidR="0049314D">
        <w:rPr>
          <w:rFonts w:eastAsia="Arial Unicode MS"/>
          <w:lang w:eastAsia="en-US"/>
        </w:rPr>
        <w:t xml:space="preserve"> kn</w:t>
      </w:r>
    </w:p>
    <w:p w:rsidRDefault="007B215F" w:rsidP="00546008" w:rsidR="0049314D" w:rsidRPr="0049314D">
      <w:pPr>
        <w:tabs>
          <w:tab w:pos="567" w:val="left"/>
        </w:tabs>
        <w:spacing w:before="100"/>
        <w:jc w:val="both"/>
        <w:rPr>
          <w:rFonts w:eastAsia="Arial Unicode MS"/>
          <w:lang w:eastAsia="en-US"/>
        </w:rPr>
      </w:pPr>
      <w:r>
        <w:rPr>
          <w:rFonts w:eastAsia="Arial Unicode MS"/>
          <w:lang w:eastAsia="en-US"/>
        </w:rPr>
        <w:t xml:space="preserve">63. </w:t>
      </w:r>
      <w:r w:rsidR="0049314D" w:rsidRPr="0049314D">
        <w:rPr>
          <w:rFonts w:eastAsia="Arial Unicode MS"/>
          <w:lang w:eastAsia="en-US"/>
        </w:rPr>
        <w:t>Zokić Borislav OIB  51253879731</w:t>
      </w:r>
      <w:r>
        <w:rPr>
          <w:rFonts w:eastAsia="Arial Unicode MS"/>
          <w:lang w:eastAsia="en-US"/>
        </w:rPr>
        <w:t>……………………………………………</w:t>
      </w:r>
      <w:r w:rsidR="0049314D" w:rsidRPr="0049314D">
        <w:rPr>
          <w:rFonts w:eastAsia="Arial Unicode MS"/>
          <w:lang w:eastAsia="en-US"/>
        </w:rPr>
        <w:t>29.200,00</w:t>
      </w:r>
      <w:r w:rsidR="0049314D">
        <w:rPr>
          <w:rFonts w:eastAsia="Arial Unicode MS"/>
          <w:lang w:eastAsia="en-US"/>
        </w:rPr>
        <w:t xml:space="preserve"> kn</w:t>
      </w:r>
    </w:p>
    <w:p w:rsidRDefault="007B215F" w:rsidP="00546008" w:rsidR="0049314D" w:rsidRPr="0049314D">
      <w:pPr>
        <w:tabs>
          <w:tab w:pos="567" w:val="left"/>
        </w:tabs>
        <w:spacing w:before="100"/>
        <w:jc w:val="both"/>
        <w:rPr>
          <w:rFonts w:eastAsia="Arial Unicode MS"/>
          <w:lang w:eastAsia="en-US"/>
        </w:rPr>
      </w:pPr>
      <w:r>
        <w:rPr>
          <w:rFonts w:eastAsia="Arial Unicode MS"/>
          <w:lang w:eastAsia="en-US"/>
        </w:rPr>
        <w:t xml:space="preserve">64. </w:t>
      </w:r>
      <w:r w:rsidR="0049314D" w:rsidRPr="0049314D">
        <w:rPr>
          <w:rFonts w:eastAsia="Arial Unicode MS"/>
          <w:lang w:eastAsia="en-US"/>
        </w:rPr>
        <w:t>Ivan Melvan OIB 80843491669</w:t>
      </w:r>
      <w:r>
        <w:rPr>
          <w:rFonts w:eastAsia="Arial Unicode MS"/>
          <w:lang w:eastAsia="en-US"/>
        </w:rPr>
        <w:t>…………………………………</w:t>
      </w:r>
      <w:r w:rsidR="00CA5A8D">
        <w:rPr>
          <w:rFonts w:eastAsia="Arial Unicode MS"/>
          <w:lang w:eastAsia="en-US"/>
        </w:rPr>
        <w:t>…</w:t>
      </w:r>
      <w:r>
        <w:rPr>
          <w:rFonts w:eastAsia="Arial Unicode MS"/>
          <w:lang w:eastAsia="en-US"/>
        </w:rPr>
        <w:t>………....</w:t>
      </w:r>
      <w:r w:rsidR="0049314D" w:rsidRPr="0049314D">
        <w:rPr>
          <w:rFonts w:eastAsia="Arial Unicode MS"/>
          <w:lang w:eastAsia="en-US"/>
        </w:rPr>
        <w:t>21.200,00</w:t>
      </w:r>
      <w:r w:rsidR="0049314D">
        <w:rPr>
          <w:rFonts w:eastAsia="Arial Unicode MS"/>
          <w:lang w:eastAsia="en-US"/>
        </w:rPr>
        <w:t xml:space="preserve"> kn</w:t>
      </w:r>
    </w:p>
    <w:p w:rsidRDefault="007B215F" w:rsidP="00546008" w:rsidR="0049314D" w:rsidRPr="0049314D">
      <w:pPr>
        <w:tabs>
          <w:tab w:pos="567" w:val="left"/>
        </w:tabs>
        <w:spacing w:before="100"/>
        <w:jc w:val="both"/>
        <w:rPr>
          <w:rFonts w:eastAsia="Arial Unicode MS"/>
          <w:lang w:eastAsia="en-US"/>
        </w:rPr>
      </w:pPr>
      <w:r>
        <w:rPr>
          <w:rFonts w:eastAsia="Arial Unicode MS"/>
          <w:lang w:eastAsia="en-US"/>
        </w:rPr>
        <w:t xml:space="preserve">65. </w:t>
      </w:r>
      <w:r w:rsidR="0049314D" w:rsidRPr="0049314D">
        <w:rPr>
          <w:rFonts w:eastAsia="Arial Unicode MS"/>
          <w:lang w:eastAsia="en-US"/>
        </w:rPr>
        <w:t>Ante Marović OIB 68871210232</w:t>
      </w:r>
      <w:r>
        <w:rPr>
          <w:rFonts w:eastAsia="Arial Unicode MS"/>
          <w:lang w:eastAsia="en-US"/>
        </w:rPr>
        <w:t>………………………………..…………....</w:t>
      </w:r>
      <w:r w:rsidR="0049314D" w:rsidRPr="0049314D">
        <w:rPr>
          <w:rFonts w:eastAsia="Arial Unicode MS"/>
          <w:lang w:eastAsia="en-US"/>
        </w:rPr>
        <w:t>24.200,00</w:t>
      </w:r>
      <w:r w:rsidR="0049314D">
        <w:rPr>
          <w:rFonts w:eastAsia="Arial Unicode MS"/>
          <w:lang w:eastAsia="en-US"/>
        </w:rPr>
        <w:t xml:space="preserve"> kn</w:t>
      </w:r>
    </w:p>
    <w:p w:rsidRDefault="007B215F" w:rsidP="00546008" w:rsidR="0049314D" w:rsidRPr="0049314D">
      <w:pPr>
        <w:tabs>
          <w:tab w:pos="567" w:val="left"/>
        </w:tabs>
        <w:spacing w:before="100"/>
        <w:jc w:val="both"/>
        <w:rPr>
          <w:rFonts w:eastAsia="Arial Unicode MS"/>
          <w:lang w:eastAsia="en-US"/>
        </w:rPr>
      </w:pPr>
      <w:r>
        <w:rPr>
          <w:rFonts w:eastAsia="Arial Unicode MS"/>
          <w:lang w:eastAsia="en-US"/>
        </w:rPr>
        <w:t xml:space="preserve">66. </w:t>
      </w:r>
      <w:r w:rsidR="0049314D" w:rsidRPr="0049314D">
        <w:rPr>
          <w:rFonts w:eastAsia="Arial Unicode MS"/>
          <w:lang w:eastAsia="en-US"/>
        </w:rPr>
        <w:t>Sanja Ružić OIB 04871127862</w:t>
      </w:r>
      <w:r>
        <w:rPr>
          <w:rFonts w:eastAsia="Arial Unicode MS"/>
          <w:lang w:eastAsia="en-US"/>
        </w:rPr>
        <w:t>…………………………………………………</w:t>
      </w:r>
      <w:r w:rsidR="0049314D" w:rsidRPr="0049314D">
        <w:rPr>
          <w:rFonts w:eastAsia="Arial Unicode MS"/>
          <w:lang w:eastAsia="en-US"/>
        </w:rPr>
        <w:t>3.200,00</w:t>
      </w:r>
      <w:r w:rsidR="0049314D">
        <w:rPr>
          <w:rFonts w:eastAsia="Arial Unicode MS"/>
          <w:lang w:eastAsia="en-US"/>
        </w:rPr>
        <w:t xml:space="preserve"> kn</w:t>
      </w:r>
    </w:p>
    <w:p w:rsidRDefault="007B215F" w:rsidP="00546008" w:rsidR="0049314D" w:rsidRPr="0049314D">
      <w:pPr>
        <w:tabs>
          <w:tab w:pos="567" w:val="left"/>
        </w:tabs>
        <w:spacing w:before="100"/>
        <w:jc w:val="both"/>
        <w:rPr>
          <w:rFonts w:eastAsia="Arial Unicode MS"/>
          <w:lang w:eastAsia="en-US"/>
        </w:rPr>
      </w:pPr>
      <w:r>
        <w:rPr>
          <w:rFonts w:eastAsia="Arial Unicode MS"/>
          <w:lang w:eastAsia="en-US"/>
        </w:rPr>
        <w:t xml:space="preserve">67. </w:t>
      </w:r>
      <w:r w:rsidR="0049314D" w:rsidRPr="0049314D">
        <w:rPr>
          <w:rFonts w:eastAsia="Arial Unicode MS"/>
          <w:lang w:eastAsia="en-US"/>
        </w:rPr>
        <w:t>Iva Melvan OIB 03677154609</w:t>
      </w:r>
      <w:r>
        <w:rPr>
          <w:rFonts w:eastAsia="Arial Unicode MS"/>
          <w:lang w:eastAsia="en-US"/>
        </w:rPr>
        <w:t>………………………………………………..</w:t>
      </w:r>
      <w:r w:rsidR="0049314D" w:rsidRPr="0049314D">
        <w:rPr>
          <w:rFonts w:eastAsia="Arial Unicode MS"/>
          <w:lang w:eastAsia="en-US"/>
        </w:rPr>
        <w:t>17.200,00</w:t>
      </w:r>
      <w:r w:rsidR="0049314D">
        <w:rPr>
          <w:rFonts w:eastAsia="Arial Unicode MS"/>
          <w:lang w:eastAsia="en-US"/>
        </w:rPr>
        <w:t xml:space="preserve"> kn</w:t>
      </w:r>
    </w:p>
    <w:p w:rsidRDefault="007B215F" w:rsidP="00546008" w:rsidR="0049314D" w:rsidRPr="0049314D">
      <w:pPr>
        <w:tabs>
          <w:tab w:pos="567" w:val="left"/>
        </w:tabs>
        <w:spacing w:before="100"/>
        <w:jc w:val="both"/>
        <w:rPr>
          <w:rFonts w:eastAsia="Arial Unicode MS"/>
          <w:lang w:eastAsia="en-US"/>
        </w:rPr>
      </w:pPr>
      <w:r>
        <w:rPr>
          <w:rFonts w:eastAsia="Arial Unicode MS"/>
          <w:lang w:eastAsia="en-US"/>
        </w:rPr>
        <w:t xml:space="preserve">68. </w:t>
      </w:r>
      <w:r w:rsidR="0049314D" w:rsidRPr="0049314D">
        <w:rPr>
          <w:rFonts w:eastAsia="Arial Unicode MS"/>
          <w:lang w:eastAsia="en-US"/>
        </w:rPr>
        <w:t>Drago Radić OIB 29691845355</w:t>
      </w:r>
      <w:r>
        <w:rPr>
          <w:rFonts w:eastAsia="Arial Unicode MS"/>
          <w:lang w:eastAsia="en-US"/>
        </w:rPr>
        <w:t>…………………………………………...….</w:t>
      </w:r>
      <w:r w:rsidR="0049314D" w:rsidRPr="0049314D">
        <w:rPr>
          <w:rFonts w:eastAsia="Arial Unicode MS"/>
          <w:lang w:eastAsia="en-US"/>
        </w:rPr>
        <w:t>27.200,00</w:t>
      </w:r>
      <w:r w:rsidR="0049314D">
        <w:rPr>
          <w:rFonts w:eastAsia="Arial Unicode MS"/>
          <w:lang w:eastAsia="en-US"/>
        </w:rPr>
        <w:t xml:space="preserve"> kn</w:t>
      </w:r>
    </w:p>
    <w:p w:rsidRDefault="007B215F" w:rsidP="00546008" w:rsidR="0049314D" w:rsidRPr="0049314D">
      <w:pPr>
        <w:tabs>
          <w:tab w:pos="567" w:val="left"/>
        </w:tabs>
        <w:spacing w:before="100"/>
        <w:jc w:val="both"/>
        <w:rPr>
          <w:rFonts w:eastAsia="Arial Unicode MS"/>
          <w:lang w:eastAsia="en-US"/>
        </w:rPr>
      </w:pPr>
      <w:r>
        <w:rPr>
          <w:rFonts w:eastAsia="Arial Unicode MS"/>
          <w:lang w:eastAsia="en-US"/>
        </w:rPr>
        <w:t xml:space="preserve">69. </w:t>
      </w:r>
      <w:r w:rsidR="0049314D" w:rsidRPr="0049314D">
        <w:rPr>
          <w:rFonts w:eastAsia="Arial Unicode MS"/>
          <w:lang w:eastAsia="en-US"/>
        </w:rPr>
        <w:t>Anđelko Rogulj OIB 86920054956</w:t>
      </w:r>
      <w:r>
        <w:rPr>
          <w:rFonts w:eastAsia="Arial Unicode MS"/>
          <w:lang w:eastAsia="en-US"/>
        </w:rPr>
        <w:t>……………………………………….…..</w:t>
      </w:r>
      <w:r w:rsidR="0049314D" w:rsidRPr="0049314D">
        <w:rPr>
          <w:rFonts w:eastAsia="Arial Unicode MS"/>
          <w:lang w:eastAsia="en-US"/>
        </w:rPr>
        <w:t>32.200,00</w:t>
      </w:r>
      <w:r w:rsidR="0049314D">
        <w:rPr>
          <w:rFonts w:eastAsia="Arial Unicode MS"/>
          <w:lang w:eastAsia="en-US"/>
        </w:rPr>
        <w:t xml:space="preserve"> kn</w:t>
      </w:r>
    </w:p>
    <w:p w:rsidRDefault="007B215F" w:rsidP="00546008" w:rsidR="0049314D" w:rsidRPr="0049314D">
      <w:pPr>
        <w:tabs>
          <w:tab w:pos="567" w:val="left"/>
        </w:tabs>
        <w:spacing w:before="100"/>
        <w:jc w:val="both"/>
        <w:rPr>
          <w:rFonts w:eastAsia="Arial Unicode MS"/>
          <w:lang w:eastAsia="en-US"/>
        </w:rPr>
      </w:pPr>
      <w:r>
        <w:rPr>
          <w:rFonts w:eastAsia="Arial Unicode MS"/>
          <w:lang w:eastAsia="en-US"/>
        </w:rPr>
        <w:t xml:space="preserve">70. </w:t>
      </w:r>
      <w:r w:rsidR="0049314D" w:rsidRPr="0049314D">
        <w:rPr>
          <w:rFonts w:eastAsia="Arial Unicode MS"/>
          <w:lang w:eastAsia="en-US"/>
        </w:rPr>
        <w:t>Bartul Barišić OIB 12686040110</w:t>
      </w:r>
      <w:r>
        <w:rPr>
          <w:rFonts w:eastAsia="Arial Unicode MS"/>
          <w:lang w:eastAsia="en-US"/>
        </w:rPr>
        <w:t>……...…………………………………….....</w:t>
      </w:r>
      <w:r w:rsidR="0049314D" w:rsidRPr="0049314D">
        <w:rPr>
          <w:rFonts w:eastAsia="Arial Unicode MS"/>
          <w:lang w:eastAsia="en-US"/>
        </w:rPr>
        <w:t>3.200,00</w:t>
      </w:r>
      <w:r w:rsidR="0049314D">
        <w:rPr>
          <w:rFonts w:eastAsia="Arial Unicode MS"/>
          <w:lang w:eastAsia="en-US"/>
        </w:rPr>
        <w:t xml:space="preserve"> kn</w:t>
      </w:r>
    </w:p>
    <w:p w:rsidRDefault="007B215F" w:rsidP="00546008" w:rsidR="0049314D" w:rsidRPr="0049314D">
      <w:pPr>
        <w:tabs>
          <w:tab w:pos="567" w:val="left"/>
        </w:tabs>
        <w:spacing w:before="100"/>
        <w:jc w:val="both"/>
        <w:rPr>
          <w:rFonts w:eastAsia="Arial Unicode MS"/>
          <w:lang w:eastAsia="en-US"/>
        </w:rPr>
      </w:pPr>
      <w:r>
        <w:rPr>
          <w:rFonts w:eastAsia="Arial Unicode MS"/>
          <w:lang w:eastAsia="en-US"/>
        </w:rPr>
        <w:t xml:space="preserve">71. </w:t>
      </w:r>
      <w:r w:rsidR="0049314D" w:rsidRPr="0049314D">
        <w:rPr>
          <w:rFonts w:eastAsia="Arial Unicode MS"/>
          <w:lang w:eastAsia="en-US"/>
        </w:rPr>
        <w:t>Tajana Domazet OIB 31101575725</w:t>
      </w:r>
      <w:r>
        <w:rPr>
          <w:rFonts w:eastAsia="Arial Unicode MS"/>
          <w:lang w:eastAsia="en-US"/>
        </w:rPr>
        <w:t>……………………..………………...….</w:t>
      </w:r>
      <w:r w:rsidR="0049314D" w:rsidRPr="0049314D">
        <w:rPr>
          <w:rFonts w:eastAsia="Arial Unicode MS"/>
          <w:lang w:eastAsia="en-US"/>
        </w:rPr>
        <w:t>10.200,00</w:t>
      </w:r>
      <w:r w:rsidR="0049314D">
        <w:rPr>
          <w:rFonts w:eastAsia="Arial Unicode MS"/>
          <w:lang w:eastAsia="en-US"/>
        </w:rPr>
        <w:t xml:space="preserve"> kn</w:t>
      </w:r>
    </w:p>
    <w:p w:rsidRDefault="007B215F" w:rsidP="00546008" w:rsidR="0049314D" w:rsidRPr="0049314D">
      <w:pPr>
        <w:tabs>
          <w:tab w:pos="567" w:val="left"/>
        </w:tabs>
        <w:spacing w:before="100"/>
        <w:jc w:val="both"/>
        <w:rPr>
          <w:rFonts w:eastAsia="Arial Unicode MS"/>
          <w:lang w:eastAsia="en-US"/>
        </w:rPr>
      </w:pPr>
      <w:r>
        <w:rPr>
          <w:rFonts w:eastAsia="Arial Unicode MS"/>
          <w:lang w:eastAsia="en-US"/>
        </w:rPr>
        <w:t xml:space="preserve">72. </w:t>
      </w:r>
      <w:r w:rsidR="0049314D" w:rsidRPr="0049314D">
        <w:rPr>
          <w:rFonts w:eastAsia="Arial Unicode MS"/>
          <w:lang w:eastAsia="en-US"/>
        </w:rPr>
        <w:t>Zorka Miletić OIB 48042737399</w:t>
      </w:r>
      <w:r>
        <w:rPr>
          <w:rFonts w:eastAsia="Arial Unicode MS"/>
          <w:lang w:eastAsia="en-US"/>
        </w:rPr>
        <w:t>…………………………………</w:t>
      </w:r>
      <w:r w:rsidR="00690A4B">
        <w:rPr>
          <w:rFonts w:eastAsia="Arial Unicode MS"/>
          <w:lang w:eastAsia="en-US"/>
        </w:rPr>
        <w:t>...</w:t>
      </w:r>
      <w:r>
        <w:rPr>
          <w:rFonts w:eastAsia="Arial Unicode MS"/>
          <w:lang w:eastAsia="en-US"/>
        </w:rPr>
        <w:t>…………</w:t>
      </w:r>
      <w:r w:rsidR="0049314D" w:rsidRPr="0049314D">
        <w:rPr>
          <w:rFonts w:eastAsia="Arial Unicode MS"/>
          <w:lang w:eastAsia="en-US"/>
        </w:rPr>
        <w:t>27.700,00</w:t>
      </w:r>
      <w:r w:rsidR="0049314D">
        <w:rPr>
          <w:rFonts w:eastAsia="Arial Unicode MS"/>
          <w:lang w:eastAsia="en-US"/>
        </w:rPr>
        <w:t xml:space="preserve"> kn</w:t>
      </w:r>
    </w:p>
    <w:p w:rsidRDefault="007B215F" w:rsidP="00546008" w:rsidR="0049314D" w:rsidRPr="0049314D">
      <w:pPr>
        <w:tabs>
          <w:tab w:pos="567" w:val="left"/>
        </w:tabs>
        <w:spacing w:before="100"/>
        <w:jc w:val="both"/>
        <w:rPr>
          <w:rFonts w:eastAsia="Arial Unicode MS"/>
          <w:lang w:eastAsia="en-US"/>
        </w:rPr>
      </w:pPr>
      <w:r>
        <w:rPr>
          <w:rFonts w:eastAsia="Arial Unicode MS"/>
          <w:lang w:eastAsia="en-US"/>
        </w:rPr>
        <w:t xml:space="preserve">73. </w:t>
      </w:r>
      <w:r w:rsidR="0049314D" w:rsidRPr="0049314D">
        <w:rPr>
          <w:rFonts w:eastAsia="Arial Unicode MS"/>
          <w:lang w:eastAsia="en-US"/>
        </w:rPr>
        <w:t>Željka Kovač OIB 11925765994</w:t>
      </w:r>
      <w:r>
        <w:rPr>
          <w:rFonts w:eastAsia="Arial Unicode MS"/>
          <w:lang w:eastAsia="en-US"/>
        </w:rPr>
        <w:t>……………………………………</w:t>
      </w:r>
      <w:r w:rsidR="00690A4B">
        <w:rPr>
          <w:rFonts w:eastAsia="Arial Unicode MS"/>
          <w:lang w:eastAsia="en-US"/>
        </w:rPr>
        <w:t>…..</w:t>
      </w:r>
      <w:r>
        <w:rPr>
          <w:rFonts w:eastAsia="Arial Unicode MS"/>
          <w:lang w:eastAsia="en-US"/>
        </w:rPr>
        <w:t>…….</w:t>
      </w:r>
      <w:r w:rsidR="0049314D" w:rsidRPr="0049314D">
        <w:rPr>
          <w:rFonts w:eastAsia="Arial Unicode MS"/>
          <w:lang w:eastAsia="en-US"/>
        </w:rPr>
        <w:t>33.200,00</w:t>
      </w:r>
      <w:r w:rsidR="0049314D">
        <w:rPr>
          <w:rFonts w:eastAsia="Arial Unicode MS"/>
          <w:lang w:eastAsia="en-US"/>
        </w:rPr>
        <w:t xml:space="preserve"> kn</w:t>
      </w:r>
    </w:p>
    <w:p w:rsidRDefault="007B215F" w:rsidP="00546008" w:rsidR="0049314D" w:rsidRPr="0049314D">
      <w:pPr>
        <w:tabs>
          <w:tab w:pos="567" w:val="left"/>
        </w:tabs>
        <w:spacing w:before="100"/>
        <w:jc w:val="both"/>
        <w:rPr>
          <w:rFonts w:eastAsia="Arial Unicode MS"/>
          <w:lang w:eastAsia="en-US"/>
        </w:rPr>
      </w:pPr>
      <w:r>
        <w:rPr>
          <w:rFonts w:eastAsia="Arial Unicode MS"/>
          <w:lang w:eastAsia="en-US"/>
        </w:rPr>
        <w:t xml:space="preserve">74. </w:t>
      </w:r>
      <w:r w:rsidR="0049314D" w:rsidRPr="0049314D">
        <w:rPr>
          <w:rFonts w:eastAsia="Arial Unicode MS"/>
          <w:lang w:eastAsia="en-US"/>
        </w:rPr>
        <w:t>Ana Rogošić OIB 63013573312</w:t>
      </w:r>
      <w:r>
        <w:rPr>
          <w:rFonts w:eastAsia="Arial Unicode MS"/>
          <w:lang w:eastAsia="en-US"/>
        </w:rPr>
        <w:t>………………………………………</w:t>
      </w:r>
      <w:r w:rsidR="00690A4B">
        <w:rPr>
          <w:rFonts w:eastAsia="Arial Unicode MS"/>
          <w:lang w:eastAsia="en-US"/>
        </w:rPr>
        <w:t>...</w:t>
      </w:r>
      <w:r>
        <w:rPr>
          <w:rFonts w:eastAsia="Arial Unicode MS"/>
          <w:lang w:eastAsia="en-US"/>
        </w:rPr>
        <w:t>…….</w:t>
      </w:r>
      <w:r w:rsidR="0049314D" w:rsidRPr="0049314D">
        <w:rPr>
          <w:rFonts w:eastAsia="Arial Unicode MS"/>
          <w:lang w:eastAsia="en-US"/>
        </w:rPr>
        <w:t>25.200,00</w:t>
      </w:r>
      <w:r w:rsidR="0049314D">
        <w:rPr>
          <w:rFonts w:eastAsia="Arial Unicode MS"/>
          <w:lang w:eastAsia="en-US"/>
        </w:rPr>
        <w:t xml:space="preserve"> kn</w:t>
      </w:r>
    </w:p>
    <w:p w:rsidRDefault="007B215F" w:rsidP="00546008" w:rsidR="0049314D" w:rsidRPr="0049314D">
      <w:pPr>
        <w:tabs>
          <w:tab w:pos="567" w:val="left"/>
        </w:tabs>
        <w:spacing w:before="100"/>
        <w:jc w:val="both"/>
        <w:rPr>
          <w:rFonts w:eastAsia="Arial Unicode MS"/>
          <w:lang w:eastAsia="en-US"/>
        </w:rPr>
      </w:pPr>
      <w:r>
        <w:rPr>
          <w:rFonts w:eastAsia="Arial Unicode MS"/>
          <w:lang w:eastAsia="en-US"/>
        </w:rPr>
        <w:t xml:space="preserve">75. </w:t>
      </w:r>
      <w:r w:rsidR="0049314D" w:rsidRPr="0049314D">
        <w:rPr>
          <w:rFonts w:eastAsia="Arial Unicode MS"/>
          <w:lang w:eastAsia="en-US"/>
        </w:rPr>
        <w:t>Goran Merkel OIB 20105696184</w:t>
      </w:r>
      <w:r>
        <w:rPr>
          <w:rFonts w:eastAsia="Arial Unicode MS"/>
          <w:lang w:eastAsia="en-US"/>
        </w:rPr>
        <w:t>………………………………</w:t>
      </w:r>
      <w:r w:rsidR="00690A4B">
        <w:rPr>
          <w:rFonts w:eastAsia="Arial Unicode MS"/>
          <w:lang w:eastAsia="en-US"/>
        </w:rPr>
        <w:t>……</w:t>
      </w:r>
      <w:r>
        <w:rPr>
          <w:rFonts w:eastAsia="Arial Unicode MS"/>
          <w:lang w:eastAsia="en-US"/>
        </w:rPr>
        <w:t>…</w:t>
      </w:r>
      <w:r w:rsidR="00690A4B">
        <w:rPr>
          <w:rFonts w:eastAsia="Arial Unicode MS"/>
          <w:lang w:eastAsia="en-US"/>
        </w:rPr>
        <w:t>.</w:t>
      </w:r>
      <w:r>
        <w:rPr>
          <w:rFonts w:eastAsia="Arial Unicode MS"/>
          <w:lang w:eastAsia="en-US"/>
        </w:rPr>
        <w:t>…….</w:t>
      </w:r>
      <w:r w:rsidR="0049314D" w:rsidRPr="0049314D">
        <w:rPr>
          <w:rFonts w:eastAsia="Arial Unicode MS"/>
          <w:lang w:eastAsia="en-US"/>
        </w:rPr>
        <w:t>28.200,00</w:t>
      </w:r>
      <w:r w:rsidR="0049314D">
        <w:rPr>
          <w:rFonts w:eastAsia="Arial Unicode MS"/>
          <w:lang w:eastAsia="en-US"/>
        </w:rPr>
        <w:t xml:space="preserve"> kn</w:t>
      </w:r>
    </w:p>
    <w:p w:rsidRDefault="007B215F" w:rsidP="00546008" w:rsidR="0049314D" w:rsidRPr="0049314D">
      <w:pPr>
        <w:tabs>
          <w:tab w:pos="567" w:val="left"/>
        </w:tabs>
        <w:spacing w:before="100"/>
        <w:jc w:val="both"/>
        <w:rPr>
          <w:rFonts w:eastAsia="Arial Unicode MS"/>
          <w:lang w:eastAsia="en-US"/>
        </w:rPr>
      </w:pPr>
      <w:r>
        <w:rPr>
          <w:rFonts w:eastAsia="Arial Unicode MS"/>
          <w:lang w:eastAsia="en-US"/>
        </w:rPr>
        <w:t xml:space="preserve">76. </w:t>
      </w:r>
      <w:r w:rsidR="0049314D" w:rsidRPr="0049314D">
        <w:rPr>
          <w:rFonts w:eastAsia="Arial Unicode MS"/>
          <w:lang w:eastAsia="en-US"/>
        </w:rPr>
        <w:t>Ivan Barišić OIB 38311171100</w:t>
      </w:r>
      <w:r>
        <w:rPr>
          <w:rFonts w:eastAsia="Arial Unicode MS"/>
          <w:lang w:eastAsia="en-US"/>
        </w:rPr>
        <w:t>……………………………</w:t>
      </w:r>
      <w:r w:rsidR="00690A4B">
        <w:rPr>
          <w:rFonts w:eastAsia="Arial Unicode MS"/>
          <w:lang w:eastAsia="en-US"/>
        </w:rPr>
        <w:t>…………</w:t>
      </w:r>
      <w:r>
        <w:rPr>
          <w:rFonts w:eastAsia="Arial Unicode MS"/>
          <w:lang w:eastAsia="en-US"/>
        </w:rPr>
        <w:t>……….</w:t>
      </w:r>
      <w:r w:rsidR="0049314D" w:rsidRPr="0049314D">
        <w:rPr>
          <w:rFonts w:eastAsia="Arial Unicode MS"/>
          <w:lang w:eastAsia="en-US"/>
        </w:rPr>
        <w:t>27.700,00</w:t>
      </w:r>
      <w:r w:rsidR="0049314D">
        <w:rPr>
          <w:rFonts w:eastAsia="Arial Unicode MS"/>
          <w:lang w:eastAsia="en-US"/>
        </w:rPr>
        <w:t xml:space="preserve"> kn</w:t>
      </w:r>
    </w:p>
    <w:p w:rsidRDefault="007B215F" w:rsidP="00546008" w:rsidR="0049314D" w:rsidRPr="0049314D">
      <w:pPr>
        <w:tabs>
          <w:tab w:pos="567" w:val="left"/>
        </w:tabs>
        <w:spacing w:before="100"/>
        <w:jc w:val="both"/>
        <w:rPr>
          <w:rFonts w:eastAsia="Arial Unicode MS"/>
          <w:lang w:eastAsia="en-US"/>
        </w:rPr>
      </w:pPr>
      <w:r>
        <w:rPr>
          <w:rFonts w:eastAsia="Arial Unicode MS"/>
          <w:lang w:eastAsia="en-US"/>
        </w:rPr>
        <w:t xml:space="preserve">77. </w:t>
      </w:r>
      <w:r w:rsidR="0049314D" w:rsidRPr="0049314D">
        <w:rPr>
          <w:rFonts w:eastAsia="Arial Unicode MS"/>
          <w:lang w:eastAsia="en-US"/>
        </w:rPr>
        <w:t>Đuro Kapoši OIB 55675650848</w:t>
      </w:r>
      <w:r>
        <w:rPr>
          <w:rFonts w:eastAsia="Arial Unicode MS"/>
          <w:lang w:eastAsia="en-US"/>
        </w:rPr>
        <w:t>…………………………</w:t>
      </w:r>
      <w:r w:rsidR="00690A4B">
        <w:rPr>
          <w:rFonts w:eastAsia="Arial Unicode MS"/>
          <w:lang w:eastAsia="en-US"/>
        </w:rPr>
        <w:t>……..</w:t>
      </w:r>
      <w:r>
        <w:rPr>
          <w:rFonts w:eastAsia="Arial Unicode MS"/>
          <w:lang w:eastAsia="en-US"/>
        </w:rPr>
        <w:t>……………..</w:t>
      </w:r>
      <w:r w:rsidR="0049314D" w:rsidRPr="0049314D">
        <w:rPr>
          <w:rFonts w:eastAsia="Arial Unicode MS"/>
          <w:lang w:eastAsia="en-US"/>
        </w:rPr>
        <w:t>27.200,00</w:t>
      </w:r>
      <w:r w:rsidR="0049314D">
        <w:rPr>
          <w:rFonts w:eastAsia="Arial Unicode MS"/>
          <w:lang w:eastAsia="en-US"/>
        </w:rPr>
        <w:t xml:space="preserve"> kn</w:t>
      </w:r>
    </w:p>
    <w:p w:rsidRDefault="007B215F" w:rsidP="00546008" w:rsidR="0049314D" w:rsidRPr="0049314D">
      <w:pPr>
        <w:tabs>
          <w:tab w:pos="567" w:val="left"/>
        </w:tabs>
        <w:spacing w:before="100"/>
        <w:jc w:val="both"/>
        <w:rPr>
          <w:rFonts w:eastAsia="Arial Unicode MS"/>
          <w:lang w:eastAsia="en-US"/>
        </w:rPr>
      </w:pPr>
      <w:r>
        <w:rPr>
          <w:rFonts w:eastAsia="Arial Unicode MS"/>
          <w:lang w:eastAsia="en-US"/>
        </w:rPr>
        <w:t xml:space="preserve">78. </w:t>
      </w:r>
      <w:r w:rsidR="0049314D" w:rsidRPr="0049314D">
        <w:rPr>
          <w:rFonts w:eastAsia="Arial Unicode MS"/>
          <w:lang w:eastAsia="en-US"/>
        </w:rPr>
        <w:t>Petar Galić OIB 09903259382</w:t>
      </w:r>
      <w:r>
        <w:rPr>
          <w:rFonts w:eastAsia="Arial Unicode MS"/>
          <w:lang w:eastAsia="en-US"/>
        </w:rPr>
        <w:t>…………………………</w:t>
      </w:r>
      <w:r w:rsidR="00690A4B">
        <w:rPr>
          <w:rFonts w:eastAsia="Arial Unicode MS"/>
          <w:lang w:eastAsia="en-US"/>
        </w:rPr>
        <w:t>…….</w:t>
      </w:r>
      <w:r>
        <w:rPr>
          <w:rFonts w:eastAsia="Arial Unicode MS"/>
          <w:lang w:eastAsia="en-US"/>
        </w:rPr>
        <w:t>….……</w:t>
      </w:r>
      <w:r w:rsidR="00690A4B">
        <w:rPr>
          <w:rFonts w:eastAsia="Arial Unicode MS"/>
          <w:lang w:eastAsia="en-US"/>
        </w:rPr>
        <w:t>.</w:t>
      </w:r>
      <w:r>
        <w:rPr>
          <w:rFonts w:eastAsia="Arial Unicode MS"/>
          <w:lang w:eastAsia="en-US"/>
        </w:rPr>
        <w:t>………</w:t>
      </w:r>
      <w:r w:rsidR="0049314D" w:rsidRPr="0049314D">
        <w:rPr>
          <w:rFonts w:eastAsia="Arial Unicode MS"/>
          <w:lang w:eastAsia="en-US"/>
        </w:rPr>
        <w:t>28.700,00</w:t>
      </w:r>
      <w:r w:rsidR="0049314D">
        <w:rPr>
          <w:rFonts w:eastAsia="Arial Unicode MS"/>
          <w:lang w:eastAsia="en-US"/>
        </w:rPr>
        <w:t xml:space="preserve"> kn</w:t>
      </w:r>
    </w:p>
    <w:p w:rsidRDefault="007B215F" w:rsidP="00546008" w:rsidR="0049314D" w:rsidRPr="0049314D">
      <w:pPr>
        <w:tabs>
          <w:tab w:pos="567" w:val="left"/>
        </w:tabs>
        <w:spacing w:before="100"/>
        <w:jc w:val="both"/>
        <w:rPr>
          <w:rFonts w:eastAsia="Arial Unicode MS"/>
          <w:lang w:eastAsia="en-US"/>
        </w:rPr>
      </w:pPr>
      <w:r>
        <w:rPr>
          <w:rFonts w:eastAsia="Arial Unicode MS"/>
          <w:lang w:eastAsia="en-US"/>
        </w:rPr>
        <w:t xml:space="preserve">79. </w:t>
      </w:r>
      <w:r w:rsidR="0049314D" w:rsidRPr="0049314D">
        <w:rPr>
          <w:rFonts w:eastAsia="Arial Unicode MS"/>
          <w:lang w:eastAsia="en-US"/>
        </w:rPr>
        <w:t>Mirjana Vrdoljak OIB 00849791179</w:t>
      </w:r>
      <w:r>
        <w:rPr>
          <w:rFonts w:eastAsia="Arial Unicode MS"/>
          <w:lang w:eastAsia="en-US"/>
        </w:rPr>
        <w:t>………………………</w:t>
      </w:r>
      <w:r w:rsidR="00690A4B">
        <w:rPr>
          <w:rFonts w:eastAsia="Arial Unicode MS"/>
          <w:lang w:eastAsia="en-US"/>
        </w:rPr>
        <w:t>….</w:t>
      </w:r>
      <w:r>
        <w:rPr>
          <w:rFonts w:eastAsia="Arial Unicode MS"/>
          <w:lang w:eastAsia="en-US"/>
        </w:rPr>
        <w:t>………………</w:t>
      </w:r>
      <w:r w:rsidR="0049314D" w:rsidRPr="0049314D">
        <w:rPr>
          <w:rFonts w:eastAsia="Arial Unicode MS"/>
          <w:lang w:eastAsia="en-US"/>
        </w:rPr>
        <w:t>35.700,00</w:t>
      </w:r>
      <w:r w:rsidR="0049314D">
        <w:rPr>
          <w:rFonts w:eastAsia="Arial Unicode MS"/>
          <w:lang w:eastAsia="en-US"/>
        </w:rPr>
        <w:t xml:space="preserve"> kn</w:t>
      </w:r>
    </w:p>
    <w:p w:rsidRDefault="00690A4B" w:rsidP="00546008" w:rsidR="0049314D" w:rsidRPr="0049314D">
      <w:pPr>
        <w:tabs>
          <w:tab w:pos="567" w:val="left"/>
        </w:tabs>
        <w:spacing w:before="100"/>
        <w:jc w:val="both"/>
        <w:rPr>
          <w:rFonts w:eastAsia="Arial Unicode MS"/>
          <w:lang w:eastAsia="en-US"/>
        </w:rPr>
      </w:pPr>
      <w:r>
        <w:rPr>
          <w:rFonts w:eastAsia="Arial Unicode MS"/>
          <w:lang w:eastAsia="en-US"/>
        </w:rPr>
        <w:t xml:space="preserve">80. </w:t>
      </w:r>
      <w:r w:rsidR="0049314D" w:rsidRPr="0049314D">
        <w:rPr>
          <w:rFonts w:eastAsia="Arial Unicode MS"/>
          <w:lang w:eastAsia="en-US"/>
        </w:rPr>
        <w:t>Ante Čulo OIB 58219699024</w:t>
      </w:r>
      <w:r w:rsidR="007B215F">
        <w:rPr>
          <w:rFonts w:eastAsia="Arial Unicode MS"/>
          <w:lang w:eastAsia="en-US"/>
        </w:rPr>
        <w:t>……………………………</w:t>
      </w:r>
      <w:r>
        <w:rPr>
          <w:rFonts w:eastAsia="Arial Unicode MS"/>
          <w:lang w:eastAsia="en-US"/>
        </w:rPr>
        <w:t>………..</w:t>
      </w:r>
      <w:r w:rsidR="007B215F">
        <w:rPr>
          <w:rFonts w:eastAsia="Arial Unicode MS"/>
          <w:lang w:eastAsia="en-US"/>
        </w:rPr>
        <w:t>…………..</w:t>
      </w:r>
      <w:r w:rsidR="0049314D" w:rsidRPr="0049314D">
        <w:rPr>
          <w:rFonts w:eastAsia="Arial Unicode MS"/>
          <w:lang w:eastAsia="en-US"/>
        </w:rPr>
        <w:t>19.200,00</w:t>
      </w:r>
      <w:r w:rsidR="0049314D">
        <w:rPr>
          <w:rFonts w:eastAsia="Arial Unicode MS"/>
          <w:lang w:eastAsia="en-US"/>
        </w:rPr>
        <w:t xml:space="preserve"> kn</w:t>
      </w:r>
    </w:p>
    <w:p w:rsidRDefault="00690A4B" w:rsidP="00546008" w:rsidR="0049314D" w:rsidRPr="0049314D">
      <w:pPr>
        <w:tabs>
          <w:tab w:pos="567" w:val="left"/>
        </w:tabs>
        <w:spacing w:before="100"/>
        <w:jc w:val="both"/>
        <w:rPr>
          <w:rFonts w:eastAsia="Arial Unicode MS"/>
          <w:lang w:eastAsia="en-US"/>
        </w:rPr>
      </w:pPr>
      <w:r>
        <w:rPr>
          <w:rFonts w:eastAsia="Arial Unicode MS"/>
          <w:lang w:eastAsia="en-US"/>
        </w:rPr>
        <w:t xml:space="preserve">81. </w:t>
      </w:r>
      <w:r w:rsidR="0049314D" w:rsidRPr="0049314D">
        <w:rPr>
          <w:rFonts w:eastAsia="Arial Unicode MS"/>
          <w:lang w:eastAsia="en-US"/>
        </w:rPr>
        <w:t>Marija Barbir OIB 43799852260</w:t>
      </w:r>
      <w:r w:rsidR="007B215F">
        <w:rPr>
          <w:rFonts w:eastAsia="Arial Unicode MS"/>
          <w:lang w:eastAsia="en-US"/>
        </w:rPr>
        <w:t>……………………………</w:t>
      </w:r>
      <w:r>
        <w:rPr>
          <w:rFonts w:eastAsia="Arial Unicode MS"/>
          <w:lang w:eastAsia="en-US"/>
        </w:rPr>
        <w:t>………….</w:t>
      </w:r>
      <w:r w:rsidR="007B215F">
        <w:rPr>
          <w:rFonts w:eastAsia="Arial Unicode MS"/>
          <w:lang w:eastAsia="en-US"/>
        </w:rPr>
        <w:t>……..</w:t>
      </w:r>
      <w:r w:rsidR="0049314D" w:rsidRPr="0049314D">
        <w:rPr>
          <w:rFonts w:eastAsia="Arial Unicode MS"/>
          <w:lang w:eastAsia="en-US"/>
        </w:rPr>
        <w:t>20.800,00</w:t>
      </w:r>
      <w:r w:rsidR="0049314D">
        <w:rPr>
          <w:rFonts w:eastAsia="Arial Unicode MS"/>
          <w:lang w:eastAsia="en-US"/>
        </w:rPr>
        <w:t xml:space="preserve"> kn</w:t>
      </w:r>
    </w:p>
    <w:p w:rsidRDefault="00690A4B" w:rsidP="00546008" w:rsidR="0049314D" w:rsidRPr="0049314D">
      <w:pPr>
        <w:tabs>
          <w:tab w:pos="567" w:val="left"/>
        </w:tabs>
        <w:spacing w:before="100"/>
        <w:jc w:val="both"/>
        <w:rPr>
          <w:rFonts w:eastAsia="Arial Unicode MS"/>
          <w:lang w:eastAsia="en-US"/>
        </w:rPr>
      </w:pPr>
      <w:r>
        <w:rPr>
          <w:rFonts w:eastAsia="Arial Unicode MS"/>
          <w:lang w:eastAsia="en-US"/>
        </w:rPr>
        <w:t xml:space="preserve">82. </w:t>
      </w:r>
      <w:r w:rsidR="0049314D" w:rsidRPr="0049314D">
        <w:rPr>
          <w:rFonts w:eastAsia="Arial Unicode MS"/>
          <w:lang w:eastAsia="en-US"/>
        </w:rPr>
        <w:t>Jure Bacelj OIB 68175280792</w:t>
      </w:r>
      <w:r w:rsidR="007B215F">
        <w:rPr>
          <w:rFonts w:eastAsia="Arial Unicode MS"/>
          <w:lang w:eastAsia="en-US"/>
        </w:rPr>
        <w:t>………………………………</w:t>
      </w:r>
      <w:r>
        <w:rPr>
          <w:rFonts w:eastAsia="Arial Unicode MS"/>
          <w:lang w:eastAsia="en-US"/>
        </w:rPr>
        <w:t>……………..</w:t>
      </w:r>
      <w:r w:rsidR="007B215F">
        <w:rPr>
          <w:rFonts w:eastAsia="Arial Unicode MS"/>
          <w:lang w:eastAsia="en-US"/>
        </w:rPr>
        <w:t>….</w:t>
      </w:r>
      <w:r w:rsidR="0049314D" w:rsidRPr="0049314D">
        <w:rPr>
          <w:rFonts w:eastAsia="Arial Unicode MS"/>
          <w:lang w:eastAsia="en-US"/>
        </w:rPr>
        <w:t>18.200,00</w:t>
      </w:r>
      <w:r w:rsidR="0049314D">
        <w:rPr>
          <w:rFonts w:eastAsia="Arial Unicode MS"/>
          <w:lang w:eastAsia="en-US"/>
        </w:rPr>
        <w:t xml:space="preserve"> kn</w:t>
      </w:r>
    </w:p>
    <w:p w:rsidRDefault="00690A4B" w:rsidP="00546008" w:rsidR="0049314D" w:rsidRPr="0049314D">
      <w:pPr>
        <w:tabs>
          <w:tab w:pos="567" w:val="left"/>
        </w:tabs>
        <w:spacing w:before="100"/>
        <w:jc w:val="both"/>
        <w:rPr>
          <w:rFonts w:eastAsia="Arial Unicode MS"/>
          <w:lang w:eastAsia="en-US"/>
        </w:rPr>
      </w:pPr>
      <w:r>
        <w:rPr>
          <w:rFonts w:eastAsia="Arial Unicode MS"/>
          <w:lang w:eastAsia="en-US"/>
        </w:rPr>
        <w:t xml:space="preserve">83. </w:t>
      </w:r>
      <w:r w:rsidR="0049314D" w:rsidRPr="0049314D">
        <w:rPr>
          <w:rFonts w:eastAsia="Arial Unicode MS"/>
          <w:lang w:eastAsia="en-US"/>
        </w:rPr>
        <w:t>Ljiljana Kegalj OIB 44567225674</w:t>
      </w:r>
      <w:r w:rsidR="007B215F">
        <w:rPr>
          <w:rFonts w:eastAsia="Arial Unicode MS"/>
          <w:lang w:eastAsia="en-US"/>
        </w:rPr>
        <w:t>…………………………</w:t>
      </w:r>
      <w:r>
        <w:rPr>
          <w:rFonts w:eastAsia="Arial Unicode MS"/>
          <w:lang w:eastAsia="en-US"/>
        </w:rPr>
        <w:t>……….</w:t>
      </w:r>
      <w:r w:rsidR="007B215F">
        <w:rPr>
          <w:rFonts w:eastAsia="Arial Unicode MS"/>
          <w:lang w:eastAsia="en-US"/>
        </w:rPr>
        <w:t>…………2</w:t>
      </w:r>
      <w:r w:rsidR="0049314D" w:rsidRPr="0049314D">
        <w:rPr>
          <w:rFonts w:eastAsia="Arial Unicode MS"/>
          <w:lang w:eastAsia="en-US"/>
        </w:rPr>
        <w:t>3.000,00</w:t>
      </w:r>
      <w:r w:rsidR="0049314D">
        <w:rPr>
          <w:rFonts w:eastAsia="Arial Unicode MS"/>
          <w:lang w:eastAsia="en-US"/>
        </w:rPr>
        <w:t xml:space="preserve"> kn</w:t>
      </w:r>
    </w:p>
    <w:p w:rsidRDefault="00690A4B" w:rsidP="00546008" w:rsidR="0049314D" w:rsidRPr="0049314D">
      <w:pPr>
        <w:tabs>
          <w:tab w:pos="567" w:val="left"/>
        </w:tabs>
        <w:spacing w:before="100"/>
        <w:jc w:val="both"/>
        <w:rPr>
          <w:rFonts w:eastAsia="Arial Unicode MS"/>
          <w:lang w:eastAsia="en-US"/>
        </w:rPr>
      </w:pPr>
      <w:r>
        <w:rPr>
          <w:rFonts w:eastAsia="Arial Unicode MS"/>
          <w:lang w:eastAsia="en-US"/>
        </w:rPr>
        <w:t xml:space="preserve">84. </w:t>
      </w:r>
      <w:r w:rsidR="0049314D" w:rsidRPr="0049314D">
        <w:rPr>
          <w:rFonts w:eastAsia="Arial Unicode MS"/>
          <w:lang w:eastAsia="en-US"/>
        </w:rPr>
        <w:t>Ante Popović OIB 03185976635</w:t>
      </w:r>
      <w:r w:rsidR="007B215F">
        <w:rPr>
          <w:rFonts w:eastAsia="Arial Unicode MS"/>
          <w:lang w:eastAsia="en-US"/>
        </w:rPr>
        <w:t>……………………………</w:t>
      </w:r>
      <w:r>
        <w:rPr>
          <w:rFonts w:eastAsia="Arial Unicode MS"/>
          <w:lang w:eastAsia="en-US"/>
        </w:rPr>
        <w:t>………….</w:t>
      </w:r>
      <w:r w:rsidR="007B215F">
        <w:rPr>
          <w:rFonts w:eastAsia="Arial Unicode MS"/>
          <w:lang w:eastAsia="en-US"/>
        </w:rPr>
        <w:t>……..</w:t>
      </w:r>
      <w:r w:rsidR="0049314D" w:rsidRPr="0049314D">
        <w:rPr>
          <w:rFonts w:eastAsia="Arial Unicode MS"/>
          <w:lang w:eastAsia="en-US"/>
        </w:rPr>
        <w:t>33.300,00</w:t>
      </w:r>
      <w:r w:rsidR="0049314D">
        <w:rPr>
          <w:rFonts w:eastAsia="Arial Unicode MS"/>
          <w:lang w:eastAsia="en-US"/>
        </w:rPr>
        <w:t xml:space="preserve"> kn</w:t>
      </w:r>
    </w:p>
    <w:p w:rsidRDefault="00690A4B" w:rsidP="00546008" w:rsidR="0049314D" w:rsidRPr="0049314D">
      <w:pPr>
        <w:tabs>
          <w:tab w:pos="567" w:val="left"/>
        </w:tabs>
        <w:spacing w:before="100"/>
        <w:jc w:val="both"/>
        <w:rPr>
          <w:rFonts w:eastAsia="Arial Unicode MS"/>
          <w:lang w:eastAsia="en-US"/>
        </w:rPr>
      </w:pPr>
      <w:r>
        <w:rPr>
          <w:rFonts w:eastAsia="Arial Unicode MS"/>
          <w:lang w:eastAsia="en-US"/>
        </w:rPr>
        <w:t xml:space="preserve">85. </w:t>
      </w:r>
      <w:r w:rsidR="0049314D" w:rsidRPr="0049314D">
        <w:rPr>
          <w:rFonts w:eastAsia="Arial Unicode MS"/>
          <w:lang w:eastAsia="en-US"/>
        </w:rPr>
        <w:t>Marijana Karin Prnjak OIB 61576258120</w:t>
      </w:r>
      <w:r w:rsidR="007B215F">
        <w:rPr>
          <w:rFonts w:eastAsia="Arial Unicode MS"/>
          <w:lang w:eastAsia="en-US"/>
        </w:rPr>
        <w:t>……………</w:t>
      </w:r>
      <w:r>
        <w:rPr>
          <w:rFonts w:eastAsia="Arial Unicode MS"/>
          <w:lang w:eastAsia="en-US"/>
        </w:rPr>
        <w:t>……….</w:t>
      </w:r>
      <w:r w:rsidR="007B215F">
        <w:rPr>
          <w:rFonts w:eastAsia="Arial Unicode MS"/>
          <w:lang w:eastAsia="en-US"/>
        </w:rPr>
        <w:t>…</w:t>
      </w:r>
      <w:r>
        <w:rPr>
          <w:rFonts w:eastAsia="Arial Unicode MS"/>
          <w:lang w:eastAsia="en-US"/>
        </w:rPr>
        <w:t>……..</w:t>
      </w:r>
      <w:r w:rsidR="007B215F">
        <w:rPr>
          <w:rFonts w:eastAsia="Arial Unicode MS"/>
          <w:lang w:eastAsia="en-US"/>
        </w:rPr>
        <w:t>…</w:t>
      </w:r>
      <w:r>
        <w:rPr>
          <w:rFonts w:eastAsia="Arial Unicode MS"/>
          <w:lang w:eastAsia="en-US"/>
        </w:rPr>
        <w:t>.</w:t>
      </w:r>
      <w:r w:rsidR="007B215F">
        <w:rPr>
          <w:rFonts w:eastAsia="Arial Unicode MS"/>
          <w:lang w:eastAsia="en-US"/>
        </w:rPr>
        <w:t>….2</w:t>
      </w:r>
      <w:r w:rsidR="0049314D" w:rsidRPr="0049314D">
        <w:rPr>
          <w:rFonts w:eastAsia="Arial Unicode MS"/>
          <w:lang w:eastAsia="en-US"/>
        </w:rPr>
        <w:t>0.200,00</w:t>
      </w:r>
      <w:r w:rsidR="0049314D">
        <w:rPr>
          <w:rFonts w:eastAsia="Arial Unicode MS"/>
          <w:lang w:eastAsia="en-US"/>
        </w:rPr>
        <w:t xml:space="preserve"> kn </w:t>
      </w:r>
    </w:p>
    <w:p w:rsidRDefault="00690A4B" w:rsidP="00546008" w:rsidR="0049314D" w:rsidRPr="0049314D">
      <w:pPr>
        <w:tabs>
          <w:tab w:pos="567" w:val="left"/>
        </w:tabs>
        <w:spacing w:before="100"/>
        <w:jc w:val="both"/>
        <w:rPr>
          <w:rFonts w:eastAsia="Arial Unicode MS"/>
          <w:lang w:eastAsia="en-US"/>
        </w:rPr>
      </w:pPr>
      <w:r>
        <w:rPr>
          <w:rFonts w:eastAsia="Arial Unicode MS"/>
          <w:lang w:eastAsia="en-US"/>
        </w:rPr>
        <w:t xml:space="preserve">86. </w:t>
      </w:r>
      <w:r w:rsidR="0049314D" w:rsidRPr="0049314D">
        <w:rPr>
          <w:rFonts w:eastAsia="Arial Unicode MS"/>
          <w:lang w:eastAsia="en-US"/>
        </w:rPr>
        <w:t>Šolić Anđa OIB 19915712920</w:t>
      </w:r>
      <w:r w:rsidR="007B215F">
        <w:rPr>
          <w:rFonts w:eastAsia="Arial Unicode MS"/>
          <w:lang w:eastAsia="en-US"/>
        </w:rPr>
        <w:t>………………………………………</w:t>
      </w:r>
      <w:r>
        <w:rPr>
          <w:rFonts w:eastAsia="Arial Unicode MS"/>
          <w:lang w:eastAsia="en-US"/>
        </w:rPr>
        <w:t>….</w:t>
      </w:r>
      <w:r w:rsidR="007B215F">
        <w:rPr>
          <w:rFonts w:eastAsia="Arial Unicode MS"/>
          <w:lang w:eastAsia="en-US"/>
        </w:rPr>
        <w:t>…</w:t>
      </w:r>
      <w:r>
        <w:rPr>
          <w:rFonts w:eastAsia="Arial Unicode MS"/>
          <w:lang w:eastAsia="en-US"/>
        </w:rPr>
        <w:t>.</w:t>
      </w:r>
      <w:r w:rsidR="007B215F">
        <w:rPr>
          <w:rFonts w:eastAsia="Arial Unicode MS"/>
          <w:lang w:eastAsia="en-US"/>
        </w:rPr>
        <w:t>….</w:t>
      </w:r>
      <w:r w:rsidR="0049314D" w:rsidRPr="0049314D">
        <w:rPr>
          <w:rFonts w:eastAsia="Arial Unicode MS"/>
          <w:lang w:eastAsia="en-US"/>
        </w:rPr>
        <w:t>13.700,00</w:t>
      </w:r>
      <w:r w:rsidR="0049314D">
        <w:rPr>
          <w:rFonts w:eastAsia="Arial Unicode MS"/>
          <w:lang w:eastAsia="en-US"/>
        </w:rPr>
        <w:t xml:space="preserve"> kn</w:t>
      </w:r>
    </w:p>
    <w:p w:rsidRDefault="00690A4B" w:rsidP="00546008" w:rsidR="0049314D" w:rsidRPr="0049314D">
      <w:pPr>
        <w:tabs>
          <w:tab w:pos="567" w:val="left"/>
        </w:tabs>
        <w:spacing w:before="100"/>
        <w:jc w:val="both"/>
        <w:rPr>
          <w:rFonts w:eastAsia="Arial Unicode MS"/>
          <w:lang w:eastAsia="en-US"/>
        </w:rPr>
      </w:pPr>
      <w:r>
        <w:rPr>
          <w:rFonts w:eastAsia="Arial Unicode MS"/>
          <w:lang w:eastAsia="en-US"/>
        </w:rPr>
        <w:t xml:space="preserve">87. </w:t>
      </w:r>
      <w:r w:rsidR="0049314D" w:rsidRPr="0049314D">
        <w:rPr>
          <w:rFonts w:eastAsia="Arial Unicode MS"/>
          <w:lang w:eastAsia="en-US"/>
        </w:rPr>
        <w:t>Dolina Zokić OIB 75688399939</w:t>
      </w:r>
      <w:r w:rsidR="007B215F">
        <w:rPr>
          <w:rFonts w:eastAsia="Arial Unicode MS"/>
          <w:lang w:eastAsia="en-US"/>
        </w:rPr>
        <w:t>………………………………………………</w:t>
      </w:r>
      <w:r w:rsidR="0049314D" w:rsidRPr="0049314D">
        <w:rPr>
          <w:rFonts w:eastAsia="Arial Unicode MS"/>
          <w:lang w:eastAsia="en-US"/>
        </w:rPr>
        <w:t>21.200,00</w:t>
      </w:r>
      <w:r w:rsidR="0049314D">
        <w:rPr>
          <w:rFonts w:eastAsia="Arial Unicode MS"/>
          <w:lang w:eastAsia="en-US"/>
        </w:rPr>
        <w:t xml:space="preserve"> kn</w:t>
      </w:r>
    </w:p>
    <w:p w:rsidRDefault="00690A4B" w:rsidP="00546008" w:rsidR="0049314D" w:rsidRPr="0049314D">
      <w:pPr>
        <w:tabs>
          <w:tab w:pos="567" w:val="left"/>
        </w:tabs>
        <w:spacing w:before="100"/>
        <w:jc w:val="both"/>
        <w:rPr>
          <w:rFonts w:eastAsia="Arial Unicode MS"/>
          <w:lang w:eastAsia="en-US"/>
        </w:rPr>
      </w:pPr>
      <w:r>
        <w:rPr>
          <w:rFonts w:eastAsia="Arial Unicode MS"/>
          <w:lang w:eastAsia="en-US"/>
        </w:rPr>
        <w:lastRenderedPageBreak/>
        <w:t xml:space="preserve">88. </w:t>
      </w:r>
      <w:r w:rsidR="0049314D" w:rsidRPr="0049314D">
        <w:rPr>
          <w:rFonts w:eastAsia="Arial Unicode MS"/>
          <w:lang w:eastAsia="en-US"/>
        </w:rPr>
        <w:t>Krasna Šiklić OIB 53374014167</w:t>
      </w:r>
      <w:r w:rsidR="0049314D" w:rsidRPr="0049314D">
        <w:rPr>
          <w:rFonts w:eastAsia="Arial Unicode MS"/>
          <w:lang w:eastAsia="en-US"/>
        </w:rPr>
        <w:tab/>
        <w:t>4</w:t>
      </w:r>
      <w:r>
        <w:rPr>
          <w:rFonts w:eastAsia="Arial Unicode MS"/>
          <w:lang w:eastAsia="en-US"/>
        </w:rPr>
        <w:t>……………………………………………...</w:t>
      </w:r>
      <w:r w:rsidR="0049314D" w:rsidRPr="0049314D">
        <w:rPr>
          <w:rFonts w:eastAsia="Arial Unicode MS"/>
          <w:lang w:eastAsia="en-US"/>
        </w:rPr>
        <w:t>3.200,00</w:t>
      </w:r>
      <w:r w:rsidR="0049314D">
        <w:rPr>
          <w:rFonts w:eastAsia="Arial Unicode MS"/>
          <w:lang w:eastAsia="en-US"/>
        </w:rPr>
        <w:t xml:space="preserve"> kn</w:t>
      </w:r>
    </w:p>
    <w:p w:rsidRDefault="00690A4B" w:rsidP="00546008" w:rsidR="0049314D" w:rsidRPr="0049314D">
      <w:pPr>
        <w:tabs>
          <w:tab w:pos="567" w:val="left"/>
        </w:tabs>
        <w:spacing w:before="100"/>
        <w:jc w:val="both"/>
        <w:rPr>
          <w:rFonts w:eastAsia="Arial Unicode MS"/>
          <w:lang w:eastAsia="en-US"/>
        </w:rPr>
      </w:pPr>
      <w:r>
        <w:rPr>
          <w:rFonts w:eastAsia="Arial Unicode MS"/>
          <w:lang w:eastAsia="en-US"/>
        </w:rPr>
        <w:t xml:space="preserve">  89. </w:t>
      </w:r>
      <w:r w:rsidR="0049314D" w:rsidRPr="0049314D">
        <w:rPr>
          <w:rFonts w:eastAsia="Arial Unicode MS"/>
          <w:lang w:eastAsia="en-US"/>
        </w:rPr>
        <w:t>Pandža Ivan OIB  63327603131</w:t>
      </w:r>
      <w:r>
        <w:rPr>
          <w:rFonts w:eastAsia="Arial Unicode MS"/>
          <w:lang w:eastAsia="en-US"/>
        </w:rPr>
        <w:t>……………………………………………..</w:t>
      </w:r>
      <w:r w:rsidR="0049314D" w:rsidRPr="0049314D">
        <w:rPr>
          <w:rFonts w:eastAsia="Arial Unicode MS"/>
          <w:lang w:eastAsia="en-US"/>
        </w:rPr>
        <w:t>34.200,00</w:t>
      </w:r>
      <w:r w:rsidR="0049314D">
        <w:rPr>
          <w:rFonts w:eastAsia="Arial Unicode MS"/>
          <w:lang w:eastAsia="en-US"/>
        </w:rPr>
        <w:t xml:space="preserve"> kn</w:t>
      </w:r>
    </w:p>
    <w:p w:rsidRDefault="00690A4B" w:rsidP="00546008" w:rsidR="0049314D" w:rsidRPr="0049314D">
      <w:pPr>
        <w:tabs>
          <w:tab w:pos="567" w:val="left"/>
        </w:tabs>
        <w:spacing w:before="100"/>
        <w:jc w:val="both"/>
        <w:rPr>
          <w:rFonts w:eastAsia="Arial Unicode MS"/>
          <w:lang w:eastAsia="en-US"/>
        </w:rPr>
      </w:pPr>
      <w:r>
        <w:rPr>
          <w:rFonts w:eastAsia="Arial Unicode MS"/>
          <w:lang w:eastAsia="en-US"/>
        </w:rPr>
        <w:t xml:space="preserve">  90. </w:t>
      </w:r>
      <w:r w:rsidR="0049314D" w:rsidRPr="0049314D">
        <w:rPr>
          <w:rFonts w:eastAsia="Arial Unicode MS"/>
          <w:lang w:eastAsia="en-US"/>
        </w:rPr>
        <w:t>Velinka Runjić OIB 16188516711</w:t>
      </w:r>
      <w:r>
        <w:rPr>
          <w:rFonts w:eastAsia="Arial Unicode MS"/>
          <w:lang w:eastAsia="en-US"/>
        </w:rPr>
        <w:t>…………………………………………..</w:t>
      </w:r>
      <w:r w:rsidR="0049314D" w:rsidRPr="0049314D">
        <w:rPr>
          <w:rFonts w:eastAsia="Arial Unicode MS"/>
          <w:lang w:eastAsia="en-US"/>
        </w:rPr>
        <w:t>51.200,00</w:t>
      </w:r>
      <w:r w:rsidR="0049314D">
        <w:rPr>
          <w:rFonts w:eastAsia="Arial Unicode MS"/>
          <w:lang w:eastAsia="en-US"/>
        </w:rPr>
        <w:t xml:space="preserve"> kn</w:t>
      </w:r>
    </w:p>
    <w:p w:rsidRDefault="00690A4B" w:rsidP="00546008" w:rsidR="0049314D" w:rsidRPr="0049314D">
      <w:pPr>
        <w:tabs>
          <w:tab w:pos="567" w:val="left"/>
        </w:tabs>
        <w:spacing w:before="100"/>
        <w:jc w:val="both"/>
        <w:rPr>
          <w:rFonts w:eastAsia="Arial Unicode MS"/>
          <w:lang w:eastAsia="en-US"/>
        </w:rPr>
      </w:pPr>
      <w:r>
        <w:rPr>
          <w:rFonts w:eastAsia="Arial Unicode MS"/>
          <w:lang w:eastAsia="en-US"/>
        </w:rPr>
        <w:t xml:space="preserve">  91. </w:t>
      </w:r>
      <w:r w:rsidR="0049314D" w:rsidRPr="0049314D">
        <w:rPr>
          <w:rFonts w:eastAsia="Arial Unicode MS"/>
          <w:lang w:eastAsia="en-US"/>
        </w:rPr>
        <w:t>Alenka Malinić OIB 44061509536</w:t>
      </w:r>
      <w:r>
        <w:rPr>
          <w:rFonts w:eastAsia="Arial Unicode MS"/>
          <w:lang w:eastAsia="en-US"/>
        </w:rPr>
        <w:t>…………………………………………..</w:t>
      </w:r>
      <w:r w:rsidR="0049314D" w:rsidRPr="0049314D">
        <w:rPr>
          <w:rFonts w:eastAsia="Arial Unicode MS"/>
          <w:lang w:eastAsia="en-US"/>
        </w:rPr>
        <w:t>43.200,00</w:t>
      </w:r>
      <w:r w:rsidR="0049314D">
        <w:rPr>
          <w:rFonts w:eastAsia="Arial Unicode MS"/>
          <w:lang w:eastAsia="en-US"/>
        </w:rPr>
        <w:t xml:space="preserve"> kn</w:t>
      </w:r>
    </w:p>
    <w:p w:rsidRDefault="00690A4B" w:rsidP="00546008" w:rsidR="0049314D" w:rsidRPr="0049314D">
      <w:pPr>
        <w:tabs>
          <w:tab w:pos="567" w:val="left"/>
        </w:tabs>
        <w:spacing w:before="100"/>
        <w:jc w:val="both"/>
        <w:rPr>
          <w:rFonts w:eastAsia="Arial Unicode MS"/>
          <w:lang w:eastAsia="en-US"/>
        </w:rPr>
      </w:pPr>
      <w:r>
        <w:rPr>
          <w:rFonts w:eastAsia="Arial Unicode MS"/>
          <w:lang w:eastAsia="en-US"/>
        </w:rPr>
        <w:t xml:space="preserve">  92. </w:t>
      </w:r>
      <w:r w:rsidR="0049314D" w:rsidRPr="0049314D">
        <w:rPr>
          <w:rFonts w:eastAsia="Arial Unicode MS"/>
          <w:lang w:eastAsia="en-US"/>
        </w:rPr>
        <w:t>Josip Katušić OIB 17394409236</w:t>
      </w:r>
      <w:r>
        <w:rPr>
          <w:rFonts w:eastAsia="Arial Unicode MS"/>
          <w:lang w:eastAsia="en-US"/>
        </w:rPr>
        <w:t>…………………………………………….</w:t>
      </w:r>
      <w:r w:rsidR="0049314D" w:rsidRPr="0049314D">
        <w:rPr>
          <w:rFonts w:eastAsia="Arial Unicode MS"/>
          <w:lang w:eastAsia="en-US"/>
        </w:rPr>
        <w:t>25.000,00</w:t>
      </w:r>
      <w:r w:rsidR="0049314D">
        <w:rPr>
          <w:rFonts w:eastAsia="Arial Unicode MS"/>
          <w:lang w:eastAsia="en-US"/>
        </w:rPr>
        <w:t xml:space="preserve"> kn</w:t>
      </w:r>
    </w:p>
    <w:p w:rsidRDefault="00690A4B" w:rsidP="00546008" w:rsidR="0049314D" w:rsidRPr="0049314D">
      <w:pPr>
        <w:tabs>
          <w:tab w:pos="567" w:val="left"/>
        </w:tabs>
        <w:spacing w:before="100"/>
        <w:jc w:val="both"/>
        <w:rPr>
          <w:rFonts w:eastAsia="Arial Unicode MS"/>
          <w:lang w:eastAsia="en-US"/>
        </w:rPr>
      </w:pPr>
      <w:r>
        <w:rPr>
          <w:rFonts w:eastAsia="Arial Unicode MS"/>
          <w:lang w:eastAsia="en-US"/>
        </w:rPr>
        <w:t xml:space="preserve">  93. </w:t>
      </w:r>
      <w:r w:rsidR="0049314D" w:rsidRPr="0049314D">
        <w:rPr>
          <w:rFonts w:eastAsia="Arial Unicode MS"/>
          <w:lang w:eastAsia="en-US"/>
        </w:rPr>
        <w:t>Matija Jeličić OIB 98976446888</w:t>
      </w:r>
      <w:r>
        <w:rPr>
          <w:rFonts w:eastAsia="Arial Unicode MS"/>
          <w:lang w:eastAsia="en-US"/>
        </w:rPr>
        <w:t>…………………………………………….</w:t>
      </w:r>
      <w:r w:rsidR="0049314D" w:rsidRPr="0049314D">
        <w:rPr>
          <w:rFonts w:eastAsia="Arial Unicode MS"/>
          <w:lang w:eastAsia="en-US"/>
        </w:rPr>
        <w:t>24.700,00</w:t>
      </w:r>
      <w:r w:rsidR="0049314D">
        <w:rPr>
          <w:rFonts w:eastAsia="Arial Unicode MS"/>
          <w:lang w:eastAsia="en-US"/>
        </w:rPr>
        <w:t xml:space="preserve"> kn</w:t>
      </w:r>
    </w:p>
    <w:p w:rsidRDefault="00690A4B" w:rsidP="00546008" w:rsidR="0049314D" w:rsidRPr="0049314D">
      <w:pPr>
        <w:tabs>
          <w:tab w:pos="567" w:val="left"/>
        </w:tabs>
        <w:spacing w:before="100"/>
        <w:jc w:val="both"/>
        <w:rPr>
          <w:rFonts w:eastAsia="Arial Unicode MS"/>
          <w:lang w:eastAsia="en-US"/>
        </w:rPr>
      </w:pPr>
      <w:r>
        <w:rPr>
          <w:rFonts w:eastAsia="Arial Unicode MS"/>
          <w:lang w:eastAsia="en-US"/>
        </w:rPr>
        <w:t xml:space="preserve">  94. </w:t>
      </w:r>
      <w:r w:rsidR="0049314D" w:rsidRPr="0049314D">
        <w:rPr>
          <w:rFonts w:eastAsia="Arial Unicode MS"/>
          <w:lang w:eastAsia="en-US"/>
        </w:rPr>
        <w:t>Tanja Sinovčić OIB 15724160128</w:t>
      </w:r>
      <w:r>
        <w:rPr>
          <w:rFonts w:eastAsia="Arial Unicode MS"/>
          <w:lang w:eastAsia="en-US"/>
        </w:rPr>
        <w:t>…………………………………………...</w:t>
      </w:r>
      <w:r w:rsidR="0049314D" w:rsidRPr="0049314D">
        <w:rPr>
          <w:rFonts w:eastAsia="Arial Unicode MS"/>
          <w:lang w:eastAsia="en-US"/>
        </w:rPr>
        <w:t>18.200,00</w:t>
      </w:r>
      <w:r w:rsidR="0049314D">
        <w:rPr>
          <w:rFonts w:eastAsia="Arial Unicode MS"/>
          <w:lang w:eastAsia="en-US"/>
        </w:rPr>
        <w:t xml:space="preserve"> kn</w:t>
      </w:r>
    </w:p>
    <w:p w:rsidRDefault="00690A4B" w:rsidP="00546008" w:rsidR="0049314D" w:rsidRPr="0049314D">
      <w:pPr>
        <w:tabs>
          <w:tab w:pos="567" w:val="left"/>
        </w:tabs>
        <w:spacing w:before="100"/>
        <w:jc w:val="both"/>
        <w:rPr>
          <w:rFonts w:eastAsia="Arial Unicode MS"/>
          <w:lang w:eastAsia="en-US"/>
        </w:rPr>
      </w:pPr>
      <w:r>
        <w:rPr>
          <w:rFonts w:eastAsia="Arial Unicode MS"/>
          <w:lang w:eastAsia="en-US"/>
        </w:rPr>
        <w:t xml:space="preserve">  95. </w:t>
      </w:r>
      <w:r w:rsidR="0049314D" w:rsidRPr="0049314D">
        <w:rPr>
          <w:rFonts w:eastAsia="Arial Unicode MS"/>
          <w:lang w:eastAsia="en-US"/>
        </w:rPr>
        <w:t>LukicaBucat OIB 91720486742</w:t>
      </w:r>
      <w:r>
        <w:rPr>
          <w:rFonts w:eastAsia="Arial Unicode MS"/>
          <w:lang w:eastAsia="en-US"/>
        </w:rPr>
        <w:t>……………………………………………...</w:t>
      </w:r>
      <w:r w:rsidR="0049314D" w:rsidRPr="0049314D">
        <w:rPr>
          <w:rFonts w:eastAsia="Arial Unicode MS"/>
          <w:lang w:eastAsia="en-US"/>
        </w:rPr>
        <w:t>3.200,00</w:t>
      </w:r>
      <w:r w:rsidR="0049314D">
        <w:rPr>
          <w:rFonts w:eastAsia="Arial Unicode MS"/>
          <w:lang w:eastAsia="en-US"/>
        </w:rPr>
        <w:t xml:space="preserve"> kn</w:t>
      </w:r>
    </w:p>
    <w:p w:rsidRDefault="00690A4B" w:rsidP="00546008" w:rsidR="0049314D" w:rsidRPr="0049314D">
      <w:pPr>
        <w:tabs>
          <w:tab w:pos="567" w:val="left"/>
        </w:tabs>
        <w:spacing w:before="100"/>
        <w:jc w:val="both"/>
        <w:rPr>
          <w:rFonts w:eastAsia="Arial Unicode MS"/>
          <w:lang w:eastAsia="en-US"/>
        </w:rPr>
      </w:pPr>
      <w:r>
        <w:rPr>
          <w:rFonts w:eastAsia="Arial Unicode MS"/>
          <w:lang w:eastAsia="en-US"/>
        </w:rPr>
        <w:t xml:space="preserve">  96. </w:t>
      </w:r>
      <w:r w:rsidR="0049314D" w:rsidRPr="0049314D">
        <w:rPr>
          <w:rFonts w:eastAsia="Arial Unicode MS"/>
          <w:lang w:eastAsia="en-US"/>
        </w:rPr>
        <w:t>Ivan Raos OIB 51516687457</w:t>
      </w:r>
      <w:r>
        <w:rPr>
          <w:rFonts w:eastAsia="Arial Unicode MS"/>
          <w:lang w:eastAsia="en-US"/>
        </w:rPr>
        <w:t>……………………………………………..….</w:t>
      </w:r>
      <w:r w:rsidR="0049314D" w:rsidRPr="0049314D">
        <w:rPr>
          <w:rFonts w:eastAsia="Arial Unicode MS"/>
          <w:lang w:eastAsia="en-US"/>
        </w:rPr>
        <w:t>15.700,00</w:t>
      </w:r>
      <w:r w:rsidR="0049314D">
        <w:rPr>
          <w:rFonts w:eastAsia="Arial Unicode MS"/>
          <w:lang w:eastAsia="en-US"/>
        </w:rPr>
        <w:t xml:space="preserve"> kn</w:t>
      </w:r>
    </w:p>
    <w:p w:rsidRDefault="00690A4B" w:rsidP="00546008" w:rsidR="0049314D" w:rsidRPr="0049314D">
      <w:pPr>
        <w:tabs>
          <w:tab w:pos="567" w:val="left"/>
        </w:tabs>
        <w:spacing w:before="100"/>
        <w:jc w:val="both"/>
        <w:rPr>
          <w:rFonts w:eastAsia="Arial Unicode MS"/>
          <w:lang w:eastAsia="en-US"/>
        </w:rPr>
      </w:pPr>
      <w:r>
        <w:rPr>
          <w:rFonts w:eastAsia="Arial Unicode MS"/>
          <w:lang w:eastAsia="en-US"/>
        </w:rPr>
        <w:t xml:space="preserve">  97. </w:t>
      </w:r>
      <w:r w:rsidR="0049314D" w:rsidRPr="0049314D">
        <w:rPr>
          <w:rFonts w:eastAsia="Arial Unicode MS"/>
          <w:lang w:eastAsia="en-US"/>
        </w:rPr>
        <w:t>Niko Dujić OIB 75216071342</w:t>
      </w:r>
      <w:r>
        <w:rPr>
          <w:rFonts w:eastAsia="Arial Unicode MS"/>
          <w:lang w:eastAsia="en-US"/>
        </w:rPr>
        <w:t>………………………………………….……</w:t>
      </w:r>
      <w:r w:rsidR="0049314D" w:rsidRPr="0049314D">
        <w:rPr>
          <w:rFonts w:eastAsia="Arial Unicode MS"/>
          <w:lang w:eastAsia="en-US"/>
        </w:rPr>
        <w:t>20.200,00</w:t>
      </w:r>
      <w:r w:rsidR="0049314D">
        <w:rPr>
          <w:rFonts w:eastAsia="Arial Unicode MS"/>
          <w:lang w:eastAsia="en-US"/>
        </w:rPr>
        <w:t xml:space="preserve"> kn</w:t>
      </w:r>
    </w:p>
    <w:p w:rsidRDefault="00690A4B" w:rsidP="00546008" w:rsidR="0049314D" w:rsidRPr="0049314D">
      <w:pPr>
        <w:tabs>
          <w:tab w:pos="567" w:val="left"/>
        </w:tabs>
        <w:spacing w:before="100"/>
        <w:jc w:val="both"/>
        <w:rPr>
          <w:rFonts w:eastAsia="Arial Unicode MS"/>
          <w:lang w:eastAsia="en-US"/>
        </w:rPr>
      </w:pPr>
      <w:r>
        <w:rPr>
          <w:rFonts w:eastAsia="Arial Unicode MS"/>
          <w:lang w:eastAsia="en-US"/>
        </w:rPr>
        <w:t xml:space="preserve">  98. </w:t>
      </w:r>
      <w:r w:rsidR="0049314D" w:rsidRPr="0049314D">
        <w:rPr>
          <w:rFonts w:eastAsia="Arial Unicode MS"/>
          <w:lang w:eastAsia="en-US"/>
        </w:rPr>
        <w:t>Lenka Franić OIB62951288048</w:t>
      </w:r>
      <w:r>
        <w:rPr>
          <w:rFonts w:eastAsia="Arial Unicode MS"/>
          <w:lang w:eastAsia="en-US"/>
        </w:rPr>
        <w:t>………………………………….…………..</w:t>
      </w:r>
      <w:r w:rsidR="0049314D" w:rsidRPr="0049314D">
        <w:rPr>
          <w:rFonts w:eastAsia="Arial Unicode MS"/>
          <w:lang w:eastAsia="en-US"/>
        </w:rPr>
        <w:t>26.700,00</w:t>
      </w:r>
      <w:r w:rsidR="0049314D">
        <w:rPr>
          <w:rFonts w:eastAsia="Arial Unicode MS"/>
          <w:lang w:eastAsia="en-US"/>
        </w:rPr>
        <w:t xml:space="preserve"> kn</w:t>
      </w:r>
    </w:p>
    <w:p w:rsidRDefault="00690A4B" w:rsidP="00546008" w:rsidR="0049314D" w:rsidRPr="0049314D">
      <w:pPr>
        <w:tabs>
          <w:tab w:pos="567" w:val="left"/>
        </w:tabs>
        <w:spacing w:before="100"/>
        <w:jc w:val="both"/>
        <w:rPr>
          <w:rFonts w:eastAsia="Arial Unicode MS"/>
          <w:lang w:eastAsia="en-US"/>
        </w:rPr>
      </w:pPr>
      <w:r>
        <w:rPr>
          <w:rFonts w:eastAsia="Arial Unicode MS"/>
          <w:lang w:eastAsia="en-US"/>
        </w:rPr>
        <w:t xml:space="preserve">  99. </w:t>
      </w:r>
      <w:r w:rsidR="0049314D" w:rsidRPr="0049314D">
        <w:rPr>
          <w:rFonts w:eastAsia="Arial Unicode MS"/>
          <w:lang w:eastAsia="en-US"/>
        </w:rPr>
        <w:t>Mila Palada OIB 10163841708</w:t>
      </w:r>
      <w:r>
        <w:rPr>
          <w:rFonts w:eastAsia="Arial Unicode MS"/>
          <w:lang w:eastAsia="en-US"/>
        </w:rPr>
        <w:t>………………………………………………</w:t>
      </w:r>
      <w:r w:rsidR="0049314D" w:rsidRPr="0049314D">
        <w:rPr>
          <w:rFonts w:eastAsia="Arial Unicode MS"/>
          <w:lang w:eastAsia="en-US"/>
        </w:rPr>
        <w:t>21.200,00</w:t>
      </w:r>
      <w:r w:rsidR="0049314D">
        <w:rPr>
          <w:rFonts w:eastAsia="Arial Unicode MS"/>
          <w:lang w:eastAsia="en-US"/>
        </w:rPr>
        <w:t xml:space="preserve"> kn</w:t>
      </w:r>
    </w:p>
    <w:p w:rsidRDefault="00690A4B" w:rsidP="00546008" w:rsidR="0049314D" w:rsidRPr="0049314D">
      <w:pPr>
        <w:tabs>
          <w:tab w:pos="567" w:val="left"/>
        </w:tabs>
        <w:spacing w:before="100"/>
        <w:jc w:val="both"/>
        <w:rPr>
          <w:rFonts w:eastAsia="Arial Unicode MS"/>
          <w:lang w:eastAsia="en-US"/>
        </w:rPr>
      </w:pPr>
      <w:r>
        <w:rPr>
          <w:rFonts w:eastAsia="Arial Unicode MS"/>
          <w:lang w:eastAsia="en-US"/>
        </w:rPr>
        <w:t xml:space="preserve">100. </w:t>
      </w:r>
      <w:r w:rsidR="0049314D" w:rsidRPr="0049314D">
        <w:rPr>
          <w:rFonts w:eastAsia="Arial Unicode MS"/>
          <w:lang w:eastAsia="en-US"/>
        </w:rPr>
        <w:t>Dijana Blažević OIB 12578026353</w:t>
      </w:r>
      <w:r>
        <w:rPr>
          <w:rFonts w:eastAsia="Arial Unicode MS"/>
          <w:lang w:eastAsia="en-US"/>
        </w:rPr>
        <w:t>…………………………………</w:t>
      </w:r>
      <w:r w:rsidR="00CA5A8D">
        <w:rPr>
          <w:rFonts w:eastAsia="Arial Unicode MS"/>
          <w:lang w:eastAsia="en-US"/>
        </w:rPr>
        <w:t>……</w:t>
      </w:r>
      <w:r>
        <w:rPr>
          <w:rFonts w:eastAsia="Arial Unicode MS"/>
          <w:lang w:eastAsia="en-US"/>
        </w:rPr>
        <w:t>….</w:t>
      </w:r>
      <w:r w:rsidR="0049314D" w:rsidRPr="0049314D">
        <w:rPr>
          <w:rFonts w:eastAsia="Arial Unicode MS"/>
          <w:lang w:eastAsia="en-US"/>
        </w:rPr>
        <w:t>18.700,00</w:t>
      </w:r>
      <w:r w:rsidR="0049314D">
        <w:rPr>
          <w:rFonts w:eastAsia="Arial Unicode MS"/>
          <w:lang w:eastAsia="en-US"/>
        </w:rPr>
        <w:t xml:space="preserve"> kn</w:t>
      </w:r>
    </w:p>
    <w:p w:rsidRDefault="00690A4B" w:rsidP="00546008" w:rsidR="0049314D" w:rsidRPr="0049314D">
      <w:pPr>
        <w:tabs>
          <w:tab w:pos="567" w:val="left"/>
        </w:tabs>
        <w:spacing w:before="100"/>
        <w:jc w:val="both"/>
        <w:rPr>
          <w:rFonts w:eastAsia="Arial Unicode MS"/>
          <w:lang w:eastAsia="en-US"/>
        </w:rPr>
      </w:pPr>
      <w:r>
        <w:rPr>
          <w:rFonts w:eastAsia="Arial Unicode MS"/>
          <w:lang w:eastAsia="en-US"/>
        </w:rPr>
        <w:t xml:space="preserve">101. </w:t>
      </w:r>
      <w:r w:rsidR="0049314D" w:rsidRPr="0049314D">
        <w:rPr>
          <w:rFonts w:eastAsia="Arial Unicode MS"/>
          <w:lang w:eastAsia="en-US"/>
        </w:rPr>
        <w:t>Anica Pandža OIB 13489275071</w:t>
      </w:r>
      <w:r>
        <w:rPr>
          <w:rFonts w:eastAsia="Arial Unicode MS"/>
          <w:lang w:eastAsia="en-US"/>
        </w:rPr>
        <w:t>……………………………………..…</w:t>
      </w:r>
      <w:r w:rsidR="00CA5A8D">
        <w:rPr>
          <w:rFonts w:eastAsia="Arial Unicode MS"/>
          <w:lang w:eastAsia="en-US"/>
        </w:rPr>
        <w:t>.</w:t>
      </w:r>
      <w:r>
        <w:rPr>
          <w:rFonts w:eastAsia="Arial Unicode MS"/>
          <w:lang w:eastAsia="en-US"/>
        </w:rPr>
        <w:t>…..</w:t>
      </w:r>
      <w:r w:rsidR="0049314D" w:rsidRPr="0049314D">
        <w:rPr>
          <w:rFonts w:eastAsia="Arial Unicode MS"/>
          <w:lang w:eastAsia="en-US"/>
        </w:rPr>
        <w:t>21.700,00</w:t>
      </w:r>
      <w:r w:rsidR="0049314D">
        <w:rPr>
          <w:rFonts w:eastAsia="Arial Unicode MS"/>
          <w:lang w:eastAsia="en-US"/>
        </w:rPr>
        <w:t xml:space="preserve"> kn</w:t>
      </w:r>
    </w:p>
    <w:p w:rsidRDefault="00690A4B" w:rsidP="00546008" w:rsidR="0049314D" w:rsidRPr="0049314D">
      <w:pPr>
        <w:tabs>
          <w:tab w:pos="567" w:val="left"/>
        </w:tabs>
        <w:spacing w:before="100"/>
        <w:jc w:val="both"/>
        <w:rPr>
          <w:rFonts w:eastAsia="Arial Unicode MS"/>
          <w:lang w:eastAsia="en-US"/>
        </w:rPr>
      </w:pPr>
      <w:r>
        <w:rPr>
          <w:rFonts w:eastAsia="Arial Unicode MS"/>
          <w:lang w:eastAsia="en-US"/>
        </w:rPr>
        <w:t xml:space="preserve">102. </w:t>
      </w:r>
      <w:r w:rsidR="0049314D" w:rsidRPr="0049314D">
        <w:rPr>
          <w:rFonts w:eastAsia="Arial Unicode MS"/>
          <w:lang w:eastAsia="en-US"/>
        </w:rPr>
        <w:t>Marija Trečić OIB 54951995215</w:t>
      </w:r>
      <w:r>
        <w:rPr>
          <w:rFonts w:eastAsia="Arial Unicode MS"/>
          <w:lang w:eastAsia="en-US"/>
        </w:rPr>
        <w:t>…………………………………………….</w:t>
      </w:r>
      <w:r w:rsidR="0049314D" w:rsidRPr="0049314D">
        <w:rPr>
          <w:rFonts w:eastAsia="Arial Unicode MS"/>
          <w:lang w:eastAsia="en-US"/>
        </w:rPr>
        <w:t>25.200,00</w:t>
      </w:r>
      <w:r w:rsidR="0049314D">
        <w:rPr>
          <w:rFonts w:eastAsia="Arial Unicode MS"/>
          <w:lang w:eastAsia="en-US"/>
        </w:rPr>
        <w:t xml:space="preserve"> kn</w:t>
      </w:r>
    </w:p>
    <w:p w:rsidRDefault="00690A4B" w:rsidP="00546008" w:rsidR="0049314D" w:rsidRPr="0049314D">
      <w:pPr>
        <w:tabs>
          <w:tab w:pos="567" w:val="left"/>
        </w:tabs>
        <w:spacing w:before="100"/>
        <w:jc w:val="both"/>
        <w:rPr>
          <w:rFonts w:eastAsia="Arial Unicode MS"/>
          <w:lang w:eastAsia="en-US"/>
        </w:rPr>
      </w:pPr>
      <w:r>
        <w:rPr>
          <w:rFonts w:eastAsia="Arial Unicode MS"/>
          <w:lang w:eastAsia="en-US"/>
        </w:rPr>
        <w:t xml:space="preserve">103. </w:t>
      </w:r>
      <w:r w:rsidR="0049314D" w:rsidRPr="0049314D">
        <w:rPr>
          <w:rFonts w:eastAsia="Arial Unicode MS"/>
          <w:lang w:eastAsia="en-US"/>
        </w:rPr>
        <w:t>Luca Gabela OIB 68629820074</w:t>
      </w:r>
      <w:r>
        <w:rPr>
          <w:rFonts w:eastAsia="Arial Unicode MS"/>
          <w:lang w:eastAsia="en-US"/>
        </w:rPr>
        <w:t>……………………………….………</w:t>
      </w:r>
      <w:r w:rsidR="00CA5A8D">
        <w:rPr>
          <w:rFonts w:eastAsia="Arial Unicode MS"/>
          <w:lang w:eastAsia="en-US"/>
        </w:rPr>
        <w:t>…….</w:t>
      </w:r>
      <w:r w:rsidR="0049314D" w:rsidRPr="0049314D">
        <w:rPr>
          <w:rFonts w:eastAsia="Arial Unicode MS"/>
          <w:lang w:eastAsia="en-US"/>
        </w:rPr>
        <w:t>19.200,00</w:t>
      </w:r>
      <w:r w:rsidR="0049314D">
        <w:rPr>
          <w:rFonts w:eastAsia="Arial Unicode MS"/>
          <w:lang w:eastAsia="en-US"/>
        </w:rPr>
        <w:t xml:space="preserve"> kn</w:t>
      </w:r>
    </w:p>
    <w:p w:rsidRDefault="00690A4B" w:rsidP="00546008" w:rsidR="0049314D" w:rsidRPr="0049314D">
      <w:pPr>
        <w:tabs>
          <w:tab w:pos="567" w:val="left"/>
        </w:tabs>
        <w:spacing w:before="100"/>
        <w:jc w:val="both"/>
        <w:rPr>
          <w:rFonts w:eastAsia="Arial Unicode MS"/>
          <w:lang w:eastAsia="en-US"/>
        </w:rPr>
      </w:pPr>
      <w:r>
        <w:rPr>
          <w:rFonts w:eastAsia="Arial Unicode MS"/>
          <w:lang w:eastAsia="en-US"/>
        </w:rPr>
        <w:t xml:space="preserve">104. </w:t>
      </w:r>
      <w:r w:rsidR="0049314D" w:rsidRPr="0049314D">
        <w:rPr>
          <w:rFonts w:eastAsia="Arial Unicode MS"/>
          <w:lang w:eastAsia="en-US"/>
        </w:rPr>
        <w:t>Renata Jukić OIB 09827250222</w:t>
      </w:r>
      <w:r>
        <w:rPr>
          <w:rFonts w:eastAsia="Arial Unicode MS"/>
          <w:lang w:eastAsia="en-US"/>
        </w:rPr>
        <w:t>………………………………..……..……..</w:t>
      </w:r>
      <w:r w:rsidR="0049314D" w:rsidRPr="0049314D">
        <w:rPr>
          <w:rFonts w:eastAsia="Arial Unicode MS"/>
          <w:lang w:eastAsia="en-US"/>
        </w:rPr>
        <w:t>19.700,00</w:t>
      </w:r>
      <w:r w:rsidR="0049314D">
        <w:rPr>
          <w:rFonts w:eastAsia="Arial Unicode MS"/>
          <w:lang w:eastAsia="en-US"/>
        </w:rPr>
        <w:t xml:space="preserve"> kn</w:t>
      </w:r>
    </w:p>
    <w:p w:rsidRDefault="00690A4B" w:rsidP="00546008" w:rsidR="0049314D" w:rsidRPr="0049314D">
      <w:pPr>
        <w:tabs>
          <w:tab w:pos="567" w:val="left"/>
        </w:tabs>
        <w:spacing w:before="100"/>
        <w:jc w:val="both"/>
        <w:rPr>
          <w:rFonts w:eastAsia="Arial Unicode MS"/>
          <w:lang w:eastAsia="en-US"/>
        </w:rPr>
      </w:pPr>
      <w:r>
        <w:rPr>
          <w:rFonts w:eastAsia="Arial Unicode MS"/>
          <w:lang w:eastAsia="en-US"/>
        </w:rPr>
        <w:t xml:space="preserve">105. </w:t>
      </w:r>
      <w:r w:rsidR="0049314D" w:rsidRPr="0049314D">
        <w:rPr>
          <w:rFonts w:eastAsia="Arial Unicode MS"/>
          <w:lang w:eastAsia="en-US"/>
        </w:rPr>
        <w:t>Nedjeljka Uvodić OIB 30483848227</w:t>
      </w:r>
      <w:r>
        <w:rPr>
          <w:rFonts w:eastAsia="Arial Unicode MS"/>
          <w:lang w:eastAsia="en-US"/>
        </w:rPr>
        <w:t>……………………….………….……</w:t>
      </w:r>
      <w:r w:rsidR="0049314D" w:rsidRPr="0049314D">
        <w:rPr>
          <w:rFonts w:eastAsia="Arial Unicode MS"/>
          <w:lang w:eastAsia="en-US"/>
        </w:rPr>
        <w:t>19.700,00</w:t>
      </w:r>
      <w:r w:rsidR="0049314D">
        <w:rPr>
          <w:rFonts w:eastAsia="Arial Unicode MS"/>
          <w:lang w:eastAsia="en-US"/>
        </w:rPr>
        <w:t xml:space="preserve"> kn</w:t>
      </w:r>
    </w:p>
    <w:p w:rsidRDefault="00690A4B" w:rsidP="00546008" w:rsidR="0049314D" w:rsidRPr="0049314D">
      <w:pPr>
        <w:tabs>
          <w:tab w:pos="567" w:val="left"/>
        </w:tabs>
        <w:spacing w:before="100"/>
        <w:jc w:val="both"/>
        <w:rPr>
          <w:rFonts w:eastAsia="Arial Unicode MS"/>
          <w:lang w:eastAsia="en-US"/>
        </w:rPr>
      </w:pPr>
      <w:r>
        <w:rPr>
          <w:rFonts w:eastAsia="Arial Unicode MS"/>
          <w:lang w:eastAsia="en-US"/>
        </w:rPr>
        <w:t xml:space="preserve">106. </w:t>
      </w:r>
      <w:r w:rsidR="0049314D" w:rsidRPr="0049314D">
        <w:rPr>
          <w:rFonts w:eastAsia="Arial Unicode MS"/>
          <w:lang w:eastAsia="en-US"/>
        </w:rPr>
        <w:t>Gordana Buljević OIB 32937631192</w:t>
      </w:r>
      <w:r>
        <w:rPr>
          <w:rFonts w:eastAsia="Arial Unicode MS"/>
          <w:lang w:eastAsia="en-US"/>
        </w:rPr>
        <w:t>………………………………….…….</w:t>
      </w:r>
      <w:r w:rsidR="0049314D" w:rsidRPr="0049314D">
        <w:rPr>
          <w:rFonts w:eastAsia="Arial Unicode MS"/>
          <w:lang w:eastAsia="en-US"/>
        </w:rPr>
        <w:t>23.700,00</w:t>
      </w:r>
      <w:r w:rsidR="0049314D">
        <w:rPr>
          <w:rFonts w:eastAsia="Arial Unicode MS"/>
          <w:lang w:eastAsia="en-US"/>
        </w:rPr>
        <w:t xml:space="preserve"> kn</w:t>
      </w:r>
    </w:p>
    <w:p w:rsidRDefault="00690A4B" w:rsidP="00546008" w:rsidR="0049314D" w:rsidRPr="0049314D">
      <w:pPr>
        <w:tabs>
          <w:tab w:pos="567" w:val="left"/>
        </w:tabs>
        <w:spacing w:before="100"/>
        <w:jc w:val="both"/>
        <w:rPr>
          <w:rFonts w:eastAsia="Arial Unicode MS"/>
          <w:lang w:eastAsia="en-US"/>
        </w:rPr>
      </w:pPr>
      <w:r>
        <w:rPr>
          <w:rFonts w:eastAsia="Arial Unicode MS"/>
          <w:lang w:eastAsia="en-US"/>
        </w:rPr>
        <w:t xml:space="preserve">107. </w:t>
      </w:r>
      <w:r w:rsidR="0049314D" w:rsidRPr="0049314D">
        <w:rPr>
          <w:rFonts w:eastAsia="Arial Unicode MS"/>
          <w:lang w:eastAsia="en-US"/>
        </w:rPr>
        <w:t>Damir Jakus OIB 87272819238</w:t>
      </w:r>
      <w:r w:rsidR="0049314D" w:rsidRPr="0049314D">
        <w:rPr>
          <w:rFonts w:eastAsia="Arial Unicode MS"/>
          <w:lang w:eastAsia="en-US"/>
        </w:rPr>
        <w:tab/>
      </w:r>
      <w:r>
        <w:rPr>
          <w:rFonts w:eastAsia="Arial Unicode MS"/>
          <w:lang w:eastAsia="en-US"/>
        </w:rPr>
        <w:t>…………………………………….………..</w:t>
      </w:r>
      <w:r w:rsidR="0049314D" w:rsidRPr="0049314D">
        <w:rPr>
          <w:rFonts w:eastAsia="Arial Unicode MS"/>
          <w:lang w:eastAsia="en-US"/>
        </w:rPr>
        <w:t>21.200,00</w:t>
      </w:r>
      <w:r w:rsidR="0049314D">
        <w:rPr>
          <w:rFonts w:eastAsia="Arial Unicode MS"/>
          <w:lang w:eastAsia="en-US"/>
        </w:rPr>
        <w:t xml:space="preserve"> kn</w:t>
      </w:r>
    </w:p>
    <w:p w:rsidRDefault="00690A4B" w:rsidP="00546008" w:rsidR="0049314D" w:rsidRPr="0049314D">
      <w:pPr>
        <w:tabs>
          <w:tab w:pos="567" w:val="left"/>
        </w:tabs>
        <w:spacing w:before="100"/>
        <w:jc w:val="both"/>
        <w:rPr>
          <w:rFonts w:eastAsia="Arial Unicode MS"/>
          <w:lang w:eastAsia="en-US"/>
        </w:rPr>
      </w:pPr>
      <w:r>
        <w:rPr>
          <w:rFonts w:eastAsia="Arial Unicode MS"/>
          <w:lang w:eastAsia="en-US"/>
        </w:rPr>
        <w:t xml:space="preserve">108. </w:t>
      </w:r>
      <w:r w:rsidR="0049314D" w:rsidRPr="0049314D">
        <w:rPr>
          <w:rFonts w:eastAsia="Arial Unicode MS"/>
          <w:lang w:eastAsia="en-US"/>
        </w:rPr>
        <w:t>Nedo Bešker OIB  56588665795</w:t>
      </w:r>
      <w:r>
        <w:rPr>
          <w:rFonts w:eastAsia="Arial Unicode MS"/>
          <w:lang w:eastAsia="en-US"/>
        </w:rPr>
        <w:t>……………………………………….……</w:t>
      </w:r>
      <w:r w:rsidR="0049314D" w:rsidRPr="0049314D">
        <w:rPr>
          <w:rFonts w:eastAsia="Arial Unicode MS"/>
          <w:lang w:eastAsia="en-US"/>
        </w:rPr>
        <w:t>19.200,00</w:t>
      </w:r>
      <w:r w:rsidR="0049314D">
        <w:rPr>
          <w:rFonts w:eastAsia="Arial Unicode MS"/>
          <w:lang w:eastAsia="en-US"/>
        </w:rPr>
        <w:t xml:space="preserve"> kn</w:t>
      </w:r>
    </w:p>
    <w:p w:rsidRDefault="00690A4B" w:rsidP="00546008" w:rsidR="0049314D" w:rsidRPr="0049314D">
      <w:pPr>
        <w:tabs>
          <w:tab w:pos="567" w:val="left"/>
        </w:tabs>
        <w:spacing w:before="100"/>
        <w:jc w:val="both"/>
        <w:rPr>
          <w:rFonts w:eastAsia="Arial Unicode MS"/>
          <w:lang w:eastAsia="en-US"/>
        </w:rPr>
      </w:pPr>
      <w:r>
        <w:rPr>
          <w:rFonts w:eastAsia="Arial Unicode MS"/>
          <w:lang w:eastAsia="en-US"/>
        </w:rPr>
        <w:t xml:space="preserve">109. </w:t>
      </w:r>
      <w:r w:rsidR="0049314D" w:rsidRPr="0049314D">
        <w:rPr>
          <w:rFonts w:eastAsia="Arial Unicode MS"/>
          <w:lang w:eastAsia="en-US"/>
        </w:rPr>
        <w:t>Mile Jerković OIB 47281082801</w:t>
      </w:r>
      <w:r>
        <w:rPr>
          <w:rFonts w:eastAsia="Arial Unicode MS"/>
          <w:lang w:eastAsia="en-US"/>
        </w:rPr>
        <w:t>………………………….…………...…….</w:t>
      </w:r>
      <w:r w:rsidR="0049314D" w:rsidRPr="0049314D">
        <w:rPr>
          <w:rFonts w:eastAsia="Arial Unicode MS"/>
          <w:lang w:eastAsia="en-US"/>
        </w:rPr>
        <w:t>25.200,00</w:t>
      </w:r>
      <w:r w:rsidR="0049314D">
        <w:rPr>
          <w:rFonts w:eastAsia="Arial Unicode MS"/>
          <w:lang w:eastAsia="en-US"/>
        </w:rPr>
        <w:t xml:space="preserve"> kn</w:t>
      </w:r>
    </w:p>
    <w:p w:rsidRDefault="00690A4B" w:rsidP="00546008" w:rsidR="0049314D">
      <w:pPr>
        <w:tabs>
          <w:tab w:pos="567" w:val="left"/>
        </w:tabs>
        <w:spacing w:before="100"/>
        <w:jc w:val="both"/>
        <w:rPr>
          <w:rFonts w:eastAsia="Arial Unicode MS"/>
          <w:lang w:eastAsia="en-US"/>
        </w:rPr>
      </w:pPr>
      <w:r>
        <w:rPr>
          <w:rFonts w:eastAsia="Arial Unicode MS"/>
          <w:lang w:eastAsia="en-US"/>
        </w:rPr>
        <w:t xml:space="preserve">110. </w:t>
      </w:r>
      <w:r w:rsidR="0049314D" w:rsidRPr="0049314D">
        <w:rPr>
          <w:rFonts w:eastAsia="Arial Unicode MS"/>
          <w:lang w:eastAsia="en-US"/>
        </w:rPr>
        <w:t>Nediljko Bugarin</w:t>
      </w:r>
      <w:r>
        <w:rPr>
          <w:rFonts w:eastAsia="Arial Unicode MS"/>
          <w:lang w:eastAsia="en-US"/>
        </w:rPr>
        <w:t>,</w:t>
      </w:r>
      <w:r w:rsidR="0049314D" w:rsidRPr="0049314D">
        <w:rPr>
          <w:rFonts w:eastAsia="Arial Unicode MS"/>
          <w:lang w:eastAsia="en-US"/>
        </w:rPr>
        <w:t xml:space="preserve"> OIB 69239215555</w:t>
      </w:r>
      <w:r>
        <w:rPr>
          <w:rFonts w:eastAsia="Arial Unicode MS"/>
          <w:lang w:eastAsia="en-US"/>
        </w:rPr>
        <w:t>……………………………..……..…..</w:t>
      </w:r>
      <w:r w:rsidR="0049314D" w:rsidRPr="0049314D">
        <w:rPr>
          <w:rFonts w:eastAsia="Arial Unicode MS"/>
          <w:lang w:eastAsia="en-US"/>
        </w:rPr>
        <w:t>19.200,00</w:t>
      </w:r>
      <w:r w:rsidR="0049314D">
        <w:rPr>
          <w:rFonts w:eastAsia="Arial Unicode MS"/>
          <w:lang w:eastAsia="en-US"/>
        </w:rPr>
        <w:t xml:space="preserve"> kn</w:t>
      </w:r>
    </w:p>
    <w:p w:rsidRDefault="008115BA" w:rsidP="00546008" w:rsidR="0049314D" w:rsidRPr="0049314D">
      <w:pPr>
        <w:tabs>
          <w:tab w:pos="567" w:val="left"/>
        </w:tabs>
        <w:spacing w:before="100"/>
        <w:jc w:val="both"/>
        <w:rPr>
          <w:rFonts w:eastAsia="Arial Unicode MS"/>
          <w:lang w:eastAsia="en-US"/>
        </w:rPr>
      </w:pPr>
      <w:r>
        <w:rPr>
          <w:rFonts w:eastAsia="Arial Unicode MS"/>
          <w:lang w:eastAsia="en-US"/>
        </w:rPr>
        <w:t xml:space="preserve">111. </w:t>
      </w:r>
      <w:r w:rsidR="0049314D" w:rsidRPr="0049314D">
        <w:rPr>
          <w:rFonts w:eastAsia="Arial Unicode MS"/>
          <w:lang w:eastAsia="en-US"/>
        </w:rPr>
        <w:t>Milica Špar OIB 85821130368</w:t>
      </w:r>
      <w:r>
        <w:rPr>
          <w:rFonts w:eastAsia="Arial Unicode MS"/>
          <w:lang w:eastAsia="en-US"/>
        </w:rPr>
        <w:t>…………………………………………...….</w:t>
      </w:r>
      <w:r w:rsidR="0049314D" w:rsidRPr="0049314D">
        <w:rPr>
          <w:rFonts w:eastAsia="Arial Unicode MS"/>
          <w:lang w:eastAsia="en-US"/>
        </w:rPr>
        <w:t>18.000,00</w:t>
      </w:r>
      <w:r w:rsidR="0049314D">
        <w:rPr>
          <w:rFonts w:eastAsia="Arial Unicode MS"/>
          <w:lang w:eastAsia="en-US"/>
        </w:rPr>
        <w:t xml:space="preserve"> kn</w:t>
      </w:r>
    </w:p>
    <w:p w:rsidRDefault="008115BA" w:rsidP="00546008" w:rsidR="00546008">
      <w:pPr>
        <w:tabs>
          <w:tab w:pos="567" w:val="left"/>
        </w:tabs>
        <w:spacing w:before="100"/>
        <w:jc w:val="both"/>
        <w:rPr>
          <w:rFonts w:eastAsia="Arial Unicode MS"/>
          <w:lang w:eastAsia="en-US"/>
        </w:rPr>
      </w:pPr>
      <w:r>
        <w:rPr>
          <w:rFonts w:eastAsia="Arial Unicode MS"/>
          <w:lang w:eastAsia="en-US"/>
        </w:rPr>
        <w:t xml:space="preserve">112. </w:t>
      </w:r>
      <w:r w:rsidR="0049314D" w:rsidRPr="0049314D">
        <w:rPr>
          <w:rFonts w:eastAsia="Arial Unicode MS"/>
          <w:lang w:eastAsia="en-US"/>
        </w:rPr>
        <w:t>Lju</w:t>
      </w:r>
      <w:r>
        <w:rPr>
          <w:rFonts w:eastAsia="Arial Unicode MS"/>
          <w:lang w:eastAsia="en-US"/>
        </w:rPr>
        <w:t>bica Škopljanac OIB 09408788504……………………………………....</w:t>
      </w:r>
      <w:r w:rsidR="0049314D" w:rsidRPr="0049314D">
        <w:rPr>
          <w:rFonts w:eastAsia="Arial Unicode MS"/>
          <w:lang w:eastAsia="en-US"/>
        </w:rPr>
        <w:t>23.200,00</w:t>
      </w:r>
      <w:r w:rsidR="0049314D">
        <w:rPr>
          <w:rFonts w:eastAsia="Arial Unicode MS"/>
          <w:lang w:eastAsia="en-US"/>
        </w:rPr>
        <w:t xml:space="preserve"> kn</w:t>
      </w:r>
    </w:p>
    <w:p w:rsidRDefault="008115BA" w:rsidP="00546008" w:rsidR="0049314D" w:rsidRPr="0049314D">
      <w:pPr>
        <w:tabs>
          <w:tab w:pos="567" w:val="left"/>
        </w:tabs>
        <w:spacing w:before="100"/>
        <w:jc w:val="both"/>
        <w:rPr>
          <w:rFonts w:eastAsia="Arial Unicode MS"/>
          <w:lang w:eastAsia="en-US"/>
        </w:rPr>
      </w:pPr>
      <w:r>
        <w:rPr>
          <w:rFonts w:eastAsia="Arial Unicode MS"/>
          <w:lang w:eastAsia="en-US"/>
        </w:rPr>
        <w:t xml:space="preserve">113. </w:t>
      </w:r>
      <w:r w:rsidR="0049314D" w:rsidRPr="0049314D">
        <w:rPr>
          <w:rFonts w:eastAsia="Arial Unicode MS"/>
          <w:lang w:eastAsia="en-US"/>
        </w:rPr>
        <w:t>Marin MladarOIB 17080094552</w:t>
      </w:r>
      <w:r>
        <w:rPr>
          <w:rFonts w:eastAsia="Arial Unicode MS"/>
          <w:lang w:eastAsia="en-US"/>
        </w:rPr>
        <w:t>……………………………………</w:t>
      </w:r>
      <w:r w:rsidR="00CA5A8D">
        <w:rPr>
          <w:rFonts w:eastAsia="Arial Unicode MS"/>
          <w:lang w:eastAsia="en-US"/>
        </w:rPr>
        <w:t>.</w:t>
      </w:r>
      <w:r>
        <w:rPr>
          <w:rFonts w:eastAsia="Arial Unicode MS"/>
          <w:lang w:eastAsia="en-US"/>
        </w:rPr>
        <w:t>………</w:t>
      </w:r>
      <w:r w:rsidR="0049314D" w:rsidRPr="0049314D">
        <w:rPr>
          <w:rFonts w:eastAsia="Arial Unicode MS"/>
          <w:lang w:eastAsia="en-US"/>
        </w:rPr>
        <w:t>23.200,00</w:t>
      </w:r>
      <w:r w:rsidR="0049314D">
        <w:rPr>
          <w:rFonts w:eastAsia="Arial Unicode MS"/>
          <w:lang w:eastAsia="en-US"/>
        </w:rPr>
        <w:t xml:space="preserve"> kn</w:t>
      </w:r>
    </w:p>
    <w:p w:rsidRDefault="008115BA" w:rsidP="00546008" w:rsidR="0049314D" w:rsidRPr="0049314D">
      <w:pPr>
        <w:tabs>
          <w:tab w:pos="567" w:val="left"/>
        </w:tabs>
        <w:spacing w:before="100"/>
        <w:jc w:val="both"/>
        <w:rPr>
          <w:rFonts w:eastAsia="Arial Unicode MS"/>
          <w:lang w:eastAsia="en-US"/>
        </w:rPr>
      </w:pPr>
      <w:r>
        <w:rPr>
          <w:rFonts w:eastAsia="Arial Unicode MS"/>
          <w:lang w:eastAsia="en-US"/>
        </w:rPr>
        <w:t xml:space="preserve">114. </w:t>
      </w:r>
      <w:r w:rsidR="0049314D" w:rsidRPr="0049314D">
        <w:rPr>
          <w:rFonts w:eastAsia="Arial Unicode MS"/>
          <w:lang w:eastAsia="en-US"/>
        </w:rPr>
        <w:t>Parač Tatjana OIB 45662446398</w:t>
      </w:r>
      <w:r>
        <w:rPr>
          <w:rFonts w:eastAsia="Arial Unicode MS"/>
          <w:lang w:eastAsia="en-US"/>
        </w:rPr>
        <w:t>…………………………………………….</w:t>
      </w:r>
      <w:r w:rsidR="0049314D" w:rsidRPr="0049314D">
        <w:rPr>
          <w:rFonts w:eastAsia="Arial Unicode MS"/>
          <w:lang w:eastAsia="en-US"/>
        </w:rPr>
        <w:t>20.200,00</w:t>
      </w:r>
      <w:r w:rsidR="0049314D">
        <w:rPr>
          <w:rFonts w:eastAsia="Arial Unicode MS"/>
          <w:lang w:eastAsia="en-US"/>
        </w:rPr>
        <w:t xml:space="preserve"> kn</w:t>
      </w:r>
    </w:p>
    <w:p w:rsidRDefault="008115BA" w:rsidP="00546008" w:rsidR="0049314D" w:rsidRPr="0049314D">
      <w:pPr>
        <w:tabs>
          <w:tab w:pos="567" w:val="left"/>
        </w:tabs>
        <w:spacing w:before="100"/>
        <w:jc w:val="both"/>
        <w:rPr>
          <w:rFonts w:eastAsia="Arial Unicode MS"/>
          <w:lang w:eastAsia="en-US"/>
        </w:rPr>
      </w:pPr>
      <w:r>
        <w:rPr>
          <w:rFonts w:eastAsia="Arial Unicode MS"/>
          <w:lang w:eastAsia="en-US"/>
        </w:rPr>
        <w:t xml:space="preserve">115. </w:t>
      </w:r>
      <w:r w:rsidR="0049314D" w:rsidRPr="0049314D">
        <w:rPr>
          <w:rFonts w:eastAsia="Arial Unicode MS"/>
          <w:lang w:eastAsia="en-US"/>
        </w:rPr>
        <w:t>Anica Božić Bakušić OIB 89654935153</w:t>
      </w:r>
      <w:r>
        <w:rPr>
          <w:rFonts w:eastAsia="Arial Unicode MS"/>
          <w:lang w:eastAsia="en-US"/>
        </w:rPr>
        <w:t>…………………………………….</w:t>
      </w:r>
      <w:r w:rsidR="0049314D" w:rsidRPr="0049314D">
        <w:rPr>
          <w:rFonts w:eastAsia="Arial Unicode MS"/>
          <w:lang w:eastAsia="en-US"/>
        </w:rPr>
        <w:t>52.200,00</w:t>
      </w:r>
      <w:r w:rsidR="0049314D">
        <w:rPr>
          <w:rFonts w:eastAsia="Arial Unicode MS"/>
          <w:lang w:eastAsia="en-US"/>
        </w:rPr>
        <w:t xml:space="preserve"> kn</w:t>
      </w:r>
    </w:p>
    <w:p w:rsidRDefault="008115BA" w:rsidP="00546008" w:rsidR="0049314D" w:rsidRPr="0049314D">
      <w:pPr>
        <w:tabs>
          <w:tab w:pos="567" w:val="left"/>
        </w:tabs>
        <w:spacing w:before="100"/>
        <w:jc w:val="both"/>
        <w:rPr>
          <w:rFonts w:eastAsia="Arial Unicode MS"/>
          <w:lang w:eastAsia="en-US"/>
        </w:rPr>
      </w:pPr>
      <w:r>
        <w:rPr>
          <w:rFonts w:eastAsia="Arial Unicode MS"/>
          <w:lang w:eastAsia="en-US"/>
        </w:rPr>
        <w:t xml:space="preserve">116. </w:t>
      </w:r>
      <w:r w:rsidR="0049314D" w:rsidRPr="0049314D">
        <w:rPr>
          <w:rFonts w:eastAsia="Arial Unicode MS"/>
          <w:lang w:eastAsia="en-US"/>
        </w:rPr>
        <w:t>Anka Landikušić OIB 18023655586</w:t>
      </w:r>
      <w:r>
        <w:rPr>
          <w:rFonts w:eastAsia="Arial Unicode MS"/>
          <w:lang w:eastAsia="en-US"/>
        </w:rPr>
        <w:t>………………………………………...</w:t>
      </w:r>
      <w:r w:rsidR="0049314D" w:rsidRPr="0049314D">
        <w:rPr>
          <w:rFonts w:eastAsia="Arial Unicode MS"/>
          <w:lang w:eastAsia="en-US"/>
        </w:rPr>
        <w:t>19.200,00</w:t>
      </w:r>
      <w:r w:rsidR="0049314D">
        <w:rPr>
          <w:rFonts w:eastAsia="Arial Unicode MS"/>
          <w:lang w:eastAsia="en-US"/>
        </w:rPr>
        <w:t xml:space="preserve"> kn</w:t>
      </w:r>
    </w:p>
    <w:p w:rsidRDefault="008115BA" w:rsidP="00546008" w:rsidR="0049314D" w:rsidRPr="0049314D">
      <w:pPr>
        <w:tabs>
          <w:tab w:pos="567" w:val="left"/>
        </w:tabs>
        <w:spacing w:before="100"/>
        <w:jc w:val="both"/>
        <w:rPr>
          <w:rFonts w:eastAsia="Arial Unicode MS"/>
          <w:lang w:eastAsia="en-US"/>
        </w:rPr>
      </w:pPr>
      <w:r>
        <w:rPr>
          <w:rFonts w:eastAsia="Arial Unicode MS"/>
          <w:lang w:eastAsia="en-US"/>
        </w:rPr>
        <w:t xml:space="preserve">117. </w:t>
      </w:r>
      <w:r w:rsidR="0049314D" w:rsidRPr="0049314D">
        <w:rPr>
          <w:rFonts w:eastAsia="Arial Unicode MS"/>
          <w:lang w:eastAsia="en-US"/>
        </w:rPr>
        <w:t>Veljko Knezović OIB 29953576092</w:t>
      </w:r>
      <w:r>
        <w:rPr>
          <w:rFonts w:eastAsia="Arial Unicode MS"/>
          <w:lang w:eastAsia="en-US"/>
        </w:rPr>
        <w:t>…………………………………………</w:t>
      </w:r>
      <w:r w:rsidR="0049314D" w:rsidRPr="0049314D">
        <w:rPr>
          <w:rFonts w:eastAsia="Arial Unicode MS"/>
          <w:lang w:eastAsia="en-US"/>
        </w:rPr>
        <w:t>37.200,00</w:t>
      </w:r>
      <w:r w:rsidR="0049314D">
        <w:rPr>
          <w:rFonts w:eastAsia="Arial Unicode MS"/>
          <w:lang w:eastAsia="en-US"/>
        </w:rPr>
        <w:t xml:space="preserve"> kn</w:t>
      </w:r>
    </w:p>
    <w:p w:rsidRDefault="008115BA" w:rsidP="00546008" w:rsidR="0049314D" w:rsidRPr="0049314D">
      <w:pPr>
        <w:tabs>
          <w:tab w:pos="567" w:val="left"/>
        </w:tabs>
        <w:spacing w:before="100"/>
        <w:jc w:val="both"/>
        <w:rPr>
          <w:rFonts w:eastAsia="Arial Unicode MS"/>
          <w:lang w:eastAsia="en-US"/>
        </w:rPr>
      </w:pPr>
      <w:r>
        <w:rPr>
          <w:rFonts w:eastAsia="Arial Unicode MS"/>
          <w:lang w:eastAsia="en-US"/>
        </w:rPr>
        <w:t xml:space="preserve">118. </w:t>
      </w:r>
      <w:r w:rsidR="0049314D" w:rsidRPr="0049314D">
        <w:rPr>
          <w:rFonts w:eastAsia="Arial Unicode MS"/>
          <w:lang w:eastAsia="en-US"/>
        </w:rPr>
        <w:t>Jerko Dugeć OIB 57017761001</w:t>
      </w:r>
      <w:r w:rsidR="0049314D" w:rsidRPr="0049314D">
        <w:rPr>
          <w:rFonts w:eastAsia="Arial Unicode MS"/>
          <w:lang w:eastAsia="en-US"/>
        </w:rPr>
        <w:tab/>
      </w:r>
      <w:r>
        <w:rPr>
          <w:rFonts w:eastAsia="Arial Unicode MS"/>
          <w:lang w:eastAsia="en-US"/>
        </w:rPr>
        <w:t>……………………………………………...</w:t>
      </w:r>
      <w:r w:rsidR="0049314D" w:rsidRPr="0049314D">
        <w:rPr>
          <w:rFonts w:eastAsia="Arial Unicode MS"/>
          <w:lang w:eastAsia="en-US"/>
        </w:rPr>
        <w:t>25.200,00</w:t>
      </w:r>
      <w:r w:rsidR="0049314D">
        <w:rPr>
          <w:rFonts w:eastAsia="Arial Unicode MS"/>
          <w:lang w:eastAsia="en-US"/>
        </w:rPr>
        <w:t xml:space="preserve"> kn</w:t>
      </w:r>
    </w:p>
    <w:p w:rsidRDefault="008115BA" w:rsidP="00546008" w:rsidR="0049314D" w:rsidRPr="0049314D">
      <w:pPr>
        <w:tabs>
          <w:tab w:pos="567" w:val="left"/>
        </w:tabs>
        <w:spacing w:before="100"/>
        <w:jc w:val="both"/>
        <w:rPr>
          <w:rFonts w:eastAsia="Arial Unicode MS"/>
          <w:lang w:eastAsia="en-US"/>
        </w:rPr>
      </w:pPr>
      <w:r>
        <w:rPr>
          <w:rFonts w:eastAsia="Arial Unicode MS"/>
          <w:lang w:eastAsia="en-US"/>
        </w:rPr>
        <w:t xml:space="preserve">119. </w:t>
      </w:r>
      <w:r w:rsidR="0049314D" w:rsidRPr="0049314D">
        <w:rPr>
          <w:rFonts w:eastAsia="Arial Unicode MS"/>
          <w:lang w:eastAsia="en-US"/>
        </w:rPr>
        <w:t>Mate Markotić OIB 70858158070</w:t>
      </w:r>
      <w:r>
        <w:rPr>
          <w:rFonts w:eastAsia="Arial Unicode MS"/>
          <w:lang w:eastAsia="en-US"/>
        </w:rPr>
        <w:t>……………………………………….…..</w:t>
      </w:r>
      <w:r w:rsidR="0049314D" w:rsidRPr="0049314D">
        <w:rPr>
          <w:rFonts w:eastAsia="Arial Unicode MS"/>
          <w:lang w:eastAsia="en-US"/>
        </w:rPr>
        <w:t>27.200,00</w:t>
      </w:r>
      <w:r w:rsidR="0049314D">
        <w:rPr>
          <w:rFonts w:eastAsia="Arial Unicode MS"/>
          <w:lang w:eastAsia="en-US"/>
        </w:rPr>
        <w:t xml:space="preserve"> kn</w:t>
      </w:r>
    </w:p>
    <w:p w:rsidRDefault="008115BA" w:rsidP="00546008" w:rsidR="0049314D" w:rsidRPr="0049314D">
      <w:pPr>
        <w:tabs>
          <w:tab w:pos="567" w:val="left"/>
        </w:tabs>
        <w:spacing w:before="100"/>
        <w:jc w:val="both"/>
        <w:rPr>
          <w:rFonts w:eastAsia="Arial Unicode MS"/>
          <w:lang w:eastAsia="en-US"/>
        </w:rPr>
      </w:pPr>
      <w:r>
        <w:rPr>
          <w:rFonts w:eastAsia="Arial Unicode MS"/>
          <w:lang w:eastAsia="en-US"/>
        </w:rPr>
        <w:t xml:space="preserve">120. </w:t>
      </w:r>
      <w:r w:rsidR="0049314D" w:rsidRPr="0049314D">
        <w:rPr>
          <w:rFonts w:eastAsia="Arial Unicode MS"/>
          <w:lang w:eastAsia="en-US"/>
        </w:rPr>
        <w:t>Ivanka Varnica OIB 9586441355</w:t>
      </w:r>
      <w:r>
        <w:rPr>
          <w:rFonts w:eastAsia="Arial Unicode MS"/>
          <w:lang w:eastAsia="en-US"/>
        </w:rPr>
        <w:t>……………………………………………</w:t>
      </w:r>
      <w:r w:rsidR="0049314D" w:rsidRPr="0049314D">
        <w:rPr>
          <w:rFonts w:eastAsia="Arial Unicode MS"/>
          <w:lang w:eastAsia="en-US"/>
        </w:rPr>
        <w:t>19.200,00</w:t>
      </w:r>
      <w:r w:rsidR="0049314D">
        <w:rPr>
          <w:rFonts w:eastAsia="Arial Unicode MS"/>
          <w:lang w:eastAsia="en-US"/>
        </w:rPr>
        <w:t xml:space="preserve"> kn</w:t>
      </w:r>
    </w:p>
    <w:p w:rsidRDefault="008115BA" w:rsidP="00546008" w:rsidR="0049314D" w:rsidRPr="0049314D">
      <w:pPr>
        <w:tabs>
          <w:tab w:pos="567" w:val="left"/>
        </w:tabs>
        <w:spacing w:before="100"/>
        <w:jc w:val="both"/>
        <w:rPr>
          <w:rFonts w:eastAsia="Arial Unicode MS"/>
          <w:lang w:eastAsia="en-US"/>
        </w:rPr>
      </w:pPr>
      <w:r>
        <w:rPr>
          <w:rFonts w:eastAsia="Arial Unicode MS"/>
          <w:lang w:eastAsia="en-US"/>
        </w:rPr>
        <w:t xml:space="preserve">121. </w:t>
      </w:r>
      <w:r w:rsidR="0049314D" w:rsidRPr="0049314D">
        <w:rPr>
          <w:rFonts w:eastAsia="Arial Unicode MS"/>
          <w:lang w:eastAsia="en-US"/>
        </w:rPr>
        <w:t>Nediljka Bajić OIB 00893712988</w:t>
      </w:r>
      <w:r>
        <w:rPr>
          <w:rFonts w:eastAsia="Arial Unicode MS"/>
          <w:lang w:eastAsia="en-US"/>
        </w:rPr>
        <w:t>……………………………………………</w:t>
      </w:r>
      <w:r w:rsidR="0049314D" w:rsidRPr="0049314D">
        <w:rPr>
          <w:rFonts w:eastAsia="Arial Unicode MS"/>
          <w:lang w:eastAsia="en-US"/>
        </w:rPr>
        <w:t>29.200,00</w:t>
      </w:r>
      <w:r w:rsidR="0049314D">
        <w:rPr>
          <w:rFonts w:eastAsia="Arial Unicode MS"/>
          <w:lang w:eastAsia="en-US"/>
        </w:rPr>
        <w:t xml:space="preserve"> kn</w:t>
      </w:r>
    </w:p>
    <w:p w:rsidRDefault="008115BA" w:rsidP="00546008" w:rsidR="0049314D" w:rsidRPr="0049314D">
      <w:pPr>
        <w:tabs>
          <w:tab w:pos="567" w:val="left"/>
        </w:tabs>
        <w:spacing w:before="100"/>
        <w:jc w:val="both"/>
        <w:rPr>
          <w:rFonts w:eastAsia="Arial Unicode MS"/>
          <w:lang w:eastAsia="en-US"/>
        </w:rPr>
      </w:pPr>
      <w:r>
        <w:rPr>
          <w:rFonts w:eastAsia="Arial Unicode MS"/>
          <w:lang w:eastAsia="en-US"/>
        </w:rPr>
        <w:t xml:space="preserve">122. </w:t>
      </w:r>
      <w:r w:rsidR="0049314D" w:rsidRPr="0049314D">
        <w:rPr>
          <w:rFonts w:eastAsia="Arial Unicode MS"/>
          <w:lang w:eastAsia="en-US"/>
        </w:rPr>
        <w:t>Vesna Lepetić OIB 84143512273</w:t>
      </w:r>
      <w:r>
        <w:rPr>
          <w:rFonts w:eastAsia="Arial Unicode MS"/>
          <w:lang w:eastAsia="en-US"/>
        </w:rPr>
        <w:t>……………………………………………</w:t>
      </w:r>
      <w:r w:rsidR="0049314D" w:rsidRPr="0049314D">
        <w:rPr>
          <w:rFonts w:eastAsia="Arial Unicode MS"/>
          <w:lang w:eastAsia="en-US"/>
        </w:rPr>
        <w:t>19.200,00</w:t>
      </w:r>
      <w:r w:rsidR="0049314D">
        <w:rPr>
          <w:rFonts w:eastAsia="Arial Unicode MS"/>
          <w:lang w:eastAsia="en-US"/>
        </w:rPr>
        <w:t xml:space="preserve"> kn</w:t>
      </w:r>
    </w:p>
    <w:p w:rsidRDefault="008115BA" w:rsidP="00546008" w:rsidR="0049314D" w:rsidRPr="0049314D">
      <w:pPr>
        <w:tabs>
          <w:tab w:pos="567" w:val="left"/>
        </w:tabs>
        <w:spacing w:before="100"/>
        <w:jc w:val="both"/>
        <w:rPr>
          <w:rFonts w:eastAsia="Arial Unicode MS"/>
          <w:lang w:eastAsia="en-US"/>
        </w:rPr>
      </w:pPr>
      <w:r>
        <w:rPr>
          <w:rFonts w:eastAsia="Arial Unicode MS"/>
          <w:lang w:eastAsia="en-US"/>
        </w:rPr>
        <w:t xml:space="preserve">123. </w:t>
      </w:r>
      <w:r w:rsidR="0049314D" w:rsidRPr="0049314D">
        <w:rPr>
          <w:rFonts w:eastAsia="Arial Unicode MS"/>
          <w:lang w:eastAsia="en-US"/>
        </w:rPr>
        <w:t>Iva Vrdoljak OIB 63554079953</w:t>
      </w:r>
      <w:r>
        <w:rPr>
          <w:rFonts w:eastAsia="Arial Unicode MS"/>
          <w:lang w:eastAsia="en-US"/>
        </w:rPr>
        <w:t>……………………………………………..2</w:t>
      </w:r>
      <w:r w:rsidR="0049314D" w:rsidRPr="0049314D">
        <w:rPr>
          <w:rFonts w:eastAsia="Arial Unicode MS"/>
          <w:lang w:eastAsia="en-US"/>
        </w:rPr>
        <w:t>1.700,00</w:t>
      </w:r>
      <w:r w:rsidR="0049314D">
        <w:rPr>
          <w:rFonts w:eastAsia="Arial Unicode MS"/>
          <w:lang w:eastAsia="en-US"/>
        </w:rPr>
        <w:t xml:space="preserve"> kn</w:t>
      </w:r>
    </w:p>
    <w:p w:rsidRDefault="008115BA" w:rsidP="00546008" w:rsidR="0049314D" w:rsidRPr="0049314D">
      <w:pPr>
        <w:tabs>
          <w:tab w:pos="567" w:val="left"/>
        </w:tabs>
        <w:spacing w:before="100"/>
        <w:jc w:val="both"/>
        <w:rPr>
          <w:rFonts w:eastAsia="Arial Unicode MS"/>
          <w:lang w:eastAsia="en-US"/>
        </w:rPr>
      </w:pPr>
      <w:r>
        <w:rPr>
          <w:rFonts w:eastAsia="Arial Unicode MS"/>
          <w:lang w:eastAsia="en-US"/>
        </w:rPr>
        <w:t xml:space="preserve">124. </w:t>
      </w:r>
      <w:r w:rsidR="0049314D" w:rsidRPr="0049314D">
        <w:rPr>
          <w:rFonts w:eastAsia="Arial Unicode MS"/>
          <w:lang w:eastAsia="en-US"/>
        </w:rPr>
        <w:t>Kata Sočo OIB 1224475406</w:t>
      </w:r>
      <w:r>
        <w:rPr>
          <w:rFonts w:eastAsia="Arial Unicode MS"/>
          <w:lang w:eastAsia="en-US"/>
        </w:rPr>
        <w:t>1…………………..……………………………</w:t>
      </w:r>
      <w:r w:rsidR="0049314D" w:rsidRPr="0049314D">
        <w:rPr>
          <w:rFonts w:eastAsia="Arial Unicode MS"/>
          <w:lang w:eastAsia="en-US"/>
        </w:rPr>
        <w:t>19.200,00</w:t>
      </w:r>
      <w:r w:rsidR="0049314D">
        <w:rPr>
          <w:rFonts w:eastAsia="Arial Unicode MS"/>
          <w:lang w:eastAsia="en-US"/>
        </w:rPr>
        <w:t xml:space="preserve"> kn</w:t>
      </w:r>
    </w:p>
    <w:p w:rsidRDefault="008115BA" w:rsidP="00546008" w:rsidR="0049314D" w:rsidRPr="0049314D">
      <w:pPr>
        <w:tabs>
          <w:tab w:pos="567" w:val="left"/>
        </w:tabs>
        <w:spacing w:before="100"/>
        <w:jc w:val="both"/>
        <w:rPr>
          <w:rFonts w:eastAsia="Arial Unicode MS"/>
          <w:lang w:eastAsia="en-US"/>
        </w:rPr>
      </w:pPr>
      <w:r>
        <w:rPr>
          <w:rFonts w:eastAsia="Arial Unicode MS"/>
          <w:lang w:eastAsia="en-US"/>
        </w:rPr>
        <w:lastRenderedPageBreak/>
        <w:t xml:space="preserve">125. </w:t>
      </w:r>
      <w:r w:rsidR="0049314D" w:rsidRPr="0049314D">
        <w:rPr>
          <w:rFonts w:eastAsia="Arial Unicode MS"/>
          <w:lang w:eastAsia="en-US"/>
        </w:rPr>
        <w:t>Hilda</w:t>
      </w:r>
      <w:r w:rsidR="009C7D12">
        <w:rPr>
          <w:rFonts w:eastAsia="Arial Unicode MS"/>
          <w:lang w:eastAsia="en-US"/>
        </w:rPr>
        <w:t xml:space="preserve"> </w:t>
      </w:r>
      <w:r w:rsidR="0049314D" w:rsidRPr="0049314D">
        <w:rPr>
          <w:rFonts w:eastAsia="Arial Unicode MS"/>
          <w:lang w:eastAsia="en-US"/>
        </w:rPr>
        <w:t>Aljinović OIB 29776220525</w:t>
      </w:r>
      <w:r>
        <w:rPr>
          <w:rFonts w:eastAsia="Arial Unicode MS"/>
          <w:lang w:eastAsia="en-US"/>
        </w:rPr>
        <w:t>……………………………………..……</w:t>
      </w:r>
      <w:r w:rsidR="0049314D" w:rsidRPr="0049314D">
        <w:rPr>
          <w:rFonts w:eastAsia="Arial Unicode MS"/>
          <w:lang w:eastAsia="en-US"/>
        </w:rPr>
        <w:t>24.462,00</w:t>
      </w:r>
      <w:r w:rsidR="0049314D">
        <w:rPr>
          <w:rFonts w:eastAsia="Arial Unicode MS"/>
          <w:lang w:eastAsia="en-US"/>
        </w:rPr>
        <w:t xml:space="preserve"> kn</w:t>
      </w:r>
    </w:p>
    <w:p w:rsidRDefault="008115BA" w:rsidP="00546008" w:rsidR="0049314D" w:rsidRPr="0049314D">
      <w:pPr>
        <w:tabs>
          <w:tab w:pos="567" w:val="left"/>
        </w:tabs>
        <w:spacing w:before="100"/>
        <w:jc w:val="both"/>
        <w:rPr>
          <w:rFonts w:eastAsia="Arial Unicode MS"/>
          <w:lang w:eastAsia="en-US"/>
        </w:rPr>
      </w:pPr>
      <w:r>
        <w:rPr>
          <w:rFonts w:eastAsia="Arial Unicode MS"/>
          <w:lang w:eastAsia="en-US"/>
        </w:rPr>
        <w:t xml:space="preserve">126. </w:t>
      </w:r>
      <w:r w:rsidR="0049314D" w:rsidRPr="0049314D">
        <w:rPr>
          <w:rFonts w:eastAsia="Arial Unicode MS"/>
          <w:lang w:eastAsia="en-US"/>
        </w:rPr>
        <w:t>Vinka Čavala OIB  72189149878</w:t>
      </w:r>
      <w:r>
        <w:rPr>
          <w:rFonts w:eastAsia="Arial Unicode MS"/>
          <w:lang w:eastAsia="en-US"/>
        </w:rPr>
        <w:t>……………………………………………</w:t>
      </w:r>
      <w:r w:rsidR="0049314D" w:rsidRPr="0049314D">
        <w:rPr>
          <w:rFonts w:eastAsia="Arial Unicode MS"/>
          <w:lang w:eastAsia="en-US"/>
        </w:rPr>
        <w:t>23.700,00</w:t>
      </w:r>
      <w:r w:rsidR="0049314D">
        <w:rPr>
          <w:rFonts w:eastAsia="Arial Unicode MS"/>
          <w:lang w:eastAsia="en-US"/>
        </w:rPr>
        <w:t xml:space="preserve"> kn</w:t>
      </w:r>
    </w:p>
    <w:p w:rsidRDefault="008115BA" w:rsidP="00546008" w:rsidR="0049314D" w:rsidRPr="0049314D">
      <w:pPr>
        <w:tabs>
          <w:tab w:pos="567" w:val="left"/>
        </w:tabs>
        <w:spacing w:before="100"/>
        <w:jc w:val="both"/>
        <w:rPr>
          <w:rFonts w:eastAsia="Arial Unicode MS"/>
          <w:lang w:eastAsia="en-US"/>
        </w:rPr>
      </w:pPr>
      <w:r>
        <w:rPr>
          <w:rFonts w:eastAsia="Arial Unicode MS"/>
          <w:lang w:eastAsia="en-US"/>
        </w:rPr>
        <w:t xml:space="preserve">127. </w:t>
      </w:r>
      <w:r w:rsidR="0049314D" w:rsidRPr="0049314D">
        <w:rPr>
          <w:rFonts w:eastAsia="Arial Unicode MS"/>
          <w:lang w:eastAsia="en-US"/>
        </w:rPr>
        <w:t>Neda Tukić OIB 70924511514</w:t>
      </w:r>
      <w:r>
        <w:rPr>
          <w:rFonts w:eastAsia="Arial Unicode MS"/>
          <w:lang w:eastAsia="en-US"/>
        </w:rPr>
        <w:t>……………………………………………....</w:t>
      </w:r>
      <w:r w:rsidR="0049314D" w:rsidRPr="0049314D">
        <w:rPr>
          <w:rFonts w:eastAsia="Arial Unicode MS"/>
          <w:lang w:eastAsia="en-US"/>
        </w:rPr>
        <w:t>23.700,00</w:t>
      </w:r>
      <w:r w:rsidR="0049314D">
        <w:rPr>
          <w:rFonts w:eastAsia="Arial Unicode MS"/>
          <w:lang w:eastAsia="en-US"/>
        </w:rPr>
        <w:t xml:space="preserve"> kn</w:t>
      </w:r>
    </w:p>
    <w:p w:rsidRDefault="008115BA" w:rsidP="00546008" w:rsidR="0049314D" w:rsidRPr="0049314D">
      <w:pPr>
        <w:tabs>
          <w:tab w:pos="567" w:val="left"/>
        </w:tabs>
        <w:spacing w:before="100"/>
        <w:jc w:val="both"/>
        <w:rPr>
          <w:rFonts w:eastAsia="Arial Unicode MS"/>
          <w:lang w:eastAsia="en-US"/>
        </w:rPr>
      </w:pPr>
      <w:r>
        <w:rPr>
          <w:rFonts w:eastAsia="Arial Unicode MS"/>
          <w:lang w:eastAsia="en-US"/>
        </w:rPr>
        <w:t xml:space="preserve">128. </w:t>
      </w:r>
      <w:r w:rsidR="0049314D" w:rsidRPr="0049314D">
        <w:rPr>
          <w:rFonts w:eastAsia="Arial Unicode MS"/>
          <w:lang w:eastAsia="en-US"/>
        </w:rPr>
        <w:t>Sofija Rujić OIB 32252086462</w:t>
      </w:r>
      <w:r>
        <w:rPr>
          <w:rFonts w:eastAsia="Arial Unicode MS"/>
          <w:lang w:eastAsia="en-US"/>
        </w:rPr>
        <w:t>………………………………………………</w:t>
      </w:r>
      <w:r w:rsidR="0049314D" w:rsidRPr="0049314D">
        <w:rPr>
          <w:rFonts w:eastAsia="Arial Unicode MS"/>
          <w:lang w:eastAsia="en-US"/>
        </w:rPr>
        <w:t>23.200,00</w:t>
      </w:r>
      <w:r w:rsidR="0049314D">
        <w:rPr>
          <w:rFonts w:eastAsia="Arial Unicode MS"/>
          <w:lang w:eastAsia="en-US"/>
        </w:rPr>
        <w:t xml:space="preserve"> kn</w:t>
      </w:r>
    </w:p>
    <w:p w:rsidRDefault="008115BA" w:rsidP="00546008" w:rsidR="0049314D" w:rsidRPr="0049314D">
      <w:pPr>
        <w:tabs>
          <w:tab w:pos="567" w:val="left"/>
        </w:tabs>
        <w:spacing w:before="100"/>
        <w:jc w:val="both"/>
        <w:rPr>
          <w:rFonts w:eastAsia="Arial Unicode MS"/>
          <w:lang w:eastAsia="en-US"/>
        </w:rPr>
      </w:pPr>
      <w:r>
        <w:rPr>
          <w:rFonts w:eastAsia="Arial Unicode MS"/>
          <w:lang w:eastAsia="en-US"/>
        </w:rPr>
        <w:t xml:space="preserve">129. </w:t>
      </w:r>
      <w:r w:rsidR="0049314D" w:rsidRPr="0049314D">
        <w:rPr>
          <w:rFonts w:eastAsia="Arial Unicode MS"/>
          <w:lang w:eastAsia="en-US"/>
        </w:rPr>
        <w:t>Sanja Bilić Pavlinović OIB 45845212026</w:t>
      </w:r>
      <w:r>
        <w:rPr>
          <w:rFonts w:eastAsia="Arial Unicode MS"/>
          <w:lang w:eastAsia="en-US"/>
        </w:rPr>
        <w:t>…………………………………...</w:t>
      </w:r>
      <w:r w:rsidR="0049314D" w:rsidRPr="0049314D">
        <w:rPr>
          <w:rFonts w:eastAsia="Arial Unicode MS"/>
          <w:lang w:eastAsia="en-US"/>
        </w:rPr>
        <w:t>23.700,00</w:t>
      </w:r>
      <w:r w:rsidR="0049314D">
        <w:rPr>
          <w:rFonts w:eastAsia="Arial Unicode MS"/>
          <w:lang w:eastAsia="en-US"/>
        </w:rPr>
        <w:t xml:space="preserve"> kn</w:t>
      </w:r>
    </w:p>
    <w:p w:rsidRDefault="008115BA" w:rsidP="00546008" w:rsidR="0049314D" w:rsidRPr="0049314D">
      <w:pPr>
        <w:tabs>
          <w:tab w:pos="567" w:val="left"/>
        </w:tabs>
        <w:spacing w:before="100"/>
        <w:jc w:val="both"/>
        <w:rPr>
          <w:rFonts w:eastAsia="Arial Unicode MS"/>
          <w:lang w:eastAsia="en-US"/>
        </w:rPr>
      </w:pPr>
      <w:r>
        <w:rPr>
          <w:rFonts w:eastAsia="Arial Unicode MS"/>
          <w:lang w:eastAsia="en-US"/>
        </w:rPr>
        <w:t xml:space="preserve">130. </w:t>
      </w:r>
      <w:r w:rsidR="0049314D" w:rsidRPr="0049314D">
        <w:rPr>
          <w:rFonts w:eastAsia="Arial Unicode MS"/>
          <w:lang w:eastAsia="en-US"/>
        </w:rPr>
        <w:t>Gordana Didak OIB 78878339902</w:t>
      </w:r>
      <w:r>
        <w:rPr>
          <w:rFonts w:eastAsia="Arial Unicode MS"/>
          <w:lang w:eastAsia="en-US"/>
        </w:rPr>
        <w:t>…………………………………………..</w:t>
      </w:r>
      <w:r w:rsidR="0049314D" w:rsidRPr="0049314D">
        <w:rPr>
          <w:rFonts w:eastAsia="Arial Unicode MS"/>
          <w:lang w:eastAsia="en-US"/>
        </w:rPr>
        <w:t>20.200,00</w:t>
      </w:r>
      <w:r w:rsidR="0049314D">
        <w:rPr>
          <w:rFonts w:eastAsia="Arial Unicode MS"/>
          <w:lang w:eastAsia="en-US"/>
        </w:rPr>
        <w:t xml:space="preserve"> kn</w:t>
      </w:r>
    </w:p>
    <w:p w:rsidRDefault="008115BA" w:rsidP="00546008" w:rsidR="0049314D" w:rsidRPr="0049314D">
      <w:pPr>
        <w:tabs>
          <w:tab w:pos="567" w:val="left"/>
        </w:tabs>
        <w:spacing w:before="100"/>
        <w:jc w:val="both"/>
        <w:rPr>
          <w:rFonts w:eastAsia="Arial Unicode MS"/>
          <w:lang w:eastAsia="en-US"/>
        </w:rPr>
      </w:pPr>
      <w:r>
        <w:rPr>
          <w:rFonts w:eastAsia="Arial Unicode MS"/>
          <w:lang w:eastAsia="en-US"/>
        </w:rPr>
        <w:t xml:space="preserve">131. </w:t>
      </w:r>
      <w:r w:rsidR="0049314D" w:rsidRPr="0049314D">
        <w:rPr>
          <w:rFonts w:eastAsia="Arial Unicode MS"/>
          <w:lang w:eastAsia="en-US"/>
        </w:rPr>
        <w:t>Marija Vrgoč OIB 39851942312</w:t>
      </w:r>
      <w:r>
        <w:rPr>
          <w:rFonts w:eastAsia="Arial Unicode MS"/>
          <w:lang w:eastAsia="en-US"/>
        </w:rPr>
        <w:t>…………………………………………….</w:t>
      </w:r>
      <w:r w:rsidR="0049314D" w:rsidRPr="0049314D">
        <w:rPr>
          <w:rFonts w:eastAsia="Arial Unicode MS"/>
          <w:lang w:eastAsia="en-US"/>
        </w:rPr>
        <w:t>19.700,00</w:t>
      </w:r>
      <w:r w:rsidR="0049314D">
        <w:rPr>
          <w:rFonts w:eastAsia="Arial Unicode MS"/>
          <w:lang w:eastAsia="en-US"/>
        </w:rPr>
        <w:t xml:space="preserve"> kn</w:t>
      </w:r>
    </w:p>
    <w:p w:rsidRDefault="008115BA" w:rsidP="00546008" w:rsidR="0049314D" w:rsidRPr="0049314D">
      <w:pPr>
        <w:tabs>
          <w:tab w:pos="567" w:val="left"/>
        </w:tabs>
        <w:spacing w:before="100"/>
        <w:jc w:val="both"/>
        <w:rPr>
          <w:rFonts w:eastAsia="Arial Unicode MS"/>
          <w:lang w:eastAsia="en-US"/>
        </w:rPr>
      </w:pPr>
      <w:r>
        <w:rPr>
          <w:rFonts w:eastAsia="Arial Unicode MS"/>
          <w:lang w:eastAsia="en-US"/>
        </w:rPr>
        <w:t xml:space="preserve">132. </w:t>
      </w:r>
      <w:r w:rsidR="0049314D" w:rsidRPr="0049314D">
        <w:rPr>
          <w:rFonts w:eastAsia="Arial Unicode MS"/>
          <w:lang w:eastAsia="en-US"/>
        </w:rPr>
        <w:t>Neda Teklić OIB 80645998554</w:t>
      </w:r>
      <w:r w:rsidR="0049314D" w:rsidRPr="0049314D">
        <w:rPr>
          <w:rFonts w:eastAsia="Arial Unicode MS"/>
          <w:lang w:eastAsia="en-US"/>
        </w:rPr>
        <w:tab/>
      </w:r>
      <w:r>
        <w:rPr>
          <w:rFonts w:eastAsia="Arial Unicode MS"/>
          <w:lang w:eastAsia="en-US"/>
        </w:rPr>
        <w:t>……………………………………………...</w:t>
      </w:r>
      <w:r w:rsidR="0049314D" w:rsidRPr="0049314D">
        <w:rPr>
          <w:rFonts w:eastAsia="Arial Unicode MS"/>
          <w:lang w:eastAsia="en-US"/>
        </w:rPr>
        <w:t>20.200,00</w:t>
      </w:r>
      <w:r w:rsidR="0049314D">
        <w:rPr>
          <w:rFonts w:eastAsia="Arial Unicode MS"/>
          <w:lang w:eastAsia="en-US"/>
        </w:rPr>
        <w:t xml:space="preserve"> kn</w:t>
      </w:r>
    </w:p>
    <w:p w:rsidRDefault="008115BA" w:rsidP="00546008" w:rsidR="0049314D" w:rsidRPr="0049314D">
      <w:pPr>
        <w:tabs>
          <w:tab w:pos="567" w:val="left"/>
        </w:tabs>
        <w:spacing w:before="100"/>
        <w:jc w:val="both"/>
        <w:rPr>
          <w:rFonts w:eastAsia="Arial Unicode MS"/>
          <w:lang w:eastAsia="en-US"/>
        </w:rPr>
      </w:pPr>
      <w:r>
        <w:rPr>
          <w:rFonts w:eastAsia="Arial Unicode MS"/>
          <w:lang w:eastAsia="en-US"/>
        </w:rPr>
        <w:t xml:space="preserve">133. </w:t>
      </w:r>
      <w:r w:rsidR="0049314D" w:rsidRPr="0049314D">
        <w:rPr>
          <w:rFonts w:eastAsia="Arial Unicode MS"/>
          <w:lang w:eastAsia="en-US"/>
        </w:rPr>
        <w:t>Ljuba Božanić OIB 04083001132</w:t>
      </w:r>
      <w:r>
        <w:rPr>
          <w:rFonts w:eastAsia="Arial Unicode MS"/>
          <w:lang w:eastAsia="en-US"/>
        </w:rPr>
        <w:t>…………………………………………...</w:t>
      </w:r>
      <w:r w:rsidR="0049314D" w:rsidRPr="0049314D">
        <w:rPr>
          <w:rFonts w:eastAsia="Arial Unicode MS"/>
          <w:lang w:eastAsia="en-US"/>
        </w:rPr>
        <w:t>13.700,00</w:t>
      </w:r>
      <w:r w:rsidR="0049314D">
        <w:rPr>
          <w:rFonts w:eastAsia="Arial Unicode MS"/>
          <w:lang w:eastAsia="en-US"/>
        </w:rPr>
        <w:t xml:space="preserve"> kn</w:t>
      </w:r>
    </w:p>
    <w:p w:rsidRDefault="008115BA" w:rsidP="00546008" w:rsidR="0049314D" w:rsidRPr="0049314D">
      <w:pPr>
        <w:tabs>
          <w:tab w:pos="567" w:val="left"/>
        </w:tabs>
        <w:spacing w:before="100"/>
        <w:jc w:val="both"/>
        <w:rPr>
          <w:rFonts w:eastAsia="Arial Unicode MS"/>
          <w:lang w:eastAsia="en-US"/>
        </w:rPr>
      </w:pPr>
      <w:r>
        <w:rPr>
          <w:rFonts w:eastAsia="Arial Unicode MS"/>
          <w:lang w:eastAsia="en-US"/>
        </w:rPr>
        <w:t xml:space="preserve">134. </w:t>
      </w:r>
      <w:r w:rsidR="0049314D" w:rsidRPr="0049314D">
        <w:rPr>
          <w:rFonts w:eastAsia="Arial Unicode MS"/>
          <w:lang w:eastAsia="en-US"/>
        </w:rPr>
        <w:t>Jela Bilobrk OIB 63402483386</w:t>
      </w:r>
      <w:r>
        <w:rPr>
          <w:rFonts w:eastAsia="Arial Unicode MS"/>
          <w:lang w:eastAsia="en-US"/>
        </w:rPr>
        <w:t>……………………………………………...</w:t>
      </w:r>
      <w:r w:rsidR="0049314D" w:rsidRPr="0049314D">
        <w:rPr>
          <w:rFonts w:eastAsia="Arial Unicode MS"/>
          <w:lang w:eastAsia="en-US"/>
        </w:rPr>
        <w:t>13.700,00</w:t>
      </w:r>
      <w:r w:rsidR="0049314D">
        <w:rPr>
          <w:rFonts w:eastAsia="Arial Unicode MS"/>
          <w:lang w:eastAsia="en-US"/>
        </w:rPr>
        <w:t xml:space="preserve"> kn</w:t>
      </w:r>
    </w:p>
    <w:p w:rsidRDefault="008115BA" w:rsidP="00546008" w:rsidR="0049314D" w:rsidRPr="0049314D">
      <w:pPr>
        <w:tabs>
          <w:tab w:pos="567" w:val="left"/>
        </w:tabs>
        <w:spacing w:before="100"/>
        <w:jc w:val="both"/>
        <w:rPr>
          <w:rFonts w:eastAsia="Arial Unicode MS"/>
          <w:lang w:eastAsia="en-US"/>
        </w:rPr>
      </w:pPr>
      <w:r>
        <w:rPr>
          <w:rFonts w:eastAsia="Arial Unicode MS"/>
          <w:lang w:eastAsia="en-US"/>
        </w:rPr>
        <w:t xml:space="preserve">135. </w:t>
      </w:r>
      <w:r w:rsidR="0049314D" w:rsidRPr="0049314D">
        <w:rPr>
          <w:rFonts w:eastAsia="Arial Unicode MS"/>
          <w:lang w:eastAsia="en-US"/>
        </w:rPr>
        <w:t>Nada Akrap OIB 50608806627</w:t>
      </w:r>
      <w:r>
        <w:rPr>
          <w:rFonts w:eastAsia="Arial Unicode MS"/>
          <w:lang w:eastAsia="en-US"/>
        </w:rPr>
        <w:t>……………………………………….……..</w:t>
      </w:r>
      <w:r w:rsidR="0049314D" w:rsidRPr="0049314D">
        <w:rPr>
          <w:rFonts w:eastAsia="Arial Unicode MS"/>
          <w:lang w:eastAsia="en-US"/>
        </w:rPr>
        <w:t>19.200,00</w:t>
      </w:r>
      <w:r w:rsidR="0049314D">
        <w:rPr>
          <w:rFonts w:eastAsia="Arial Unicode MS"/>
          <w:lang w:eastAsia="en-US"/>
        </w:rPr>
        <w:t xml:space="preserve"> kn</w:t>
      </w:r>
    </w:p>
    <w:p w:rsidRDefault="008115BA" w:rsidP="00546008" w:rsidR="0049314D" w:rsidRPr="0049314D">
      <w:pPr>
        <w:tabs>
          <w:tab w:pos="567" w:val="left"/>
        </w:tabs>
        <w:spacing w:before="100"/>
        <w:jc w:val="both"/>
        <w:rPr>
          <w:rFonts w:eastAsia="Arial Unicode MS"/>
          <w:lang w:eastAsia="en-US"/>
        </w:rPr>
      </w:pPr>
      <w:r>
        <w:rPr>
          <w:rFonts w:eastAsia="Arial Unicode MS"/>
          <w:lang w:eastAsia="en-US"/>
        </w:rPr>
        <w:t xml:space="preserve">136. </w:t>
      </w:r>
      <w:r w:rsidR="0049314D" w:rsidRPr="0049314D">
        <w:rPr>
          <w:rFonts w:eastAsia="Arial Unicode MS"/>
          <w:lang w:eastAsia="en-US"/>
        </w:rPr>
        <w:t>Teo Mandić OIB 13212109596</w:t>
      </w:r>
      <w:r>
        <w:rPr>
          <w:rFonts w:eastAsia="Arial Unicode MS"/>
          <w:lang w:eastAsia="en-US"/>
        </w:rPr>
        <w:t>……………………………………………...</w:t>
      </w:r>
      <w:r w:rsidR="0049314D" w:rsidRPr="0049314D">
        <w:rPr>
          <w:rFonts w:eastAsia="Arial Unicode MS"/>
          <w:lang w:eastAsia="en-US"/>
        </w:rPr>
        <w:t>33.350,00</w:t>
      </w:r>
      <w:r w:rsidR="0049314D">
        <w:rPr>
          <w:rFonts w:eastAsia="Arial Unicode MS"/>
          <w:lang w:eastAsia="en-US"/>
        </w:rPr>
        <w:t xml:space="preserve"> kn</w:t>
      </w:r>
    </w:p>
    <w:p w:rsidRDefault="008115BA" w:rsidP="00546008" w:rsidR="0049314D" w:rsidRPr="0049314D">
      <w:pPr>
        <w:tabs>
          <w:tab w:pos="567" w:val="left"/>
        </w:tabs>
        <w:spacing w:before="100"/>
        <w:jc w:val="both"/>
        <w:rPr>
          <w:rFonts w:eastAsia="Arial Unicode MS"/>
          <w:lang w:eastAsia="en-US"/>
        </w:rPr>
      </w:pPr>
      <w:r>
        <w:rPr>
          <w:rFonts w:eastAsia="Arial Unicode MS"/>
          <w:lang w:eastAsia="en-US"/>
        </w:rPr>
        <w:t xml:space="preserve">137. </w:t>
      </w:r>
      <w:r w:rsidR="0049314D" w:rsidRPr="0049314D">
        <w:rPr>
          <w:rFonts w:eastAsia="Arial Unicode MS"/>
          <w:lang w:eastAsia="en-US"/>
        </w:rPr>
        <w:t>Ljubica Sekelez OIB 37810046307</w:t>
      </w:r>
      <w:r>
        <w:rPr>
          <w:rFonts w:eastAsia="Arial Unicode MS"/>
          <w:lang w:eastAsia="en-US"/>
        </w:rPr>
        <w:t>………………………………………….</w:t>
      </w:r>
      <w:r w:rsidR="0049314D" w:rsidRPr="0049314D">
        <w:rPr>
          <w:rFonts w:eastAsia="Arial Unicode MS"/>
          <w:lang w:eastAsia="en-US"/>
        </w:rPr>
        <w:t>15.200,00</w:t>
      </w:r>
      <w:r w:rsidR="0049314D">
        <w:rPr>
          <w:rFonts w:eastAsia="Arial Unicode MS"/>
          <w:lang w:eastAsia="en-US"/>
        </w:rPr>
        <w:t xml:space="preserve"> kn</w:t>
      </w:r>
    </w:p>
    <w:p w:rsidRDefault="008115BA" w:rsidP="00546008" w:rsidR="0049314D" w:rsidRPr="0049314D">
      <w:pPr>
        <w:tabs>
          <w:tab w:pos="567" w:val="left"/>
        </w:tabs>
        <w:spacing w:before="100"/>
        <w:jc w:val="both"/>
        <w:rPr>
          <w:rFonts w:eastAsia="Arial Unicode MS"/>
          <w:lang w:eastAsia="en-US"/>
        </w:rPr>
      </w:pPr>
      <w:r>
        <w:rPr>
          <w:rFonts w:eastAsia="Arial Unicode MS"/>
          <w:lang w:eastAsia="en-US"/>
        </w:rPr>
        <w:t xml:space="preserve">138. </w:t>
      </w:r>
      <w:r w:rsidR="0049314D" w:rsidRPr="0049314D">
        <w:rPr>
          <w:rFonts w:eastAsia="Arial Unicode MS"/>
          <w:lang w:eastAsia="en-US"/>
        </w:rPr>
        <w:t>Željka Kovač OIB 49269171098</w:t>
      </w:r>
      <w:r>
        <w:rPr>
          <w:rFonts w:eastAsia="Arial Unicode MS"/>
          <w:lang w:eastAsia="en-US"/>
        </w:rPr>
        <w:t>…………………………………………….</w:t>
      </w:r>
      <w:r w:rsidR="0049314D" w:rsidRPr="0049314D">
        <w:rPr>
          <w:rFonts w:eastAsia="Arial Unicode MS"/>
          <w:lang w:eastAsia="en-US"/>
        </w:rPr>
        <w:t>27.200,00</w:t>
      </w:r>
      <w:r w:rsidR="0049314D">
        <w:rPr>
          <w:rFonts w:eastAsia="Arial Unicode MS"/>
          <w:lang w:eastAsia="en-US"/>
        </w:rPr>
        <w:t xml:space="preserve"> kn</w:t>
      </w:r>
    </w:p>
    <w:p w:rsidRDefault="008115BA" w:rsidP="00546008" w:rsidR="0049314D" w:rsidRPr="0049314D">
      <w:pPr>
        <w:tabs>
          <w:tab w:pos="567" w:val="left"/>
        </w:tabs>
        <w:spacing w:before="100"/>
        <w:jc w:val="both"/>
        <w:rPr>
          <w:rFonts w:eastAsia="Arial Unicode MS"/>
          <w:lang w:eastAsia="en-US"/>
        </w:rPr>
      </w:pPr>
      <w:r>
        <w:rPr>
          <w:rFonts w:eastAsia="Arial Unicode MS"/>
          <w:lang w:eastAsia="en-US"/>
        </w:rPr>
        <w:t xml:space="preserve">139. </w:t>
      </w:r>
      <w:r w:rsidR="0049314D" w:rsidRPr="0049314D">
        <w:rPr>
          <w:rFonts w:eastAsia="Arial Unicode MS"/>
          <w:lang w:eastAsia="en-US"/>
        </w:rPr>
        <w:t>Mira Velić OIB 31812224044</w:t>
      </w:r>
      <w:r>
        <w:rPr>
          <w:rFonts w:eastAsia="Arial Unicode MS"/>
          <w:lang w:eastAsia="en-US"/>
        </w:rPr>
        <w:t>……………………………………………….</w:t>
      </w:r>
      <w:r w:rsidR="0049314D" w:rsidRPr="0049314D">
        <w:rPr>
          <w:rFonts w:eastAsia="Arial Unicode MS"/>
          <w:lang w:eastAsia="en-US"/>
        </w:rPr>
        <w:t>34.200,00</w:t>
      </w:r>
      <w:r w:rsidR="0049314D">
        <w:rPr>
          <w:rFonts w:eastAsia="Arial Unicode MS"/>
          <w:lang w:eastAsia="en-US"/>
        </w:rPr>
        <w:t xml:space="preserve"> kn</w:t>
      </w:r>
    </w:p>
    <w:p w:rsidRDefault="008115BA" w:rsidP="00546008" w:rsidR="0049314D" w:rsidRPr="0049314D">
      <w:pPr>
        <w:tabs>
          <w:tab w:pos="567" w:val="left"/>
        </w:tabs>
        <w:spacing w:before="100"/>
        <w:jc w:val="both"/>
        <w:rPr>
          <w:rFonts w:eastAsia="Arial Unicode MS"/>
          <w:lang w:eastAsia="en-US"/>
        </w:rPr>
      </w:pPr>
      <w:r>
        <w:rPr>
          <w:rFonts w:eastAsia="Arial Unicode MS"/>
          <w:lang w:eastAsia="en-US"/>
        </w:rPr>
        <w:t xml:space="preserve">140. </w:t>
      </w:r>
      <w:r w:rsidR="0049314D" w:rsidRPr="0049314D">
        <w:rPr>
          <w:rFonts w:eastAsia="Arial Unicode MS"/>
          <w:lang w:eastAsia="en-US"/>
        </w:rPr>
        <w:t>Marko Delić OIB 05763270433</w:t>
      </w:r>
      <w:r>
        <w:rPr>
          <w:rFonts w:eastAsia="Arial Unicode MS"/>
          <w:lang w:eastAsia="en-US"/>
        </w:rPr>
        <w:t>……………………………………………..</w:t>
      </w:r>
      <w:r w:rsidR="0049314D" w:rsidRPr="0049314D">
        <w:rPr>
          <w:rFonts w:eastAsia="Arial Unicode MS"/>
          <w:lang w:eastAsia="en-US"/>
        </w:rPr>
        <w:t>22.700,00</w:t>
      </w:r>
      <w:r w:rsidR="0049314D">
        <w:rPr>
          <w:rFonts w:eastAsia="Arial Unicode MS"/>
          <w:lang w:eastAsia="en-US"/>
        </w:rPr>
        <w:t xml:space="preserve"> kn</w:t>
      </w:r>
    </w:p>
    <w:p w:rsidRDefault="008115BA" w:rsidP="00546008" w:rsidR="0049314D" w:rsidRPr="0049314D">
      <w:pPr>
        <w:tabs>
          <w:tab w:pos="567" w:val="left"/>
        </w:tabs>
        <w:spacing w:before="100"/>
        <w:jc w:val="both"/>
        <w:rPr>
          <w:rFonts w:eastAsia="Arial Unicode MS"/>
          <w:lang w:eastAsia="en-US"/>
        </w:rPr>
      </w:pPr>
      <w:r>
        <w:rPr>
          <w:rFonts w:eastAsia="Arial Unicode MS"/>
          <w:lang w:eastAsia="en-US"/>
        </w:rPr>
        <w:t xml:space="preserve">141. </w:t>
      </w:r>
      <w:r w:rsidR="0049314D" w:rsidRPr="0049314D">
        <w:rPr>
          <w:rFonts w:eastAsia="Arial Unicode MS"/>
          <w:lang w:eastAsia="en-US"/>
        </w:rPr>
        <w:t>Ankica Ezgeta OIB 1865940058</w:t>
      </w:r>
      <w:r>
        <w:rPr>
          <w:rFonts w:eastAsia="Arial Unicode MS"/>
          <w:lang w:eastAsia="en-US"/>
        </w:rPr>
        <w:t>…………………………………………….</w:t>
      </w:r>
      <w:r w:rsidR="0049314D" w:rsidRPr="0049314D">
        <w:rPr>
          <w:rFonts w:eastAsia="Arial Unicode MS"/>
          <w:lang w:eastAsia="en-US"/>
        </w:rPr>
        <w:t>17.200,00</w:t>
      </w:r>
      <w:r w:rsidR="0049314D">
        <w:rPr>
          <w:rFonts w:eastAsia="Arial Unicode MS"/>
          <w:lang w:eastAsia="en-US"/>
        </w:rPr>
        <w:t xml:space="preserve"> kn</w:t>
      </w:r>
    </w:p>
    <w:p w:rsidRDefault="008115BA" w:rsidP="00546008" w:rsidR="0049314D" w:rsidRPr="0049314D">
      <w:pPr>
        <w:tabs>
          <w:tab w:pos="567" w:val="left"/>
        </w:tabs>
        <w:spacing w:before="100"/>
        <w:jc w:val="both"/>
        <w:rPr>
          <w:rFonts w:eastAsia="Arial Unicode MS"/>
          <w:lang w:eastAsia="en-US"/>
        </w:rPr>
      </w:pPr>
      <w:r>
        <w:rPr>
          <w:rFonts w:eastAsia="Arial Unicode MS"/>
          <w:lang w:eastAsia="en-US"/>
        </w:rPr>
        <w:t xml:space="preserve">142. </w:t>
      </w:r>
      <w:r w:rsidR="0049314D" w:rsidRPr="0049314D">
        <w:rPr>
          <w:rFonts w:eastAsia="Arial Unicode MS"/>
          <w:lang w:eastAsia="en-US"/>
        </w:rPr>
        <w:t>Mate Brstilo OIB 97701748344</w:t>
      </w:r>
      <w:r w:rsidR="0049314D" w:rsidRPr="0049314D">
        <w:rPr>
          <w:rFonts w:eastAsia="Arial Unicode MS"/>
          <w:lang w:eastAsia="en-US"/>
        </w:rPr>
        <w:tab/>
      </w:r>
      <w:r>
        <w:rPr>
          <w:rFonts w:eastAsia="Arial Unicode MS"/>
          <w:lang w:eastAsia="en-US"/>
        </w:rPr>
        <w:t>……………………………………………...</w:t>
      </w:r>
      <w:r w:rsidR="0049314D" w:rsidRPr="0049314D">
        <w:rPr>
          <w:rFonts w:eastAsia="Arial Unicode MS"/>
          <w:lang w:eastAsia="en-US"/>
        </w:rPr>
        <w:t>20.200,00</w:t>
      </w:r>
      <w:r w:rsidR="0049314D">
        <w:rPr>
          <w:rFonts w:eastAsia="Arial Unicode MS"/>
          <w:lang w:eastAsia="en-US"/>
        </w:rPr>
        <w:t xml:space="preserve"> kn</w:t>
      </w:r>
    </w:p>
    <w:p w:rsidRDefault="008115BA" w:rsidP="00546008" w:rsidR="00546008">
      <w:pPr>
        <w:tabs>
          <w:tab w:pos="567" w:val="left"/>
        </w:tabs>
        <w:spacing w:before="100"/>
        <w:jc w:val="both"/>
        <w:rPr>
          <w:rFonts w:eastAsia="Arial Unicode MS"/>
          <w:lang w:eastAsia="en-US"/>
        </w:rPr>
      </w:pPr>
      <w:r>
        <w:rPr>
          <w:rFonts w:eastAsia="Arial Unicode MS"/>
          <w:lang w:eastAsia="en-US"/>
        </w:rPr>
        <w:t xml:space="preserve">143. </w:t>
      </w:r>
      <w:r w:rsidR="0049314D" w:rsidRPr="0049314D">
        <w:rPr>
          <w:rFonts w:eastAsia="Arial Unicode MS"/>
          <w:lang w:eastAsia="en-US"/>
        </w:rPr>
        <w:t>Jadranka Jurić OIB 52705597800</w:t>
      </w:r>
      <w:r>
        <w:rPr>
          <w:rFonts w:eastAsia="Arial Unicode MS"/>
          <w:lang w:eastAsia="en-US"/>
        </w:rPr>
        <w:t>………………………………………...….</w:t>
      </w:r>
      <w:r w:rsidR="0049314D" w:rsidRPr="0049314D">
        <w:rPr>
          <w:rFonts w:eastAsia="Arial Unicode MS"/>
          <w:lang w:eastAsia="en-US"/>
        </w:rPr>
        <w:t>21.200,00</w:t>
      </w:r>
      <w:r w:rsidR="0049314D">
        <w:rPr>
          <w:rFonts w:eastAsia="Arial Unicode MS"/>
          <w:lang w:eastAsia="en-US"/>
        </w:rPr>
        <w:t xml:space="preserve"> kn</w:t>
      </w:r>
    </w:p>
    <w:p w:rsidRDefault="008115BA" w:rsidP="00546008" w:rsidR="0049314D" w:rsidRPr="0049314D">
      <w:pPr>
        <w:tabs>
          <w:tab w:pos="567" w:val="left"/>
        </w:tabs>
        <w:spacing w:before="100"/>
        <w:jc w:val="both"/>
        <w:rPr>
          <w:rFonts w:eastAsia="Arial Unicode MS"/>
          <w:lang w:eastAsia="en-US"/>
        </w:rPr>
      </w:pPr>
      <w:r>
        <w:rPr>
          <w:rFonts w:eastAsia="Arial Unicode MS"/>
          <w:lang w:eastAsia="en-US"/>
        </w:rPr>
        <w:t xml:space="preserve">144. </w:t>
      </w:r>
      <w:r w:rsidR="00546008">
        <w:rPr>
          <w:rFonts w:eastAsia="Arial Unicode MS"/>
          <w:lang w:eastAsia="en-US"/>
        </w:rPr>
        <w:t>Marink</w:t>
      </w:r>
      <w:r w:rsidR="0049314D" w:rsidRPr="0049314D">
        <w:rPr>
          <w:rFonts w:eastAsia="Arial Unicode MS"/>
          <w:lang w:eastAsia="en-US"/>
        </w:rPr>
        <w:t>o Galić OIB 96762020666</w:t>
      </w:r>
      <w:r>
        <w:rPr>
          <w:rFonts w:eastAsia="Arial Unicode MS"/>
          <w:lang w:eastAsia="en-US"/>
        </w:rPr>
        <w:t>…………………………………………...</w:t>
      </w:r>
      <w:r w:rsidR="0049314D" w:rsidRPr="0049314D">
        <w:rPr>
          <w:rFonts w:eastAsia="Arial Unicode MS"/>
          <w:lang w:eastAsia="en-US"/>
        </w:rPr>
        <w:t>22.000,00</w:t>
      </w:r>
      <w:r w:rsidR="0049314D">
        <w:rPr>
          <w:rFonts w:eastAsia="Arial Unicode MS"/>
          <w:lang w:eastAsia="en-US"/>
        </w:rPr>
        <w:t xml:space="preserve"> kn</w:t>
      </w:r>
    </w:p>
    <w:p w:rsidRDefault="008115BA" w:rsidP="00546008" w:rsidR="0049314D" w:rsidRPr="0049314D">
      <w:pPr>
        <w:tabs>
          <w:tab w:pos="567" w:val="left"/>
        </w:tabs>
        <w:spacing w:before="100"/>
        <w:jc w:val="both"/>
        <w:rPr>
          <w:rFonts w:eastAsia="Arial Unicode MS"/>
          <w:lang w:eastAsia="en-US"/>
        </w:rPr>
      </w:pPr>
      <w:r>
        <w:rPr>
          <w:rFonts w:eastAsia="Arial Unicode MS"/>
          <w:lang w:eastAsia="en-US"/>
        </w:rPr>
        <w:t xml:space="preserve">145. </w:t>
      </w:r>
      <w:r w:rsidR="0049314D" w:rsidRPr="0049314D">
        <w:rPr>
          <w:rFonts w:eastAsia="Arial Unicode MS"/>
          <w:lang w:eastAsia="en-US"/>
        </w:rPr>
        <w:t>Željko Marinac OIB 53959056974</w:t>
      </w:r>
      <w:r>
        <w:rPr>
          <w:rFonts w:eastAsia="Arial Unicode MS"/>
          <w:lang w:eastAsia="en-US"/>
        </w:rPr>
        <w:t>……………………………………………</w:t>
      </w:r>
      <w:r w:rsidR="0049314D" w:rsidRPr="0049314D">
        <w:rPr>
          <w:rFonts w:eastAsia="Arial Unicode MS"/>
          <w:lang w:eastAsia="en-US"/>
        </w:rPr>
        <w:t>2.200,00</w:t>
      </w:r>
      <w:r w:rsidR="0049314D">
        <w:rPr>
          <w:rFonts w:eastAsia="Arial Unicode MS"/>
          <w:lang w:eastAsia="en-US"/>
        </w:rPr>
        <w:t xml:space="preserve"> kn</w:t>
      </w:r>
    </w:p>
    <w:p w:rsidRDefault="008115BA" w:rsidP="00546008" w:rsidR="0049314D" w:rsidRPr="0049314D">
      <w:pPr>
        <w:tabs>
          <w:tab w:pos="567" w:val="left"/>
        </w:tabs>
        <w:spacing w:before="100"/>
        <w:jc w:val="both"/>
        <w:rPr>
          <w:rFonts w:eastAsia="Arial Unicode MS"/>
          <w:lang w:eastAsia="en-US"/>
        </w:rPr>
      </w:pPr>
      <w:r>
        <w:rPr>
          <w:rFonts w:eastAsia="Arial Unicode MS"/>
          <w:lang w:eastAsia="en-US"/>
        </w:rPr>
        <w:t xml:space="preserve">146. </w:t>
      </w:r>
      <w:r w:rsidR="0049314D" w:rsidRPr="0049314D">
        <w:rPr>
          <w:rFonts w:eastAsia="Arial Unicode MS"/>
          <w:lang w:eastAsia="en-US"/>
        </w:rPr>
        <w:t>Jagoda Radošević OIB 26353444269</w:t>
      </w:r>
      <w:r>
        <w:rPr>
          <w:rFonts w:eastAsia="Arial Unicode MS"/>
          <w:lang w:eastAsia="en-US"/>
        </w:rPr>
        <w:t>………………….…………………….</w:t>
      </w:r>
      <w:r w:rsidR="0049314D" w:rsidRPr="0049314D">
        <w:rPr>
          <w:rFonts w:eastAsia="Arial Unicode MS"/>
          <w:lang w:eastAsia="en-US"/>
        </w:rPr>
        <w:t>21.700,00</w:t>
      </w:r>
      <w:r w:rsidR="0049314D">
        <w:rPr>
          <w:rFonts w:eastAsia="Arial Unicode MS"/>
          <w:lang w:eastAsia="en-US"/>
        </w:rPr>
        <w:t xml:space="preserve"> kn</w:t>
      </w:r>
    </w:p>
    <w:p w:rsidRDefault="008115BA" w:rsidP="00546008" w:rsidR="0049314D" w:rsidRPr="0049314D">
      <w:pPr>
        <w:tabs>
          <w:tab w:pos="567" w:val="left"/>
        </w:tabs>
        <w:spacing w:before="100"/>
        <w:jc w:val="both"/>
        <w:rPr>
          <w:rFonts w:eastAsia="Arial Unicode MS"/>
          <w:lang w:eastAsia="en-US"/>
        </w:rPr>
      </w:pPr>
      <w:r>
        <w:rPr>
          <w:rFonts w:eastAsia="Arial Unicode MS"/>
          <w:lang w:eastAsia="en-US"/>
        </w:rPr>
        <w:t xml:space="preserve">147. </w:t>
      </w:r>
      <w:r w:rsidR="0049314D" w:rsidRPr="0049314D">
        <w:rPr>
          <w:rFonts w:eastAsia="Arial Unicode MS"/>
          <w:lang w:eastAsia="en-US"/>
        </w:rPr>
        <w:t>MelvidaArmanda OIB 52353697771</w:t>
      </w:r>
      <w:r>
        <w:rPr>
          <w:rFonts w:eastAsia="Arial Unicode MS"/>
          <w:lang w:eastAsia="en-US"/>
        </w:rPr>
        <w:t>…………………………………………</w:t>
      </w:r>
      <w:r w:rsidR="0049314D" w:rsidRPr="0049314D">
        <w:rPr>
          <w:rFonts w:eastAsia="Arial Unicode MS"/>
          <w:lang w:eastAsia="en-US"/>
        </w:rPr>
        <w:t>2.200,00</w:t>
      </w:r>
      <w:r w:rsidR="0049314D">
        <w:rPr>
          <w:rFonts w:eastAsia="Arial Unicode MS"/>
          <w:lang w:eastAsia="en-US"/>
        </w:rPr>
        <w:t xml:space="preserve"> kn</w:t>
      </w:r>
    </w:p>
    <w:p w:rsidRDefault="008115BA" w:rsidP="00546008" w:rsidR="0049314D" w:rsidRPr="0049314D">
      <w:pPr>
        <w:tabs>
          <w:tab w:pos="142" w:val="left"/>
          <w:tab w:pos="567" w:val="left"/>
        </w:tabs>
        <w:spacing w:before="100"/>
        <w:jc w:val="both"/>
        <w:rPr>
          <w:rFonts w:eastAsia="Arial Unicode MS"/>
          <w:lang w:eastAsia="en-US"/>
        </w:rPr>
      </w:pPr>
      <w:r>
        <w:rPr>
          <w:rFonts w:eastAsia="Arial Unicode MS"/>
          <w:lang w:eastAsia="en-US"/>
        </w:rPr>
        <w:t xml:space="preserve">148. </w:t>
      </w:r>
      <w:r w:rsidR="0049314D" w:rsidRPr="0049314D">
        <w:rPr>
          <w:rFonts w:eastAsia="Arial Unicode MS"/>
          <w:lang w:eastAsia="en-US"/>
        </w:rPr>
        <w:t>Silvana Perić OIB 13586987904</w:t>
      </w:r>
      <w:r>
        <w:rPr>
          <w:rFonts w:eastAsia="Arial Unicode MS"/>
          <w:lang w:eastAsia="en-US"/>
        </w:rPr>
        <w:t>……………………………………………..</w:t>
      </w:r>
      <w:r w:rsidR="0049314D" w:rsidRPr="0049314D">
        <w:rPr>
          <w:rFonts w:eastAsia="Arial Unicode MS"/>
          <w:lang w:eastAsia="en-US"/>
        </w:rPr>
        <w:t>21.700,00</w:t>
      </w:r>
      <w:r w:rsidR="0049314D">
        <w:rPr>
          <w:rFonts w:eastAsia="Arial Unicode MS"/>
          <w:lang w:eastAsia="en-US"/>
        </w:rPr>
        <w:t xml:space="preserve"> kn</w:t>
      </w:r>
    </w:p>
    <w:p w:rsidRDefault="008115BA" w:rsidP="00546008" w:rsidR="0049314D" w:rsidRPr="0049314D">
      <w:pPr>
        <w:tabs>
          <w:tab w:pos="567" w:val="left"/>
        </w:tabs>
        <w:spacing w:before="100"/>
        <w:jc w:val="both"/>
        <w:rPr>
          <w:rFonts w:eastAsia="Arial Unicode MS"/>
          <w:lang w:eastAsia="en-US"/>
        </w:rPr>
      </w:pPr>
      <w:r>
        <w:rPr>
          <w:rFonts w:eastAsia="Arial Unicode MS"/>
          <w:lang w:eastAsia="en-US"/>
        </w:rPr>
        <w:t xml:space="preserve">149. </w:t>
      </w:r>
      <w:r w:rsidR="0049314D" w:rsidRPr="0049314D">
        <w:rPr>
          <w:rFonts w:eastAsia="Arial Unicode MS"/>
          <w:lang w:eastAsia="en-US"/>
        </w:rPr>
        <w:t>Tereza Papić OIB 79546057657</w:t>
      </w:r>
      <w:r>
        <w:rPr>
          <w:rFonts w:eastAsia="Arial Unicode MS"/>
          <w:lang w:eastAsia="en-US"/>
        </w:rPr>
        <w:t>………………………………………………</w:t>
      </w:r>
      <w:r w:rsidR="0049314D" w:rsidRPr="0049314D">
        <w:rPr>
          <w:rFonts w:eastAsia="Arial Unicode MS"/>
          <w:lang w:eastAsia="en-US"/>
        </w:rPr>
        <w:t>2.200,00</w:t>
      </w:r>
      <w:r w:rsidR="0049314D">
        <w:rPr>
          <w:rFonts w:eastAsia="Arial Unicode MS"/>
          <w:lang w:eastAsia="en-US"/>
        </w:rPr>
        <w:t xml:space="preserve"> kn</w:t>
      </w:r>
    </w:p>
    <w:p w:rsidRDefault="008115BA" w:rsidP="00546008" w:rsidR="0049314D" w:rsidRPr="0049314D">
      <w:pPr>
        <w:tabs>
          <w:tab w:pos="567" w:val="left"/>
        </w:tabs>
        <w:spacing w:before="100"/>
        <w:jc w:val="both"/>
        <w:rPr>
          <w:rFonts w:eastAsia="Arial Unicode MS"/>
          <w:lang w:eastAsia="en-US"/>
        </w:rPr>
      </w:pPr>
      <w:r>
        <w:rPr>
          <w:rFonts w:eastAsia="Arial Unicode MS"/>
          <w:lang w:eastAsia="en-US"/>
        </w:rPr>
        <w:t xml:space="preserve">150. </w:t>
      </w:r>
      <w:r w:rsidR="0049314D" w:rsidRPr="0049314D">
        <w:rPr>
          <w:rFonts w:eastAsia="Arial Unicode MS"/>
          <w:lang w:eastAsia="en-US"/>
        </w:rPr>
        <w:t>CvjetanaSrbljin OIB 66904421085</w:t>
      </w:r>
      <w:r>
        <w:rPr>
          <w:rFonts w:eastAsia="Arial Unicode MS"/>
          <w:lang w:eastAsia="en-US"/>
        </w:rPr>
        <w:t>………………………..………………...2</w:t>
      </w:r>
      <w:r w:rsidR="0049314D" w:rsidRPr="0049314D">
        <w:rPr>
          <w:rFonts w:eastAsia="Arial Unicode MS"/>
          <w:lang w:eastAsia="en-US"/>
        </w:rPr>
        <w:t>2.200,00</w:t>
      </w:r>
      <w:r w:rsidR="0049314D">
        <w:rPr>
          <w:rFonts w:eastAsia="Arial Unicode MS"/>
          <w:lang w:eastAsia="en-US"/>
        </w:rPr>
        <w:t xml:space="preserve"> kn</w:t>
      </w:r>
    </w:p>
    <w:p w:rsidRDefault="008115BA" w:rsidP="00546008" w:rsidR="0049314D" w:rsidRPr="0049314D">
      <w:pPr>
        <w:tabs>
          <w:tab w:pos="567" w:val="left"/>
        </w:tabs>
        <w:spacing w:before="100"/>
        <w:jc w:val="both"/>
        <w:rPr>
          <w:rFonts w:eastAsia="Arial Unicode MS"/>
          <w:lang w:eastAsia="en-US"/>
        </w:rPr>
      </w:pPr>
      <w:r>
        <w:rPr>
          <w:rFonts w:eastAsia="Arial Unicode MS"/>
          <w:lang w:eastAsia="en-US"/>
        </w:rPr>
        <w:t xml:space="preserve">151. </w:t>
      </w:r>
      <w:r w:rsidR="0049314D" w:rsidRPr="0049314D">
        <w:rPr>
          <w:rFonts w:eastAsia="Arial Unicode MS"/>
          <w:lang w:eastAsia="en-US"/>
        </w:rPr>
        <w:t>Ljiljana Dadić OIB 34453706637</w:t>
      </w:r>
      <w:r>
        <w:rPr>
          <w:rFonts w:eastAsia="Arial Unicode MS"/>
          <w:lang w:eastAsia="en-US"/>
        </w:rPr>
        <w:t>……………………………………………</w:t>
      </w:r>
      <w:r w:rsidR="0049314D" w:rsidRPr="0049314D">
        <w:rPr>
          <w:rFonts w:eastAsia="Arial Unicode MS"/>
          <w:lang w:eastAsia="en-US"/>
        </w:rPr>
        <w:t>22.200,00</w:t>
      </w:r>
      <w:r w:rsidR="0049314D">
        <w:rPr>
          <w:rFonts w:eastAsia="Arial Unicode MS"/>
          <w:lang w:eastAsia="en-US"/>
        </w:rPr>
        <w:t xml:space="preserve"> kn </w:t>
      </w:r>
    </w:p>
    <w:p w:rsidRDefault="008115BA" w:rsidP="00546008" w:rsidR="0049314D" w:rsidRPr="0049314D">
      <w:pPr>
        <w:tabs>
          <w:tab w:pos="567" w:val="left"/>
        </w:tabs>
        <w:spacing w:before="100"/>
        <w:jc w:val="both"/>
        <w:rPr>
          <w:rFonts w:eastAsia="Arial Unicode MS"/>
          <w:lang w:eastAsia="en-US"/>
        </w:rPr>
      </w:pPr>
      <w:r>
        <w:rPr>
          <w:rFonts w:eastAsia="Arial Unicode MS"/>
          <w:lang w:eastAsia="en-US"/>
        </w:rPr>
        <w:t xml:space="preserve">152. </w:t>
      </w:r>
      <w:r w:rsidR="0049314D" w:rsidRPr="0049314D">
        <w:rPr>
          <w:rFonts w:eastAsia="Arial Unicode MS"/>
          <w:lang w:eastAsia="en-US"/>
        </w:rPr>
        <w:t>Nela Mandžar OIB 92085359240</w:t>
      </w:r>
      <w:r>
        <w:rPr>
          <w:rFonts w:eastAsia="Arial Unicode MS"/>
          <w:lang w:eastAsia="en-US"/>
        </w:rPr>
        <w:t>……………………………..…….……….</w:t>
      </w:r>
      <w:r w:rsidR="0049314D" w:rsidRPr="0049314D">
        <w:rPr>
          <w:rFonts w:eastAsia="Arial Unicode MS"/>
          <w:lang w:eastAsia="en-US"/>
        </w:rPr>
        <w:t>20.200,00</w:t>
      </w:r>
      <w:r w:rsidR="0049314D">
        <w:rPr>
          <w:rFonts w:eastAsia="Arial Unicode MS"/>
          <w:lang w:eastAsia="en-US"/>
        </w:rPr>
        <w:t xml:space="preserve"> kn</w:t>
      </w:r>
    </w:p>
    <w:p w:rsidRDefault="008115BA" w:rsidP="00546008" w:rsidR="0049314D" w:rsidRPr="0049314D">
      <w:pPr>
        <w:tabs>
          <w:tab w:pos="567" w:val="left"/>
        </w:tabs>
        <w:spacing w:before="100"/>
        <w:jc w:val="both"/>
        <w:rPr>
          <w:rFonts w:eastAsia="Arial Unicode MS"/>
          <w:lang w:eastAsia="en-US"/>
        </w:rPr>
      </w:pPr>
      <w:r>
        <w:rPr>
          <w:rFonts w:eastAsia="Arial Unicode MS"/>
          <w:lang w:eastAsia="en-US"/>
        </w:rPr>
        <w:t xml:space="preserve">153. </w:t>
      </w:r>
      <w:r w:rsidR="0049314D" w:rsidRPr="0049314D">
        <w:rPr>
          <w:rFonts w:eastAsia="Arial Unicode MS"/>
          <w:lang w:eastAsia="en-US"/>
        </w:rPr>
        <w:t>Nevenka Vuleta OIB 13567782306</w:t>
      </w:r>
      <w:r>
        <w:rPr>
          <w:rFonts w:eastAsia="Arial Unicode MS"/>
          <w:lang w:eastAsia="en-US"/>
        </w:rPr>
        <w:t>………………………………………….</w:t>
      </w:r>
      <w:r w:rsidR="0049314D" w:rsidRPr="0049314D">
        <w:rPr>
          <w:rFonts w:eastAsia="Arial Unicode MS"/>
          <w:lang w:eastAsia="en-US"/>
        </w:rPr>
        <w:t>20.200,00</w:t>
      </w:r>
      <w:r w:rsidR="0049314D">
        <w:rPr>
          <w:rFonts w:eastAsia="Arial Unicode MS"/>
          <w:lang w:eastAsia="en-US"/>
        </w:rPr>
        <w:t xml:space="preserve"> kn</w:t>
      </w:r>
    </w:p>
    <w:p w:rsidRDefault="008115BA" w:rsidP="00546008" w:rsidR="0049314D" w:rsidRPr="0049314D">
      <w:pPr>
        <w:tabs>
          <w:tab w:pos="567" w:val="left"/>
        </w:tabs>
        <w:spacing w:before="100"/>
        <w:jc w:val="both"/>
        <w:rPr>
          <w:rFonts w:eastAsia="Arial Unicode MS"/>
          <w:lang w:eastAsia="en-US"/>
        </w:rPr>
      </w:pPr>
      <w:r>
        <w:rPr>
          <w:rFonts w:eastAsia="Arial Unicode MS"/>
          <w:lang w:eastAsia="en-US"/>
        </w:rPr>
        <w:t xml:space="preserve">154. </w:t>
      </w:r>
      <w:r w:rsidR="0049314D" w:rsidRPr="0049314D">
        <w:rPr>
          <w:rFonts w:eastAsia="Arial Unicode MS"/>
          <w:lang w:eastAsia="en-US"/>
        </w:rPr>
        <w:t>Miroslav Primorac OIB 42998076332</w:t>
      </w:r>
      <w:r>
        <w:rPr>
          <w:rFonts w:eastAsia="Arial Unicode MS"/>
          <w:lang w:eastAsia="en-US"/>
        </w:rPr>
        <w:t>……………………………………….</w:t>
      </w:r>
      <w:r w:rsidR="0049314D" w:rsidRPr="0049314D">
        <w:rPr>
          <w:rFonts w:eastAsia="Arial Unicode MS"/>
          <w:lang w:eastAsia="en-US"/>
        </w:rPr>
        <w:t>36.000,00</w:t>
      </w:r>
      <w:r w:rsidR="0049314D">
        <w:rPr>
          <w:rFonts w:eastAsia="Arial Unicode MS"/>
          <w:lang w:eastAsia="en-US"/>
        </w:rPr>
        <w:t xml:space="preserve"> kn</w:t>
      </w:r>
    </w:p>
    <w:p w:rsidRDefault="008115BA" w:rsidP="00546008" w:rsidR="0049314D" w:rsidRPr="0049314D">
      <w:pPr>
        <w:tabs>
          <w:tab w:pos="567" w:val="left"/>
        </w:tabs>
        <w:spacing w:before="100"/>
        <w:jc w:val="both"/>
        <w:rPr>
          <w:rFonts w:eastAsia="Arial Unicode MS"/>
          <w:lang w:eastAsia="en-US"/>
        </w:rPr>
      </w:pPr>
      <w:r>
        <w:rPr>
          <w:rFonts w:eastAsia="Arial Unicode MS"/>
          <w:lang w:eastAsia="en-US"/>
        </w:rPr>
        <w:t xml:space="preserve">155. </w:t>
      </w:r>
      <w:r w:rsidR="0049314D" w:rsidRPr="0049314D">
        <w:rPr>
          <w:rFonts w:eastAsia="Arial Unicode MS"/>
          <w:lang w:eastAsia="en-US"/>
        </w:rPr>
        <w:t>Marija Munitić OIB 68535764041</w:t>
      </w:r>
      <w:r>
        <w:rPr>
          <w:rFonts w:eastAsia="Arial Unicode MS"/>
          <w:lang w:eastAsia="en-US"/>
        </w:rPr>
        <w:t>……………………………..……………</w:t>
      </w:r>
      <w:r w:rsidR="0049314D" w:rsidRPr="0049314D">
        <w:rPr>
          <w:rFonts w:eastAsia="Arial Unicode MS"/>
          <w:lang w:eastAsia="en-US"/>
        </w:rPr>
        <w:t>22.800,00</w:t>
      </w:r>
      <w:r w:rsidR="0049314D">
        <w:rPr>
          <w:rFonts w:eastAsia="Arial Unicode MS"/>
          <w:lang w:eastAsia="en-US"/>
        </w:rPr>
        <w:t xml:space="preserve"> kn</w:t>
      </w:r>
    </w:p>
    <w:p w:rsidRDefault="008115BA" w:rsidP="00546008" w:rsidR="0049314D" w:rsidRPr="0049314D">
      <w:pPr>
        <w:tabs>
          <w:tab w:pos="567" w:val="left"/>
        </w:tabs>
        <w:spacing w:before="100"/>
        <w:jc w:val="both"/>
        <w:rPr>
          <w:rFonts w:eastAsia="Arial Unicode MS"/>
          <w:lang w:eastAsia="en-US"/>
        </w:rPr>
      </w:pPr>
      <w:r>
        <w:rPr>
          <w:rFonts w:eastAsia="Arial Unicode MS"/>
          <w:lang w:eastAsia="en-US"/>
        </w:rPr>
        <w:t xml:space="preserve">156. </w:t>
      </w:r>
      <w:r w:rsidR="0049314D" w:rsidRPr="0049314D">
        <w:rPr>
          <w:rFonts w:eastAsia="Arial Unicode MS"/>
          <w:lang w:eastAsia="en-US"/>
        </w:rPr>
        <w:t>Anka Treskavica OIB 89998355619</w:t>
      </w:r>
      <w:r>
        <w:rPr>
          <w:rFonts w:eastAsia="Arial Unicode MS"/>
          <w:lang w:eastAsia="en-US"/>
        </w:rPr>
        <w:t>……………………………..…………..</w:t>
      </w:r>
      <w:r w:rsidR="0049314D" w:rsidRPr="0049314D">
        <w:rPr>
          <w:rFonts w:eastAsia="Arial Unicode MS"/>
          <w:lang w:eastAsia="en-US"/>
        </w:rPr>
        <w:t>20.200,00</w:t>
      </w:r>
      <w:r w:rsidR="0049314D">
        <w:rPr>
          <w:rFonts w:eastAsia="Arial Unicode MS"/>
          <w:lang w:eastAsia="en-US"/>
        </w:rPr>
        <w:t xml:space="preserve"> kn</w:t>
      </w:r>
    </w:p>
    <w:p w:rsidRDefault="008115BA" w:rsidP="00546008" w:rsidR="0049314D" w:rsidRPr="0049314D">
      <w:pPr>
        <w:tabs>
          <w:tab w:pos="567" w:val="left"/>
        </w:tabs>
        <w:spacing w:before="100"/>
        <w:jc w:val="both"/>
        <w:rPr>
          <w:rFonts w:eastAsia="Arial Unicode MS"/>
          <w:lang w:eastAsia="en-US"/>
        </w:rPr>
      </w:pPr>
      <w:r>
        <w:rPr>
          <w:rFonts w:eastAsia="Arial Unicode MS"/>
          <w:lang w:eastAsia="en-US"/>
        </w:rPr>
        <w:t xml:space="preserve">157. </w:t>
      </w:r>
      <w:r w:rsidR="0049314D" w:rsidRPr="0049314D">
        <w:rPr>
          <w:rFonts w:eastAsia="Arial Unicode MS"/>
          <w:lang w:eastAsia="en-US"/>
        </w:rPr>
        <w:t>Gordana Perković OIB 48186805492</w:t>
      </w:r>
      <w:r>
        <w:rPr>
          <w:rFonts w:eastAsia="Arial Unicode MS"/>
          <w:lang w:eastAsia="en-US"/>
        </w:rPr>
        <w:t>………………………………………..</w:t>
      </w:r>
      <w:r w:rsidR="0049314D" w:rsidRPr="0049314D">
        <w:rPr>
          <w:rFonts w:eastAsia="Arial Unicode MS"/>
          <w:lang w:eastAsia="en-US"/>
        </w:rPr>
        <w:t>16.700,00</w:t>
      </w:r>
      <w:r w:rsidR="0049314D">
        <w:rPr>
          <w:rFonts w:eastAsia="Arial Unicode MS"/>
          <w:lang w:eastAsia="en-US"/>
        </w:rPr>
        <w:t xml:space="preserve"> kn</w:t>
      </w:r>
    </w:p>
    <w:p w:rsidRDefault="008115BA" w:rsidP="00546008" w:rsidR="0049314D" w:rsidRPr="0049314D">
      <w:pPr>
        <w:tabs>
          <w:tab w:pos="567" w:val="left"/>
        </w:tabs>
        <w:spacing w:before="100"/>
        <w:jc w:val="both"/>
        <w:rPr>
          <w:rFonts w:eastAsia="Arial Unicode MS"/>
          <w:lang w:eastAsia="en-US"/>
        </w:rPr>
      </w:pPr>
      <w:r>
        <w:rPr>
          <w:rFonts w:eastAsia="Arial Unicode MS"/>
          <w:lang w:eastAsia="en-US"/>
        </w:rPr>
        <w:t xml:space="preserve">158. </w:t>
      </w:r>
      <w:r w:rsidR="0049314D" w:rsidRPr="0049314D">
        <w:rPr>
          <w:rFonts w:eastAsia="Arial Unicode MS"/>
          <w:lang w:eastAsia="en-US"/>
        </w:rPr>
        <w:t>Božidar Barač OIB  30857084192</w:t>
      </w:r>
      <w:r>
        <w:rPr>
          <w:rFonts w:eastAsia="Arial Unicode MS"/>
          <w:lang w:eastAsia="en-US"/>
        </w:rPr>
        <w:t>………………………………………</w:t>
      </w:r>
      <w:r w:rsidR="00CA5A8D">
        <w:rPr>
          <w:rFonts w:eastAsia="Arial Unicode MS"/>
          <w:lang w:eastAsia="en-US"/>
        </w:rPr>
        <w:t>..</w:t>
      </w:r>
      <w:r>
        <w:rPr>
          <w:rFonts w:eastAsia="Arial Unicode MS"/>
          <w:lang w:eastAsia="en-US"/>
        </w:rPr>
        <w:t>….</w:t>
      </w:r>
      <w:r w:rsidR="0049314D" w:rsidRPr="0049314D">
        <w:rPr>
          <w:rFonts w:eastAsia="Arial Unicode MS"/>
          <w:lang w:eastAsia="en-US"/>
        </w:rPr>
        <w:t>27.200,00</w:t>
      </w:r>
      <w:r w:rsidR="0049314D">
        <w:rPr>
          <w:rFonts w:eastAsia="Arial Unicode MS"/>
          <w:lang w:eastAsia="en-US"/>
        </w:rPr>
        <w:t xml:space="preserve"> kn</w:t>
      </w:r>
    </w:p>
    <w:p w:rsidRDefault="008115BA" w:rsidP="00546008" w:rsidR="0049314D" w:rsidRPr="0049314D">
      <w:pPr>
        <w:tabs>
          <w:tab w:pos="567" w:val="left"/>
        </w:tabs>
        <w:spacing w:before="100"/>
        <w:jc w:val="both"/>
        <w:rPr>
          <w:rFonts w:eastAsia="Arial Unicode MS"/>
          <w:lang w:eastAsia="en-US"/>
        </w:rPr>
      </w:pPr>
      <w:r>
        <w:rPr>
          <w:rFonts w:eastAsia="Arial Unicode MS"/>
          <w:lang w:eastAsia="en-US"/>
        </w:rPr>
        <w:t xml:space="preserve">159. </w:t>
      </w:r>
      <w:r w:rsidR="0049314D" w:rsidRPr="0049314D">
        <w:rPr>
          <w:rFonts w:eastAsia="Arial Unicode MS"/>
          <w:lang w:eastAsia="en-US"/>
        </w:rPr>
        <w:t>Ivo Rajčić OIB 52467354389</w:t>
      </w:r>
      <w:r>
        <w:rPr>
          <w:rFonts w:eastAsia="Arial Unicode MS"/>
          <w:lang w:eastAsia="en-US"/>
        </w:rPr>
        <w:t>……………………………………………..…</w:t>
      </w:r>
      <w:r w:rsidR="0049314D" w:rsidRPr="0049314D">
        <w:rPr>
          <w:rFonts w:eastAsia="Arial Unicode MS"/>
          <w:lang w:eastAsia="en-US"/>
        </w:rPr>
        <w:t>35.200,00</w:t>
      </w:r>
      <w:r w:rsidR="0049314D">
        <w:rPr>
          <w:rFonts w:eastAsia="Arial Unicode MS"/>
          <w:lang w:eastAsia="en-US"/>
        </w:rPr>
        <w:t xml:space="preserve"> kn</w:t>
      </w:r>
    </w:p>
    <w:p w:rsidRDefault="008115BA" w:rsidP="00546008" w:rsidR="0049314D" w:rsidRPr="0049314D">
      <w:pPr>
        <w:tabs>
          <w:tab w:pos="567" w:val="left"/>
        </w:tabs>
        <w:spacing w:before="100"/>
        <w:jc w:val="both"/>
        <w:rPr>
          <w:rFonts w:eastAsia="Arial Unicode MS"/>
          <w:lang w:eastAsia="en-US"/>
        </w:rPr>
      </w:pPr>
      <w:r>
        <w:rPr>
          <w:rFonts w:eastAsia="Arial Unicode MS"/>
          <w:lang w:eastAsia="en-US"/>
        </w:rPr>
        <w:t xml:space="preserve">160. </w:t>
      </w:r>
      <w:r w:rsidR="0049314D" w:rsidRPr="0049314D">
        <w:rPr>
          <w:rFonts w:eastAsia="Arial Unicode MS"/>
          <w:lang w:eastAsia="en-US"/>
        </w:rPr>
        <w:t>Nedjeljka Armanda OIB 090033661295</w:t>
      </w:r>
      <w:r>
        <w:rPr>
          <w:rFonts w:eastAsia="Arial Unicode MS"/>
          <w:lang w:eastAsia="en-US"/>
        </w:rPr>
        <w:t>…………………………………….</w:t>
      </w:r>
      <w:r w:rsidR="0049314D" w:rsidRPr="0049314D">
        <w:rPr>
          <w:rFonts w:eastAsia="Arial Unicode MS"/>
          <w:lang w:eastAsia="en-US"/>
        </w:rPr>
        <w:t>20.200,00</w:t>
      </w:r>
      <w:r w:rsidR="0049314D">
        <w:rPr>
          <w:rFonts w:eastAsia="Arial Unicode MS"/>
          <w:lang w:eastAsia="en-US"/>
        </w:rPr>
        <w:t xml:space="preserve"> kn</w:t>
      </w:r>
    </w:p>
    <w:p w:rsidRDefault="008115BA" w:rsidP="00546008" w:rsidR="0049314D" w:rsidRPr="0049314D">
      <w:pPr>
        <w:tabs>
          <w:tab w:pos="567" w:val="left"/>
        </w:tabs>
        <w:spacing w:before="100"/>
        <w:jc w:val="both"/>
        <w:rPr>
          <w:rFonts w:eastAsia="Arial Unicode MS"/>
          <w:lang w:eastAsia="en-US"/>
        </w:rPr>
      </w:pPr>
      <w:r>
        <w:rPr>
          <w:rFonts w:eastAsia="Arial Unicode MS"/>
          <w:lang w:eastAsia="en-US"/>
        </w:rPr>
        <w:t xml:space="preserve">161. </w:t>
      </w:r>
      <w:r w:rsidR="0049314D" w:rsidRPr="0049314D">
        <w:rPr>
          <w:rFonts w:eastAsia="Arial Unicode MS"/>
          <w:lang w:eastAsia="en-US"/>
        </w:rPr>
        <w:t>Anka Plazonja OIB 92736733656</w:t>
      </w:r>
      <w:r>
        <w:rPr>
          <w:rFonts w:eastAsia="Arial Unicode MS"/>
          <w:lang w:eastAsia="en-US"/>
        </w:rPr>
        <w:t>…………………………………………...</w:t>
      </w:r>
      <w:r w:rsidR="0049314D" w:rsidRPr="0049314D">
        <w:rPr>
          <w:rFonts w:eastAsia="Arial Unicode MS"/>
          <w:lang w:eastAsia="en-US"/>
        </w:rPr>
        <w:t>17.200,00</w:t>
      </w:r>
      <w:r w:rsidR="0049314D">
        <w:rPr>
          <w:rFonts w:eastAsia="Arial Unicode MS"/>
          <w:lang w:eastAsia="en-US"/>
        </w:rPr>
        <w:t xml:space="preserve"> kn</w:t>
      </w:r>
    </w:p>
    <w:p w:rsidRDefault="008115BA" w:rsidP="00546008" w:rsidR="0049314D" w:rsidRPr="0049314D">
      <w:pPr>
        <w:tabs>
          <w:tab w:pos="567" w:val="left"/>
        </w:tabs>
        <w:spacing w:before="100"/>
        <w:jc w:val="both"/>
        <w:rPr>
          <w:rFonts w:eastAsia="Arial Unicode MS"/>
          <w:lang w:eastAsia="en-US"/>
        </w:rPr>
      </w:pPr>
      <w:r>
        <w:rPr>
          <w:rFonts w:eastAsia="Arial Unicode MS"/>
          <w:lang w:eastAsia="en-US"/>
        </w:rPr>
        <w:lastRenderedPageBreak/>
        <w:t xml:space="preserve">162. </w:t>
      </w:r>
      <w:r w:rsidR="0049314D" w:rsidRPr="0049314D">
        <w:rPr>
          <w:rFonts w:eastAsia="Arial Unicode MS"/>
          <w:lang w:eastAsia="en-US"/>
        </w:rPr>
        <w:t>Jurka Penić OIB 45519634047</w:t>
      </w:r>
      <w:r>
        <w:rPr>
          <w:rFonts w:eastAsia="Arial Unicode MS"/>
          <w:lang w:eastAsia="en-US"/>
        </w:rPr>
        <w:t>………………………………………………</w:t>
      </w:r>
      <w:r w:rsidR="0049314D" w:rsidRPr="0049314D">
        <w:rPr>
          <w:rFonts w:eastAsia="Arial Unicode MS"/>
          <w:lang w:eastAsia="en-US"/>
        </w:rPr>
        <w:t>19.200,00</w:t>
      </w:r>
      <w:r w:rsidR="0049314D">
        <w:rPr>
          <w:rFonts w:eastAsia="Arial Unicode MS"/>
          <w:lang w:eastAsia="en-US"/>
        </w:rPr>
        <w:t xml:space="preserve"> kn</w:t>
      </w:r>
    </w:p>
    <w:p w:rsidRDefault="008115BA" w:rsidP="00546008" w:rsidR="0049314D" w:rsidRPr="0049314D">
      <w:pPr>
        <w:tabs>
          <w:tab w:pos="567" w:val="left"/>
        </w:tabs>
        <w:spacing w:before="100"/>
        <w:jc w:val="both"/>
        <w:rPr>
          <w:rFonts w:eastAsia="Arial Unicode MS"/>
          <w:lang w:eastAsia="en-US"/>
        </w:rPr>
      </w:pPr>
      <w:r>
        <w:rPr>
          <w:rFonts w:eastAsia="Arial Unicode MS"/>
          <w:lang w:eastAsia="en-US"/>
        </w:rPr>
        <w:t xml:space="preserve">163. </w:t>
      </w:r>
      <w:r w:rsidR="0049314D" w:rsidRPr="0049314D">
        <w:rPr>
          <w:rFonts w:eastAsia="Arial Unicode MS"/>
          <w:lang w:eastAsia="en-US"/>
        </w:rPr>
        <w:t>Mara Dobrota OIB 27943772484</w:t>
      </w:r>
      <w:r>
        <w:rPr>
          <w:rFonts w:eastAsia="Arial Unicode MS"/>
          <w:lang w:eastAsia="en-US"/>
        </w:rPr>
        <w:t>……………………………</w:t>
      </w:r>
      <w:r w:rsidR="00281331">
        <w:rPr>
          <w:rFonts w:eastAsia="Arial Unicode MS"/>
          <w:lang w:eastAsia="en-US"/>
        </w:rPr>
        <w:t>……………</w:t>
      </w:r>
      <w:r>
        <w:rPr>
          <w:rFonts w:eastAsia="Arial Unicode MS"/>
          <w:lang w:eastAsia="en-US"/>
        </w:rPr>
        <w:t>…</w:t>
      </w:r>
      <w:r w:rsidR="0049314D" w:rsidRPr="0049314D">
        <w:rPr>
          <w:rFonts w:eastAsia="Arial Unicode MS"/>
          <w:lang w:eastAsia="en-US"/>
        </w:rPr>
        <w:t>19.200,00</w:t>
      </w:r>
      <w:r w:rsidR="0049314D">
        <w:rPr>
          <w:rFonts w:eastAsia="Arial Unicode MS"/>
          <w:lang w:eastAsia="en-US"/>
        </w:rPr>
        <w:t xml:space="preserve"> kn</w:t>
      </w:r>
    </w:p>
    <w:p w:rsidRDefault="008115BA" w:rsidP="00546008" w:rsidR="0049314D" w:rsidRPr="0049314D">
      <w:pPr>
        <w:tabs>
          <w:tab w:pos="567" w:val="left"/>
        </w:tabs>
        <w:spacing w:before="100"/>
        <w:jc w:val="both"/>
        <w:rPr>
          <w:rFonts w:eastAsia="Arial Unicode MS"/>
          <w:lang w:eastAsia="en-US"/>
        </w:rPr>
      </w:pPr>
      <w:r>
        <w:rPr>
          <w:rFonts w:eastAsia="Arial Unicode MS"/>
          <w:lang w:eastAsia="en-US"/>
        </w:rPr>
        <w:t xml:space="preserve">164. </w:t>
      </w:r>
      <w:r w:rsidR="0049314D" w:rsidRPr="0049314D">
        <w:rPr>
          <w:rFonts w:eastAsia="Arial Unicode MS"/>
          <w:lang w:eastAsia="en-US"/>
        </w:rPr>
        <w:t>Ivan Vukušić OIB 52615536531</w:t>
      </w:r>
      <w:r>
        <w:rPr>
          <w:rFonts w:eastAsia="Arial Unicode MS"/>
          <w:lang w:eastAsia="en-US"/>
        </w:rPr>
        <w:t>………………………………</w:t>
      </w:r>
      <w:r w:rsidR="00281331">
        <w:rPr>
          <w:rFonts w:eastAsia="Arial Unicode MS"/>
          <w:lang w:eastAsia="en-US"/>
        </w:rPr>
        <w:t>……….</w:t>
      </w:r>
      <w:r>
        <w:rPr>
          <w:rFonts w:eastAsia="Arial Unicode MS"/>
          <w:lang w:eastAsia="en-US"/>
        </w:rPr>
        <w:t>……</w:t>
      </w:r>
      <w:r w:rsidR="0049314D" w:rsidRPr="0049314D">
        <w:rPr>
          <w:rFonts w:eastAsia="Arial Unicode MS"/>
          <w:lang w:eastAsia="en-US"/>
        </w:rPr>
        <w:t>18.200,00</w:t>
      </w:r>
      <w:r w:rsidR="0049314D">
        <w:rPr>
          <w:rFonts w:eastAsia="Arial Unicode MS"/>
          <w:lang w:eastAsia="en-US"/>
        </w:rPr>
        <w:t xml:space="preserve"> kn</w:t>
      </w:r>
    </w:p>
    <w:p w:rsidRDefault="008115BA" w:rsidP="00546008" w:rsidR="0049314D" w:rsidRPr="0049314D">
      <w:pPr>
        <w:tabs>
          <w:tab w:pos="567" w:val="left"/>
        </w:tabs>
        <w:spacing w:before="100"/>
        <w:jc w:val="both"/>
        <w:rPr>
          <w:rFonts w:eastAsia="Arial Unicode MS"/>
          <w:lang w:eastAsia="en-US"/>
        </w:rPr>
      </w:pPr>
      <w:r>
        <w:rPr>
          <w:rFonts w:eastAsia="Arial Unicode MS"/>
          <w:lang w:eastAsia="en-US"/>
        </w:rPr>
        <w:t>165.</w:t>
      </w:r>
      <w:r w:rsidR="0049314D" w:rsidRPr="0049314D">
        <w:rPr>
          <w:rFonts w:eastAsia="Arial Unicode MS"/>
          <w:lang w:eastAsia="en-US"/>
        </w:rPr>
        <w:t>Blaž Ćapin OIB 67223092915</w:t>
      </w:r>
      <w:r>
        <w:rPr>
          <w:rFonts w:eastAsia="Arial Unicode MS"/>
          <w:lang w:eastAsia="en-US"/>
        </w:rPr>
        <w:t>………………………………</w:t>
      </w:r>
      <w:r w:rsidR="00281331">
        <w:rPr>
          <w:rFonts w:eastAsia="Arial Unicode MS"/>
          <w:lang w:eastAsia="en-US"/>
        </w:rPr>
        <w:t>…………….</w:t>
      </w:r>
      <w:r>
        <w:rPr>
          <w:rFonts w:eastAsia="Arial Unicode MS"/>
          <w:lang w:eastAsia="en-US"/>
        </w:rPr>
        <w:t>….</w:t>
      </w:r>
      <w:r w:rsidR="0049314D" w:rsidRPr="0049314D">
        <w:rPr>
          <w:rFonts w:eastAsia="Arial Unicode MS"/>
          <w:lang w:eastAsia="en-US"/>
        </w:rPr>
        <w:t>27.700,00</w:t>
      </w:r>
      <w:r w:rsidR="0049314D">
        <w:rPr>
          <w:rFonts w:eastAsia="Arial Unicode MS"/>
          <w:lang w:eastAsia="en-US"/>
        </w:rPr>
        <w:t xml:space="preserve"> kn</w:t>
      </w:r>
    </w:p>
    <w:p w:rsidRDefault="008115BA" w:rsidP="00546008" w:rsidR="0049314D" w:rsidRPr="0049314D">
      <w:pPr>
        <w:tabs>
          <w:tab w:pos="567" w:val="left"/>
        </w:tabs>
        <w:spacing w:before="100"/>
        <w:jc w:val="both"/>
        <w:rPr>
          <w:rFonts w:eastAsia="Arial Unicode MS"/>
          <w:lang w:eastAsia="en-US"/>
        </w:rPr>
      </w:pPr>
      <w:r>
        <w:rPr>
          <w:rFonts w:eastAsia="Arial Unicode MS"/>
          <w:lang w:eastAsia="en-US"/>
        </w:rPr>
        <w:t xml:space="preserve">166. </w:t>
      </w:r>
      <w:r w:rsidR="0049314D" w:rsidRPr="0049314D">
        <w:rPr>
          <w:rFonts w:eastAsia="Arial Unicode MS"/>
          <w:lang w:eastAsia="en-US"/>
        </w:rPr>
        <w:t>Mara Režić OIB 03502691703</w:t>
      </w:r>
      <w:r>
        <w:rPr>
          <w:rFonts w:eastAsia="Arial Unicode MS"/>
          <w:lang w:eastAsia="en-US"/>
        </w:rPr>
        <w:t>………………………………………</w:t>
      </w:r>
      <w:r w:rsidR="00281331">
        <w:rPr>
          <w:rFonts w:eastAsia="Arial Unicode MS"/>
          <w:lang w:eastAsia="en-US"/>
        </w:rPr>
        <w:t>…</w:t>
      </w:r>
      <w:r>
        <w:rPr>
          <w:rFonts w:eastAsia="Arial Unicode MS"/>
          <w:lang w:eastAsia="en-US"/>
        </w:rPr>
        <w:t>……</w:t>
      </w:r>
      <w:r w:rsidR="0049314D" w:rsidRPr="0049314D">
        <w:rPr>
          <w:rFonts w:eastAsia="Arial Unicode MS"/>
          <w:lang w:eastAsia="en-US"/>
        </w:rPr>
        <w:t>19.200,00</w:t>
      </w:r>
      <w:r w:rsidR="0049314D">
        <w:rPr>
          <w:rFonts w:eastAsia="Arial Unicode MS"/>
          <w:lang w:eastAsia="en-US"/>
        </w:rPr>
        <w:t xml:space="preserve"> kn</w:t>
      </w:r>
    </w:p>
    <w:p w:rsidRDefault="008115BA" w:rsidP="00546008" w:rsidR="0049314D" w:rsidRPr="0049314D">
      <w:pPr>
        <w:tabs>
          <w:tab w:pos="567" w:val="left"/>
        </w:tabs>
        <w:spacing w:before="100"/>
        <w:jc w:val="both"/>
        <w:rPr>
          <w:rFonts w:eastAsia="Arial Unicode MS"/>
          <w:lang w:eastAsia="en-US"/>
        </w:rPr>
      </w:pPr>
      <w:r>
        <w:rPr>
          <w:rFonts w:eastAsia="Arial Unicode MS"/>
          <w:lang w:eastAsia="en-US"/>
        </w:rPr>
        <w:t xml:space="preserve">167. </w:t>
      </w:r>
      <w:r w:rsidR="0049314D" w:rsidRPr="0049314D">
        <w:rPr>
          <w:rFonts w:eastAsia="Arial Unicode MS"/>
          <w:lang w:eastAsia="en-US"/>
        </w:rPr>
        <w:t>Nikola Lacmanović OIB 50670282682</w:t>
      </w:r>
      <w:r w:rsidR="0049314D" w:rsidRPr="0049314D">
        <w:rPr>
          <w:rFonts w:eastAsia="Arial Unicode MS"/>
          <w:lang w:eastAsia="en-US"/>
        </w:rPr>
        <w:tab/>
      </w:r>
      <w:r>
        <w:rPr>
          <w:rFonts w:eastAsia="Arial Unicode MS"/>
          <w:lang w:eastAsia="en-US"/>
        </w:rPr>
        <w:t>……………………</w:t>
      </w:r>
      <w:r w:rsidR="00281331">
        <w:rPr>
          <w:rFonts w:eastAsia="Arial Unicode MS"/>
          <w:lang w:eastAsia="en-US"/>
        </w:rPr>
        <w:t>…..</w:t>
      </w:r>
      <w:r>
        <w:rPr>
          <w:rFonts w:eastAsia="Arial Unicode MS"/>
          <w:lang w:eastAsia="en-US"/>
        </w:rPr>
        <w:t>…………</w:t>
      </w:r>
      <w:r w:rsidR="00CA5A8D">
        <w:rPr>
          <w:rFonts w:eastAsia="Arial Unicode MS"/>
          <w:lang w:eastAsia="en-US"/>
        </w:rPr>
        <w:t>…</w:t>
      </w:r>
      <w:r>
        <w:rPr>
          <w:rFonts w:eastAsia="Arial Unicode MS"/>
          <w:lang w:eastAsia="en-US"/>
        </w:rPr>
        <w:t>.</w:t>
      </w:r>
      <w:r w:rsidR="0049314D" w:rsidRPr="0049314D">
        <w:rPr>
          <w:rFonts w:eastAsia="Arial Unicode MS"/>
          <w:lang w:eastAsia="en-US"/>
        </w:rPr>
        <w:t>23.200,00</w:t>
      </w:r>
      <w:r w:rsidR="0049314D">
        <w:rPr>
          <w:rFonts w:eastAsia="Arial Unicode MS"/>
          <w:lang w:eastAsia="en-US"/>
        </w:rPr>
        <w:t xml:space="preserve"> kn</w:t>
      </w:r>
    </w:p>
    <w:p w:rsidRDefault="008115BA" w:rsidP="00546008" w:rsidR="0049314D" w:rsidRPr="0049314D">
      <w:pPr>
        <w:tabs>
          <w:tab w:pos="567" w:val="left"/>
        </w:tabs>
        <w:spacing w:before="100"/>
        <w:jc w:val="both"/>
        <w:rPr>
          <w:rFonts w:eastAsia="Arial Unicode MS"/>
          <w:lang w:eastAsia="en-US"/>
        </w:rPr>
      </w:pPr>
      <w:r>
        <w:rPr>
          <w:rFonts w:eastAsia="Arial Unicode MS"/>
          <w:lang w:eastAsia="en-US"/>
        </w:rPr>
        <w:t xml:space="preserve">168. </w:t>
      </w:r>
      <w:r w:rsidR="0049314D" w:rsidRPr="0049314D">
        <w:rPr>
          <w:rFonts w:eastAsia="Arial Unicode MS"/>
          <w:lang w:eastAsia="en-US"/>
        </w:rPr>
        <w:t>Ružica Kundid OIB 62510013110</w:t>
      </w:r>
      <w:r>
        <w:rPr>
          <w:rFonts w:eastAsia="Arial Unicode MS"/>
          <w:lang w:eastAsia="en-US"/>
        </w:rPr>
        <w:t>…………………………………</w:t>
      </w:r>
      <w:r w:rsidR="00281331">
        <w:rPr>
          <w:rFonts w:eastAsia="Arial Unicode MS"/>
          <w:lang w:eastAsia="en-US"/>
        </w:rPr>
        <w:t>….</w:t>
      </w:r>
      <w:r>
        <w:rPr>
          <w:rFonts w:eastAsia="Arial Unicode MS"/>
          <w:lang w:eastAsia="en-US"/>
        </w:rPr>
        <w:t>…</w:t>
      </w:r>
      <w:r w:rsidR="00CA5A8D">
        <w:rPr>
          <w:rFonts w:eastAsia="Arial Unicode MS"/>
          <w:lang w:eastAsia="en-US"/>
        </w:rPr>
        <w:t>.</w:t>
      </w:r>
      <w:r>
        <w:rPr>
          <w:rFonts w:eastAsia="Arial Unicode MS"/>
          <w:lang w:eastAsia="en-US"/>
        </w:rPr>
        <w:t>….</w:t>
      </w:r>
      <w:r w:rsidR="0049314D" w:rsidRPr="0049314D">
        <w:rPr>
          <w:rFonts w:eastAsia="Arial Unicode MS"/>
          <w:lang w:eastAsia="en-US"/>
        </w:rPr>
        <w:t>28.200,00</w:t>
      </w:r>
      <w:r w:rsidR="0049314D">
        <w:rPr>
          <w:rFonts w:eastAsia="Arial Unicode MS"/>
          <w:lang w:eastAsia="en-US"/>
        </w:rPr>
        <w:t xml:space="preserve"> kn</w:t>
      </w:r>
    </w:p>
    <w:p w:rsidRDefault="008115BA" w:rsidP="00546008" w:rsidR="0049314D" w:rsidRPr="0049314D">
      <w:pPr>
        <w:tabs>
          <w:tab w:pos="567" w:val="left"/>
        </w:tabs>
        <w:spacing w:before="100"/>
        <w:jc w:val="both"/>
        <w:rPr>
          <w:rFonts w:eastAsia="Arial Unicode MS"/>
          <w:lang w:eastAsia="en-US"/>
        </w:rPr>
      </w:pPr>
      <w:r>
        <w:rPr>
          <w:rFonts w:eastAsia="Arial Unicode MS"/>
          <w:lang w:eastAsia="en-US"/>
        </w:rPr>
        <w:t xml:space="preserve">169. </w:t>
      </w:r>
      <w:r w:rsidR="0049314D" w:rsidRPr="0049314D">
        <w:rPr>
          <w:rFonts w:eastAsia="Arial Unicode MS"/>
          <w:lang w:eastAsia="en-US"/>
        </w:rPr>
        <w:t>Inga Krnjaić OIB 00968558935</w:t>
      </w:r>
      <w:r w:rsidR="0049314D" w:rsidRPr="0049314D">
        <w:rPr>
          <w:rFonts w:eastAsia="Arial Unicode MS"/>
          <w:lang w:eastAsia="en-US"/>
        </w:rPr>
        <w:tab/>
      </w:r>
      <w:r>
        <w:rPr>
          <w:rFonts w:eastAsia="Arial Unicode MS"/>
          <w:lang w:eastAsia="en-US"/>
        </w:rPr>
        <w:t>……………………</w:t>
      </w:r>
      <w:r w:rsidR="00281331">
        <w:rPr>
          <w:rFonts w:eastAsia="Arial Unicode MS"/>
          <w:lang w:eastAsia="en-US"/>
        </w:rPr>
        <w:t>………………………...</w:t>
      </w:r>
      <w:r w:rsidR="0049314D" w:rsidRPr="0049314D">
        <w:rPr>
          <w:rFonts w:eastAsia="Arial Unicode MS"/>
          <w:lang w:eastAsia="en-US"/>
        </w:rPr>
        <w:t>19.700,00</w:t>
      </w:r>
      <w:r w:rsidR="0049314D">
        <w:rPr>
          <w:rFonts w:eastAsia="Arial Unicode MS"/>
          <w:lang w:eastAsia="en-US"/>
        </w:rPr>
        <w:t xml:space="preserve"> kn</w:t>
      </w:r>
    </w:p>
    <w:p w:rsidRDefault="008115BA" w:rsidP="00546008" w:rsidR="0049314D" w:rsidRPr="0049314D">
      <w:pPr>
        <w:tabs>
          <w:tab w:pos="567" w:val="left"/>
        </w:tabs>
        <w:spacing w:before="100"/>
        <w:jc w:val="both"/>
        <w:rPr>
          <w:rFonts w:eastAsia="Arial Unicode MS"/>
          <w:lang w:eastAsia="en-US"/>
        </w:rPr>
      </w:pPr>
      <w:r>
        <w:rPr>
          <w:rFonts w:eastAsia="Arial Unicode MS"/>
          <w:lang w:eastAsia="en-US"/>
        </w:rPr>
        <w:t xml:space="preserve">170. </w:t>
      </w:r>
      <w:r w:rsidR="00281331">
        <w:rPr>
          <w:rFonts w:eastAsia="Arial Unicode MS"/>
          <w:lang w:eastAsia="en-US"/>
        </w:rPr>
        <w:t>Renata Kalčić</w:t>
      </w:r>
      <w:r>
        <w:rPr>
          <w:rFonts w:eastAsia="Arial Unicode MS"/>
          <w:lang w:eastAsia="en-US"/>
        </w:rPr>
        <w:t>, Rijeka, Brajšina 26,</w:t>
      </w:r>
      <w:r w:rsidR="0049314D" w:rsidRPr="0049314D">
        <w:rPr>
          <w:rFonts w:eastAsia="Arial Unicode MS"/>
          <w:lang w:eastAsia="en-US"/>
        </w:rPr>
        <w:t xml:space="preserve"> OIB 57885132100</w:t>
      </w:r>
      <w:r>
        <w:rPr>
          <w:rFonts w:eastAsia="Arial Unicode MS"/>
          <w:lang w:eastAsia="en-US"/>
        </w:rPr>
        <w:t>………</w:t>
      </w:r>
      <w:r w:rsidR="00281331">
        <w:rPr>
          <w:rFonts w:eastAsia="Arial Unicode MS"/>
          <w:lang w:eastAsia="en-US"/>
        </w:rPr>
        <w:t>…….</w:t>
      </w:r>
      <w:r>
        <w:rPr>
          <w:rFonts w:eastAsia="Arial Unicode MS"/>
          <w:lang w:eastAsia="en-US"/>
        </w:rPr>
        <w:t>…</w:t>
      </w:r>
      <w:r w:rsidR="00CA5A8D">
        <w:rPr>
          <w:rFonts w:eastAsia="Arial Unicode MS"/>
          <w:lang w:eastAsia="en-US"/>
        </w:rPr>
        <w:t>…</w:t>
      </w:r>
      <w:r>
        <w:rPr>
          <w:rFonts w:eastAsia="Arial Unicode MS"/>
          <w:lang w:eastAsia="en-US"/>
        </w:rPr>
        <w:t>….</w:t>
      </w:r>
      <w:r w:rsidR="0049314D" w:rsidRPr="0049314D">
        <w:rPr>
          <w:rFonts w:eastAsia="Arial Unicode MS"/>
          <w:lang w:eastAsia="en-US"/>
        </w:rPr>
        <w:t>10.053,15</w:t>
      </w:r>
      <w:r w:rsidR="0049314D">
        <w:rPr>
          <w:rFonts w:eastAsia="Arial Unicode MS"/>
          <w:lang w:eastAsia="en-US"/>
        </w:rPr>
        <w:t xml:space="preserve"> kn</w:t>
      </w:r>
    </w:p>
    <w:p w:rsidRDefault="008115BA" w:rsidP="00546008" w:rsidR="00281331">
      <w:pPr>
        <w:tabs>
          <w:tab w:pos="567" w:val="left"/>
        </w:tabs>
        <w:spacing w:before="100"/>
        <w:jc w:val="both"/>
        <w:rPr>
          <w:rFonts w:eastAsia="Arial Unicode MS"/>
          <w:lang w:eastAsia="en-US"/>
        </w:rPr>
      </w:pPr>
      <w:r>
        <w:rPr>
          <w:rFonts w:eastAsia="Arial Unicode MS"/>
          <w:lang w:eastAsia="en-US"/>
        </w:rPr>
        <w:t xml:space="preserve">171. </w:t>
      </w:r>
      <w:r w:rsidR="00281331">
        <w:rPr>
          <w:rFonts w:eastAsia="Arial Unicode MS"/>
          <w:lang w:eastAsia="en-US"/>
        </w:rPr>
        <w:t>Juraj Lešković</w:t>
      </w:r>
      <w:r>
        <w:rPr>
          <w:rFonts w:eastAsia="Arial Unicode MS"/>
          <w:lang w:eastAsia="en-US"/>
        </w:rPr>
        <w:t xml:space="preserve">, Donja </w:t>
      </w:r>
      <w:r w:rsidR="009C7D12">
        <w:rPr>
          <w:rFonts w:eastAsia="Arial Unicode MS"/>
          <w:lang w:eastAsia="en-US"/>
        </w:rPr>
        <w:t>S</w:t>
      </w:r>
      <w:r>
        <w:rPr>
          <w:rFonts w:eastAsia="Arial Unicode MS"/>
          <w:lang w:eastAsia="en-US"/>
        </w:rPr>
        <w:t>tubica, Matenc</w:t>
      </w:r>
      <w:r w:rsidR="00281331">
        <w:rPr>
          <w:rFonts w:eastAsia="Arial Unicode MS"/>
          <w:lang w:eastAsia="en-US"/>
        </w:rPr>
        <w:t>i 142</w:t>
      </w:r>
    </w:p>
    <w:p w:rsidRDefault="0049314D" w:rsidP="00281331" w:rsidR="0049314D">
      <w:pPr>
        <w:tabs>
          <w:tab w:pos="567" w:val="left"/>
        </w:tabs>
        <w:jc w:val="both"/>
        <w:rPr>
          <w:rFonts w:eastAsia="Arial Unicode MS"/>
          <w:lang w:eastAsia="en-US"/>
        </w:rPr>
      </w:pPr>
      <w:r w:rsidRPr="0049314D">
        <w:rPr>
          <w:rFonts w:eastAsia="Arial Unicode MS"/>
          <w:lang w:eastAsia="en-US"/>
        </w:rPr>
        <w:t>OIB 69602776663</w:t>
      </w:r>
      <w:r w:rsidR="008115BA">
        <w:rPr>
          <w:rFonts w:eastAsia="Arial Unicode MS"/>
          <w:lang w:eastAsia="en-US"/>
        </w:rPr>
        <w:t>…</w:t>
      </w:r>
      <w:r w:rsidR="00281331">
        <w:rPr>
          <w:rFonts w:eastAsia="Arial Unicode MS"/>
          <w:lang w:eastAsia="en-US"/>
        </w:rPr>
        <w:t>....................................................................</w:t>
      </w:r>
      <w:r w:rsidR="00175484">
        <w:rPr>
          <w:rFonts w:eastAsia="Arial Unicode MS"/>
          <w:lang w:eastAsia="en-US"/>
        </w:rPr>
        <w:t>........</w:t>
      </w:r>
      <w:r w:rsidR="00281331">
        <w:rPr>
          <w:rFonts w:eastAsia="Arial Unicode MS"/>
          <w:lang w:eastAsia="en-US"/>
        </w:rPr>
        <w:t>...............</w:t>
      </w:r>
      <w:r w:rsidR="008115BA">
        <w:rPr>
          <w:rFonts w:eastAsia="Arial Unicode MS"/>
          <w:lang w:eastAsia="en-US"/>
        </w:rPr>
        <w:t>..</w:t>
      </w:r>
      <w:r w:rsidRPr="0049314D">
        <w:rPr>
          <w:rFonts w:eastAsia="Arial Unicode MS"/>
          <w:lang w:eastAsia="en-US"/>
        </w:rPr>
        <w:t>192.000,00</w:t>
      </w:r>
      <w:r>
        <w:rPr>
          <w:rFonts w:eastAsia="Arial Unicode MS"/>
          <w:lang w:eastAsia="en-US"/>
        </w:rPr>
        <w:t xml:space="preserve"> kn</w:t>
      </w:r>
      <w:r w:rsidR="00456E7C">
        <w:rPr>
          <w:rFonts w:eastAsia="Arial Unicode MS"/>
          <w:lang w:eastAsia="en-US"/>
        </w:rPr>
        <w:t>.</w:t>
      </w:r>
    </w:p>
    <w:p w:rsidRDefault="00CB5EA3" w:rsidP="00456E7C" w:rsidR="00CB5EA3">
      <w:pPr>
        <w:spacing w:after="200"/>
        <w:ind w:firstLine="851"/>
        <w:jc w:val="both"/>
        <w:rPr>
          <w:rFonts w:eastAsia="Arial Unicode MS"/>
          <w:lang w:eastAsia="en-US"/>
        </w:rPr>
      </w:pPr>
    </w:p>
    <w:p w:rsidRDefault="00061EDD" w:rsidP="00CB5EA3" w:rsidR="00061EDD">
      <w:pPr>
        <w:spacing w:after="200"/>
        <w:ind w:firstLine="709"/>
        <w:jc w:val="both"/>
        <w:rPr>
          <w:rFonts w:eastAsia="Arial Unicode MS"/>
          <w:lang w:eastAsia="en-US"/>
        </w:rPr>
      </w:pPr>
      <w:r>
        <w:rPr>
          <w:rFonts w:eastAsia="Arial Unicode MS"/>
          <w:lang w:eastAsia="en-US"/>
        </w:rPr>
        <w:t xml:space="preserve">III. </w:t>
      </w:r>
      <w:r w:rsidRPr="00CB5EA3">
        <w:rPr>
          <w:rFonts w:eastAsia="Calibri"/>
          <w:lang w:eastAsia="en-US"/>
        </w:rPr>
        <w:t>Upućuju se stečajni vjerovnici I. višeg isplatnog reda čije su tražbine osporene i to:</w:t>
      </w:r>
    </w:p>
    <w:p w:rsidRDefault="00061EDD" w:rsidP="00CB5EA3" w:rsidR="00061EDD">
      <w:pPr>
        <w:tabs>
          <w:tab w:pos="567" w:val="left"/>
        </w:tabs>
        <w:spacing w:before="100"/>
        <w:jc w:val="both"/>
        <w:rPr>
          <w:rFonts w:eastAsia="Arial Unicode MS"/>
          <w:lang w:eastAsia="en-US"/>
        </w:rPr>
      </w:pPr>
      <w:r>
        <w:rPr>
          <w:rFonts w:eastAsia="Arial Unicode MS"/>
          <w:lang w:eastAsia="en-US"/>
        </w:rPr>
        <w:t xml:space="preserve">  </w:t>
      </w:r>
      <w:r w:rsidR="00CB5EA3">
        <w:rPr>
          <w:rFonts w:eastAsia="Arial Unicode MS"/>
          <w:lang w:eastAsia="en-US"/>
        </w:rPr>
        <w:t xml:space="preserve"> </w:t>
      </w:r>
      <w:r>
        <w:rPr>
          <w:rFonts w:eastAsia="Arial Unicode MS"/>
          <w:lang w:eastAsia="en-US"/>
        </w:rPr>
        <w:t>1. Joško Pavlov</w:t>
      </w:r>
      <w:r w:rsidRPr="00546008">
        <w:rPr>
          <w:rFonts w:eastAsia="Arial Unicode MS"/>
          <w:lang w:eastAsia="en-US"/>
        </w:rPr>
        <w:t>, Kaštel Gomilic</w:t>
      </w:r>
      <w:r w:rsidR="00CB5EA3">
        <w:rPr>
          <w:rFonts w:eastAsia="Arial Unicode MS"/>
          <w:lang w:eastAsia="en-US"/>
        </w:rPr>
        <w:t xml:space="preserve">a, Obala kralja Tomislava 1, </w:t>
      </w:r>
      <w:r w:rsidRPr="0049314D">
        <w:rPr>
          <w:rFonts w:eastAsia="Arial Unicode MS"/>
          <w:lang w:eastAsia="en-US"/>
        </w:rPr>
        <w:t>OIB 35141086138</w:t>
      </w:r>
      <w:r w:rsidR="00CB5EA3">
        <w:rPr>
          <w:rFonts w:eastAsia="Arial Unicode MS"/>
          <w:lang w:eastAsia="en-US"/>
        </w:rPr>
        <w:t>,</w:t>
      </w:r>
      <w:r w:rsidR="00E843C8" w:rsidRPr="00E843C8">
        <w:rPr>
          <w:rFonts w:eastAsia="Calibri"/>
          <w:lang w:eastAsia="en-US"/>
        </w:rPr>
        <w:t xml:space="preserve"> </w:t>
      </w:r>
      <w:r w:rsidR="00E843C8">
        <w:rPr>
          <w:rFonts w:eastAsia="Calibri"/>
          <w:lang w:eastAsia="en-US"/>
        </w:rPr>
        <w:t xml:space="preserve">za osporenu tražbinu </w:t>
      </w:r>
      <w:r w:rsidR="00CB5EA3">
        <w:rPr>
          <w:rFonts w:eastAsia="Calibri"/>
          <w:lang w:eastAsia="en-US"/>
        </w:rPr>
        <w:t>u</w:t>
      </w:r>
      <w:r w:rsidR="00E843C8">
        <w:rPr>
          <w:rFonts w:eastAsia="Calibri"/>
          <w:lang w:eastAsia="en-US"/>
        </w:rPr>
        <w:t xml:space="preserve"> iznosu od</w:t>
      </w:r>
      <w:r w:rsidR="00E843C8" w:rsidRPr="0049314D">
        <w:rPr>
          <w:rFonts w:eastAsia="Arial Unicode MS"/>
          <w:lang w:eastAsia="en-US"/>
        </w:rPr>
        <w:t xml:space="preserve"> </w:t>
      </w:r>
      <w:r w:rsidRPr="0049314D">
        <w:rPr>
          <w:rFonts w:eastAsia="Arial Unicode MS"/>
          <w:lang w:eastAsia="en-US"/>
        </w:rPr>
        <w:t>197.500,00</w:t>
      </w:r>
      <w:r>
        <w:rPr>
          <w:rFonts w:eastAsia="Arial Unicode MS"/>
          <w:lang w:eastAsia="en-US"/>
        </w:rPr>
        <w:t xml:space="preserve"> kn</w:t>
      </w:r>
      <w:r w:rsidR="00CB5EA3">
        <w:rPr>
          <w:rFonts w:eastAsia="Arial Unicode MS"/>
          <w:lang w:eastAsia="en-US"/>
        </w:rPr>
        <w:t>,</w:t>
      </w:r>
    </w:p>
    <w:p w:rsidRDefault="00061EDD" w:rsidP="00CB5EA3" w:rsidR="00061EDD" w:rsidRPr="0049314D">
      <w:pPr>
        <w:tabs>
          <w:tab w:pos="567" w:val="left"/>
        </w:tabs>
        <w:spacing w:before="100"/>
        <w:jc w:val="both"/>
        <w:rPr>
          <w:rFonts w:eastAsia="Arial Unicode MS"/>
          <w:lang w:eastAsia="en-US"/>
        </w:rPr>
      </w:pPr>
      <w:r>
        <w:rPr>
          <w:rFonts w:eastAsia="Arial Unicode MS"/>
          <w:lang w:eastAsia="en-US"/>
        </w:rPr>
        <w:t xml:space="preserve">  </w:t>
      </w:r>
      <w:r w:rsidR="00CB5EA3">
        <w:rPr>
          <w:rFonts w:eastAsia="Arial Unicode MS"/>
          <w:lang w:eastAsia="en-US"/>
        </w:rPr>
        <w:t xml:space="preserve"> </w:t>
      </w:r>
      <w:r>
        <w:rPr>
          <w:rFonts w:eastAsia="Arial Unicode MS"/>
          <w:lang w:eastAsia="en-US"/>
        </w:rPr>
        <w:t xml:space="preserve">2. Tina Trajković, </w:t>
      </w:r>
      <w:r w:rsidRPr="0049314D">
        <w:rPr>
          <w:rFonts w:eastAsia="Arial Unicode MS"/>
          <w:lang w:eastAsia="en-US"/>
        </w:rPr>
        <w:t>Split, Doverska 11, OIB 6</w:t>
      </w:r>
      <w:r>
        <w:rPr>
          <w:rFonts w:eastAsia="Arial Unicode MS"/>
          <w:lang w:eastAsia="en-US"/>
        </w:rPr>
        <w:t>5331410683</w:t>
      </w:r>
      <w:r w:rsidR="00E843C8" w:rsidRPr="00E843C8">
        <w:rPr>
          <w:rFonts w:eastAsia="Calibri"/>
          <w:lang w:eastAsia="en-US"/>
        </w:rPr>
        <w:t xml:space="preserve"> </w:t>
      </w:r>
      <w:r w:rsidR="00E843C8">
        <w:rPr>
          <w:rFonts w:eastAsia="Calibri"/>
          <w:lang w:eastAsia="en-US"/>
        </w:rPr>
        <w:t xml:space="preserve">za osporenu tražbinu </w:t>
      </w:r>
      <w:r w:rsidR="00CB5EA3">
        <w:rPr>
          <w:rFonts w:eastAsia="Calibri"/>
          <w:lang w:eastAsia="en-US"/>
        </w:rPr>
        <w:t>u</w:t>
      </w:r>
      <w:r w:rsidR="00E843C8">
        <w:rPr>
          <w:rFonts w:eastAsia="Calibri"/>
          <w:lang w:eastAsia="en-US"/>
        </w:rPr>
        <w:t xml:space="preserve"> iznosu od</w:t>
      </w:r>
      <w:r w:rsidR="00E843C8" w:rsidRPr="0049314D">
        <w:rPr>
          <w:rFonts w:eastAsia="Arial Unicode MS"/>
          <w:lang w:eastAsia="en-US"/>
        </w:rPr>
        <w:t xml:space="preserve"> </w:t>
      </w:r>
      <w:r w:rsidRPr="0049314D">
        <w:rPr>
          <w:rFonts w:eastAsia="Arial Unicode MS"/>
          <w:lang w:eastAsia="en-US"/>
        </w:rPr>
        <w:t>193.000,00</w:t>
      </w:r>
      <w:r>
        <w:rPr>
          <w:rFonts w:eastAsia="Arial Unicode MS"/>
          <w:lang w:eastAsia="en-US"/>
        </w:rPr>
        <w:t xml:space="preserve"> kn</w:t>
      </w:r>
      <w:r w:rsidR="00CB5EA3">
        <w:rPr>
          <w:rFonts w:eastAsia="Arial Unicode MS"/>
          <w:lang w:eastAsia="en-US"/>
        </w:rPr>
        <w:t>,</w:t>
      </w:r>
    </w:p>
    <w:p w:rsidRDefault="00CB5EA3" w:rsidP="00CB5EA3" w:rsidR="00061EDD" w:rsidRPr="0049314D">
      <w:pPr>
        <w:tabs>
          <w:tab w:pos="567" w:val="left"/>
        </w:tabs>
        <w:spacing w:before="100"/>
        <w:jc w:val="both"/>
        <w:rPr>
          <w:rFonts w:eastAsia="Arial Unicode MS"/>
          <w:lang w:eastAsia="en-US"/>
        </w:rPr>
      </w:pPr>
      <w:r>
        <w:rPr>
          <w:rFonts w:eastAsia="Arial Unicode MS"/>
          <w:lang w:eastAsia="en-US"/>
        </w:rPr>
        <w:t xml:space="preserve">  </w:t>
      </w:r>
      <w:r w:rsidR="00061EDD" w:rsidRPr="0049314D">
        <w:rPr>
          <w:rFonts w:eastAsia="Arial Unicode MS"/>
          <w:lang w:eastAsia="en-US"/>
        </w:rPr>
        <w:t>3.</w:t>
      </w:r>
      <w:r w:rsidR="00061EDD">
        <w:rPr>
          <w:rFonts w:eastAsia="Arial Unicode MS"/>
          <w:lang w:eastAsia="en-US"/>
        </w:rPr>
        <w:t>Nada Dujmić,</w:t>
      </w:r>
      <w:r w:rsidR="00061EDD" w:rsidRPr="0049314D">
        <w:rPr>
          <w:rFonts w:eastAsia="Arial Unicode MS"/>
          <w:lang w:eastAsia="en-US"/>
        </w:rPr>
        <w:t xml:space="preserve"> udova Zvonka, Žrnovnica, Aljinovićeva</w:t>
      </w:r>
      <w:r>
        <w:rPr>
          <w:rFonts w:eastAsia="Arial Unicode MS"/>
          <w:lang w:eastAsia="en-US"/>
        </w:rPr>
        <w:t xml:space="preserve"> 95,  </w:t>
      </w:r>
      <w:r w:rsidR="00061EDD" w:rsidRPr="0049314D">
        <w:rPr>
          <w:rFonts w:eastAsia="Arial Unicode MS"/>
          <w:lang w:eastAsia="en-US"/>
        </w:rPr>
        <w:t>OIB 98309510309</w:t>
      </w:r>
      <w:r w:rsidR="00E843C8" w:rsidRPr="00E843C8">
        <w:rPr>
          <w:rFonts w:eastAsia="Calibri"/>
          <w:lang w:eastAsia="en-US"/>
        </w:rPr>
        <w:t xml:space="preserve"> </w:t>
      </w:r>
      <w:r w:rsidR="00E843C8">
        <w:rPr>
          <w:rFonts w:eastAsia="Calibri"/>
          <w:lang w:eastAsia="en-US"/>
        </w:rPr>
        <w:t xml:space="preserve">za osporenu tražbinu </w:t>
      </w:r>
      <w:r>
        <w:rPr>
          <w:rFonts w:eastAsia="Calibri"/>
          <w:lang w:eastAsia="en-US"/>
        </w:rPr>
        <w:t>u</w:t>
      </w:r>
      <w:r w:rsidR="00E843C8">
        <w:rPr>
          <w:rFonts w:eastAsia="Calibri"/>
          <w:lang w:eastAsia="en-US"/>
        </w:rPr>
        <w:t xml:space="preserve"> iznosu od</w:t>
      </w:r>
      <w:r w:rsidR="00E843C8" w:rsidRPr="0049314D">
        <w:rPr>
          <w:rFonts w:eastAsia="Arial Unicode MS"/>
          <w:lang w:eastAsia="en-US"/>
        </w:rPr>
        <w:t xml:space="preserve"> </w:t>
      </w:r>
      <w:r w:rsidR="00061EDD" w:rsidRPr="0049314D">
        <w:rPr>
          <w:rFonts w:eastAsia="Arial Unicode MS"/>
          <w:lang w:eastAsia="en-US"/>
        </w:rPr>
        <w:t>197.000,00</w:t>
      </w:r>
      <w:r w:rsidR="00061EDD">
        <w:rPr>
          <w:rFonts w:eastAsia="Arial Unicode MS"/>
          <w:lang w:eastAsia="en-US"/>
        </w:rPr>
        <w:t xml:space="preserve"> kn</w:t>
      </w:r>
      <w:r>
        <w:rPr>
          <w:rFonts w:eastAsia="Arial Unicode MS"/>
          <w:lang w:eastAsia="en-US"/>
        </w:rPr>
        <w:t>,</w:t>
      </w:r>
    </w:p>
    <w:p w:rsidRDefault="00CB5EA3" w:rsidP="00061EDD" w:rsidR="00061EDD">
      <w:pPr>
        <w:tabs>
          <w:tab w:pos="567" w:val="left"/>
        </w:tabs>
        <w:spacing w:before="100"/>
        <w:jc w:val="both"/>
        <w:rPr>
          <w:rFonts w:eastAsia="Arial Unicode MS"/>
          <w:lang w:eastAsia="en-US"/>
        </w:rPr>
      </w:pPr>
      <w:r>
        <w:rPr>
          <w:rFonts w:eastAsia="Arial Unicode MS"/>
          <w:lang w:eastAsia="en-US"/>
        </w:rPr>
        <w:t xml:space="preserve">  </w:t>
      </w:r>
      <w:r w:rsidR="00061EDD" w:rsidRPr="0049314D">
        <w:rPr>
          <w:rFonts w:eastAsia="Arial Unicode MS"/>
          <w:lang w:eastAsia="en-US"/>
        </w:rPr>
        <w:t>4.Baković Marko</w:t>
      </w:r>
      <w:r>
        <w:rPr>
          <w:rFonts w:eastAsia="Arial Unicode MS"/>
          <w:lang w:eastAsia="en-US"/>
        </w:rPr>
        <w:t>,</w:t>
      </w:r>
      <w:r w:rsidR="00061EDD" w:rsidRPr="0049314D">
        <w:rPr>
          <w:rFonts w:eastAsia="Arial Unicode MS"/>
          <w:lang w:eastAsia="en-US"/>
        </w:rPr>
        <w:t xml:space="preserve"> OIB 05569494546</w:t>
      </w:r>
      <w:r>
        <w:rPr>
          <w:rFonts w:eastAsia="Arial Unicode MS"/>
          <w:lang w:eastAsia="en-US"/>
        </w:rPr>
        <w:t>,</w:t>
      </w:r>
      <w:r w:rsidR="00E843C8" w:rsidRPr="00E843C8">
        <w:rPr>
          <w:rFonts w:eastAsia="Calibri"/>
          <w:lang w:eastAsia="en-US"/>
        </w:rPr>
        <w:t xml:space="preserve"> </w:t>
      </w:r>
      <w:r w:rsidR="00E843C8">
        <w:rPr>
          <w:rFonts w:eastAsia="Calibri"/>
          <w:lang w:eastAsia="en-US"/>
        </w:rPr>
        <w:t>za osporenu tražbinu</w:t>
      </w:r>
      <w:r>
        <w:rPr>
          <w:rFonts w:eastAsia="Calibri"/>
          <w:lang w:eastAsia="en-US"/>
        </w:rPr>
        <w:t xml:space="preserve"> u</w:t>
      </w:r>
      <w:r w:rsidR="00E843C8">
        <w:rPr>
          <w:rFonts w:eastAsia="Calibri"/>
          <w:lang w:eastAsia="en-US"/>
        </w:rPr>
        <w:t xml:space="preserve">  iznosu od</w:t>
      </w:r>
      <w:r w:rsidR="00E843C8" w:rsidRPr="0049314D">
        <w:rPr>
          <w:rFonts w:eastAsia="Arial Unicode MS"/>
          <w:lang w:eastAsia="en-US"/>
        </w:rPr>
        <w:t xml:space="preserve"> </w:t>
      </w:r>
      <w:r w:rsidR="00061EDD" w:rsidRPr="0049314D">
        <w:rPr>
          <w:rFonts w:eastAsia="Arial Unicode MS"/>
          <w:lang w:eastAsia="en-US"/>
        </w:rPr>
        <w:t>3.200,00</w:t>
      </w:r>
      <w:r w:rsidR="00061EDD">
        <w:rPr>
          <w:rFonts w:eastAsia="Arial Unicode MS"/>
          <w:lang w:eastAsia="en-US"/>
        </w:rPr>
        <w:t xml:space="preserve"> kn</w:t>
      </w:r>
      <w:r>
        <w:rPr>
          <w:rFonts w:eastAsia="Arial Unicode MS"/>
          <w:lang w:eastAsia="en-US"/>
        </w:rPr>
        <w:t>,</w:t>
      </w:r>
    </w:p>
    <w:p w:rsidRDefault="00061EDD" w:rsidP="00061EDD" w:rsidR="00061EDD">
      <w:pPr>
        <w:tabs>
          <w:tab w:pos="567" w:val="left"/>
        </w:tabs>
        <w:spacing w:before="100"/>
        <w:jc w:val="both"/>
        <w:rPr>
          <w:rFonts w:eastAsia="Arial Unicode MS"/>
          <w:lang w:eastAsia="en-US"/>
        </w:rPr>
      </w:pPr>
      <w:r>
        <w:rPr>
          <w:rFonts w:eastAsia="Arial Unicode MS"/>
          <w:lang w:eastAsia="en-US"/>
        </w:rPr>
        <w:t xml:space="preserve">  5. </w:t>
      </w:r>
      <w:r w:rsidRPr="0049314D">
        <w:rPr>
          <w:rFonts w:eastAsia="Arial Unicode MS"/>
          <w:lang w:eastAsia="en-US"/>
        </w:rPr>
        <w:t>Baković Nada</w:t>
      </w:r>
      <w:r w:rsidR="00CB5EA3">
        <w:rPr>
          <w:rFonts w:eastAsia="Arial Unicode MS"/>
          <w:lang w:eastAsia="en-US"/>
        </w:rPr>
        <w:t>,</w:t>
      </w:r>
      <w:r w:rsidRPr="0049314D">
        <w:rPr>
          <w:rFonts w:eastAsia="Arial Unicode MS"/>
          <w:lang w:eastAsia="en-US"/>
        </w:rPr>
        <w:t xml:space="preserve"> OIB 16994220173</w:t>
      </w:r>
      <w:r w:rsidR="00CB5EA3">
        <w:rPr>
          <w:rFonts w:eastAsia="Arial Unicode MS"/>
          <w:lang w:eastAsia="en-US"/>
        </w:rPr>
        <w:t>,</w:t>
      </w:r>
      <w:r w:rsidR="00E843C8" w:rsidRPr="00E843C8">
        <w:rPr>
          <w:rFonts w:eastAsia="Calibri"/>
          <w:lang w:eastAsia="en-US"/>
        </w:rPr>
        <w:t xml:space="preserve"> </w:t>
      </w:r>
      <w:r w:rsidR="00E843C8">
        <w:rPr>
          <w:rFonts w:eastAsia="Calibri"/>
          <w:lang w:eastAsia="en-US"/>
        </w:rPr>
        <w:t xml:space="preserve">za osporenu tražbinu </w:t>
      </w:r>
      <w:r w:rsidR="00CB5EA3">
        <w:rPr>
          <w:rFonts w:eastAsia="Calibri"/>
          <w:lang w:eastAsia="en-US"/>
        </w:rPr>
        <w:t>u</w:t>
      </w:r>
      <w:r w:rsidR="00E843C8">
        <w:rPr>
          <w:rFonts w:eastAsia="Calibri"/>
          <w:lang w:eastAsia="en-US"/>
        </w:rPr>
        <w:t xml:space="preserve"> iznosu od</w:t>
      </w:r>
      <w:r w:rsidR="00E843C8" w:rsidRPr="0049314D">
        <w:rPr>
          <w:rFonts w:eastAsia="Arial Unicode MS"/>
          <w:lang w:eastAsia="en-US"/>
        </w:rPr>
        <w:t xml:space="preserve"> </w:t>
      </w:r>
      <w:r w:rsidRPr="0049314D">
        <w:rPr>
          <w:rFonts w:eastAsia="Arial Unicode MS"/>
          <w:lang w:eastAsia="en-US"/>
        </w:rPr>
        <w:t>3.200,00</w:t>
      </w:r>
      <w:r>
        <w:rPr>
          <w:rFonts w:eastAsia="Arial Unicode MS"/>
          <w:lang w:eastAsia="en-US"/>
        </w:rPr>
        <w:t xml:space="preserve"> kn</w:t>
      </w:r>
      <w:r w:rsidR="00CB5EA3">
        <w:rPr>
          <w:rFonts w:eastAsia="Arial Unicode MS"/>
          <w:lang w:eastAsia="en-US"/>
        </w:rPr>
        <w:t>,</w:t>
      </w:r>
    </w:p>
    <w:p w:rsidRDefault="00061EDD" w:rsidP="00061EDD" w:rsidR="00061EDD" w:rsidRPr="0049314D">
      <w:pPr>
        <w:tabs>
          <w:tab w:pos="567" w:val="left"/>
        </w:tabs>
        <w:spacing w:before="100"/>
        <w:jc w:val="both"/>
        <w:rPr>
          <w:rFonts w:eastAsia="Arial Unicode MS"/>
          <w:lang w:eastAsia="en-US"/>
        </w:rPr>
      </w:pPr>
      <w:r>
        <w:rPr>
          <w:rFonts w:eastAsia="Arial Unicode MS"/>
          <w:lang w:eastAsia="en-US"/>
        </w:rPr>
        <w:t xml:space="preserve">  6. </w:t>
      </w:r>
      <w:r w:rsidRPr="0049314D">
        <w:rPr>
          <w:rFonts w:eastAsia="Arial Unicode MS"/>
          <w:lang w:eastAsia="en-US"/>
        </w:rPr>
        <w:t>Banovac Srđanka</w:t>
      </w:r>
      <w:r w:rsidR="00CB5EA3">
        <w:rPr>
          <w:rFonts w:eastAsia="Arial Unicode MS"/>
          <w:lang w:eastAsia="en-US"/>
        </w:rPr>
        <w:t>,</w:t>
      </w:r>
      <w:r w:rsidRPr="0049314D">
        <w:rPr>
          <w:rFonts w:eastAsia="Arial Unicode MS"/>
          <w:lang w:eastAsia="en-US"/>
        </w:rPr>
        <w:t xml:space="preserve"> OIB 50974371502</w:t>
      </w:r>
      <w:r w:rsidR="00CB5EA3">
        <w:rPr>
          <w:rFonts w:eastAsia="Arial Unicode MS"/>
          <w:lang w:eastAsia="en-US"/>
        </w:rPr>
        <w:t>,</w:t>
      </w:r>
      <w:r w:rsidR="00E843C8" w:rsidRPr="00E843C8">
        <w:rPr>
          <w:rFonts w:eastAsia="Calibri"/>
          <w:lang w:eastAsia="en-US"/>
        </w:rPr>
        <w:t xml:space="preserve"> </w:t>
      </w:r>
      <w:r w:rsidR="00E843C8">
        <w:rPr>
          <w:rFonts w:eastAsia="Calibri"/>
          <w:lang w:eastAsia="en-US"/>
        </w:rPr>
        <w:t xml:space="preserve">za osporenu tražbinu </w:t>
      </w:r>
      <w:r w:rsidR="00CB5EA3">
        <w:rPr>
          <w:rFonts w:eastAsia="Calibri"/>
          <w:lang w:eastAsia="en-US"/>
        </w:rPr>
        <w:t>u</w:t>
      </w:r>
      <w:r w:rsidR="00E843C8">
        <w:rPr>
          <w:rFonts w:eastAsia="Calibri"/>
          <w:lang w:eastAsia="en-US"/>
        </w:rPr>
        <w:t xml:space="preserve"> iznosu od</w:t>
      </w:r>
      <w:r w:rsidR="00E843C8" w:rsidRPr="0049314D">
        <w:rPr>
          <w:rFonts w:eastAsia="Arial Unicode MS"/>
          <w:lang w:eastAsia="en-US"/>
        </w:rPr>
        <w:t xml:space="preserve"> </w:t>
      </w:r>
      <w:r w:rsidRPr="0049314D">
        <w:rPr>
          <w:rFonts w:eastAsia="Arial Unicode MS"/>
          <w:lang w:eastAsia="en-US"/>
        </w:rPr>
        <w:t>3.200,00</w:t>
      </w:r>
      <w:r>
        <w:rPr>
          <w:rFonts w:eastAsia="Arial Unicode MS"/>
          <w:lang w:eastAsia="en-US"/>
        </w:rPr>
        <w:t xml:space="preserve"> kn</w:t>
      </w:r>
      <w:r w:rsidR="00CB5EA3">
        <w:rPr>
          <w:rFonts w:eastAsia="Arial Unicode MS"/>
          <w:lang w:eastAsia="en-US"/>
        </w:rPr>
        <w:t>,</w:t>
      </w:r>
    </w:p>
    <w:p w:rsidRDefault="00061EDD" w:rsidP="00061EDD" w:rsidR="00061EDD" w:rsidRPr="0049314D">
      <w:pPr>
        <w:tabs>
          <w:tab w:pos="567" w:val="left"/>
        </w:tabs>
        <w:spacing w:before="100"/>
        <w:jc w:val="both"/>
        <w:rPr>
          <w:rFonts w:eastAsia="Arial Unicode MS"/>
          <w:lang w:eastAsia="en-US"/>
        </w:rPr>
      </w:pPr>
      <w:r>
        <w:rPr>
          <w:rFonts w:eastAsia="Arial Unicode MS"/>
          <w:lang w:eastAsia="en-US"/>
        </w:rPr>
        <w:t xml:space="preserve">  7. </w:t>
      </w:r>
      <w:r w:rsidRPr="0049314D">
        <w:rPr>
          <w:rFonts w:eastAsia="Arial Unicode MS"/>
          <w:lang w:eastAsia="en-US"/>
        </w:rPr>
        <w:t>Blažević Hrvoje</w:t>
      </w:r>
      <w:r w:rsidR="00CB5EA3">
        <w:rPr>
          <w:rFonts w:eastAsia="Arial Unicode MS"/>
          <w:lang w:eastAsia="en-US"/>
        </w:rPr>
        <w:t>,</w:t>
      </w:r>
      <w:r w:rsidRPr="0049314D">
        <w:rPr>
          <w:rFonts w:eastAsia="Arial Unicode MS"/>
          <w:lang w:eastAsia="en-US"/>
        </w:rPr>
        <w:t xml:space="preserve"> OIB 12287964630</w:t>
      </w:r>
      <w:r w:rsidR="00CB5EA3">
        <w:rPr>
          <w:rFonts w:eastAsia="Arial Unicode MS"/>
          <w:lang w:eastAsia="en-US"/>
        </w:rPr>
        <w:t>,</w:t>
      </w:r>
      <w:r w:rsidR="00E843C8" w:rsidRPr="00E843C8">
        <w:rPr>
          <w:rFonts w:eastAsia="Calibri"/>
          <w:lang w:eastAsia="en-US"/>
        </w:rPr>
        <w:t xml:space="preserve"> </w:t>
      </w:r>
      <w:r w:rsidR="00E843C8">
        <w:rPr>
          <w:rFonts w:eastAsia="Calibri"/>
          <w:lang w:eastAsia="en-US"/>
        </w:rPr>
        <w:t xml:space="preserve">za osporenu tražbinu </w:t>
      </w:r>
      <w:r w:rsidR="00CB5EA3">
        <w:rPr>
          <w:rFonts w:eastAsia="Calibri"/>
          <w:lang w:eastAsia="en-US"/>
        </w:rPr>
        <w:t>u</w:t>
      </w:r>
      <w:r w:rsidR="00E843C8">
        <w:rPr>
          <w:rFonts w:eastAsia="Calibri"/>
          <w:lang w:eastAsia="en-US"/>
        </w:rPr>
        <w:t xml:space="preserve"> iznosu od</w:t>
      </w:r>
      <w:r w:rsidR="00E843C8" w:rsidRPr="0049314D">
        <w:rPr>
          <w:rFonts w:eastAsia="Arial Unicode MS"/>
          <w:lang w:eastAsia="en-US"/>
        </w:rPr>
        <w:t xml:space="preserve"> </w:t>
      </w:r>
      <w:r w:rsidRPr="0049314D">
        <w:rPr>
          <w:rFonts w:eastAsia="Arial Unicode MS"/>
          <w:lang w:eastAsia="en-US"/>
        </w:rPr>
        <w:t>3.200,00</w:t>
      </w:r>
      <w:r>
        <w:rPr>
          <w:rFonts w:eastAsia="Arial Unicode MS"/>
          <w:lang w:eastAsia="en-US"/>
        </w:rPr>
        <w:t xml:space="preserve"> kn</w:t>
      </w:r>
      <w:r w:rsidR="00CB5EA3">
        <w:rPr>
          <w:rFonts w:eastAsia="Arial Unicode MS"/>
          <w:lang w:eastAsia="en-US"/>
        </w:rPr>
        <w:t>,</w:t>
      </w:r>
    </w:p>
    <w:p w:rsidRDefault="00061EDD" w:rsidP="00061EDD" w:rsidR="00061EDD" w:rsidRPr="0049314D">
      <w:pPr>
        <w:tabs>
          <w:tab w:pos="567" w:val="left"/>
        </w:tabs>
        <w:spacing w:before="100"/>
        <w:jc w:val="both"/>
        <w:rPr>
          <w:rFonts w:eastAsia="Arial Unicode MS"/>
          <w:lang w:eastAsia="en-US"/>
        </w:rPr>
      </w:pPr>
      <w:r>
        <w:rPr>
          <w:rFonts w:eastAsia="Arial Unicode MS"/>
          <w:lang w:eastAsia="en-US"/>
        </w:rPr>
        <w:t xml:space="preserve">  8. </w:t>
      </w:r>
      <w:r w:rsidRPr="0049314D">
        <w:rPr>
          <w:rFonts w:eastAsia="Arial Unicode MS"/>
          <w:lang w:eastAsia="en-US"/>
        </w:rPr>
        <w:t>Bojčić Damir</w:t>
      </w:r>
      <w:r w:rsidR="00CB5EA3">
        <w:rPr>
          <w:rFonts w:eastAsia="Arial Unicode MS"/>
          <w:lang w:eastAsia="en-US"/>
        </w:rPr>
        <w:t>,</w:t>
      </w:r>
      <w:r w:rsidRPr="0049314D">
        <w:rPr>
          <w:rFonts w:eastAsia="Arial Unicode MS"/>
          <w:lang w:eastAsia="en-US"/>
        </w:rPr>
        <w:t xml:space="preserve"> OIB 41258960204</w:t>
      </w:r>
      <w:r w:rsidR="00CB5EA3">
        <w:rPr>
          <w:rFonts w:eastAsia="Arial Unicode MS"/>
          <w:lang w:eastAsia="en-US"/>
        </w:rPr>
        <w:t>,</w:t>
      </w:r>
      <w:r w:rsidR="00E843C8" w:rsidRPr="00E843C8">
        <w:rPr>
          <w:rFonts w:eastAsia="Calibri"/>
          <w:lang w:eastAsia="en-US"/>
        </w:rPr>
        <w:t xml:space="preserve"> </w:t>
      </w:r>
      <w:r w:rsidR="00E843C8">
        <w:rPr>
          <w:rFonts w:eastAsia="Calibri"/>
          <w:lang w:eastAsia="en-US"/>
        </w:rPr>
        <w:t xml:space="preserve">za osporenu tražbinu </w:t>
      </w:r>
      <w:r w:rsidR="00CB5EA3">
        <w:rPr>
          <w:rFonts w:eastAsia="Calibri"/>
          <w:lang w:eastAsia="en-US"/>
        </w:rPr>
        <w:t>u</w:t>
      </w:r>
      <w:r w:rsidR="00E843C8">
        <w:rPr>
          <w:rFonts w:eastAsia="Calibri"/>
          <w:lang w:eastAsia="en-US"/>
        </w:rPr>
        <w:t xml:space="preserve"> iznosu od</w:t>
      </w:r>
      <w:r w:rsidR="00E843C8" w:rsidRPr="0049314D">
        <w:rPr>
          <w:rFonts w:eastAsia="Arial Unicode MS"/>
          <w:lang w:eastAsia="en-US"/>
        </w:rPr>
        <w:t xml:space="preserve"> </w:t>
      </w:r>
      <w:r w:rsidRPr="0049314D">
        <w:rPr>
          <w:rFonts w:eastAsia="Arial Unicode MS"/>
          <w:lang w:eastAsia="en-US"/>
        </w:rPr>
        <w:t>3.200,00</w:t>
      </w:r>
      <w:r>
        <w:rPr>
          <w:rFonts w:eastAsia="Arial Unicode MS"/>
          <w:lang w:eastAsia="en-US"/>
        </w:rPr>
        <w:t xml:space="preserve"> kn</w:t>
      </w:r>
      <w:r w:rsidR="00CB5EA3">
        <w:rPr>
          <w:rFonts w:eastAsia="Arial Unicode MS"/>
          <w:lang w:eastAsia="en-US"/>
        </w:rPr>
        <w:t>,</w:t>
      </w:r>
    </w:p>
    <w:p w:rsidRDefault="00061EDD" w:rsidP="00061EDD" w:rsidR="00061EDD" w:rsidRPr="0049314D">
      <w:pPr>
        <w:tabs>
          <w:tab w:pos="567" w:val="left"/>
        </w:tabs>
        <w:spacing w:before="100"/>
        <w:jc w:val="both"/>
        <w:rPr>
          <w:rFonts w:eastAsia="Arial Unicode MS"/>
          <w:lang w:eastAsia="en-US"/>
        </w:rPr>
      </w:pPr>
      <w:r>
        <w:rPr>
          <w:rFonts w:eastAsia="Arial Unicode MS"/>
          <w:lang w:eastAsia="en-US"/>
        </w:rPr>
        <w:t xml:space="preserve">  9. </w:t>
      </w:r>
      <w:r w:rsidR="00CB5EA3">
        <w:rPr>
          <w:rFonts w:eastAsia="Arial Unicode MS"/>
          <w:lang w:eastAsia="en-US"/>
        </w:rPr>
        <w:t xml:space="preserve">Bojčić Željko, </w:t>
      </w:r>
      <w:r w:rsidRPr="0049314D">
        <w:rPr>
          <w:rFonts w:eastAsia="Arial Unicode MS"/>
          <w:lang w:eastAsia="en-US"/>
        </w:rPr>
        <w:t>OIB 09290103448</w:t>
      </w:r>
      <w:r w:rsidR="00CB5EA3">
        <w:rPr>
          <w:rFonts w:eastAsia="Calibri"/>
          <w:lang w:eastAsia="en-US"/>
        </w:rPr>
        <w:t xml:space="preserve">, </w:t>
      </w:r>
      <w:r w:rsidR="00E843C8">
        <w:rPr>
          <w:rFonts w:eastAsia="Calibri"/>
          <w:lang w:eastAsia="en-US"/>
        </w:rPr>
        <w:t xml:space="preserve">za osporenu tražbinu </w:t>
      </w:r>
      <w:r w:rsidR="00CB5EA3">
        <w:rPr>
          <w:rFonts w:eastAsia="Calibri"/>
          <w:lang w:eastAsia="en-US"/>
        </w:rPr>
        <w:t>u</w:t>
      </w:r>
      <w:r w:rsidR="00E843C8">
        <w:rPr>
          <w:rFonts w:eastAsia="Calibri"/>
          <w:lang w:eastAsia="en-US"/>
        </w:rPr>
        <w:t xml:space="preserve"> iznosu od</w:t>
      </w:r>
      <w:r w:rsidR="00E843C8" w:rsidRPr="0049314D">
        <w:rPr>
          <w:rFonts w:eastAsia="Arial Unicode MS"/>
          <w:lang w:eastAsia="en-US"/>
        </w:rPr>
        <w:t xml:space="preserve"> </w:t>
      </w:r>
      <w:r w:rsidRPr="0049314D">
        <w:rPr>
          <w:rFonts w:eastAsia="Arial Unicode MS"/>
          <w:lang w:eastAsia="en-US"/>
        </w:rPr>
        <w:t>3.200,00</w:t>
      </w:r>
      <w:r>
        <w:rPr>
          <w:rFonts w:eastAsia="Arial Unicode MS"/>
          <w:lang w:eastAsia="en-US"/>
        </w:rPr>
        <w:t xml:space="preserve"> kn</w:t>
      </w:r>
      <w:r w:rsidR="00CB5EA3">
        <w:rPr>
          <w:rFonts w:eastAsia="Arial Unicode MS"/>
          <w:lang w:eastAsia="en-US"/>
        </w:rPr>
        <w:t>,</w:t>
      </w:r>
    </w:p>
    <w:p w:rsidRDefault="00061EDD" w:rsidP="00061EDD" w:rsidR="00061EDD" w:rsidRPr="0049314D">
      <w:pPr>
        <w:tabs>
          <w:tab w:pos="567" w:val="left"/>
        </w:tabs>
        <w:spacing w:before="100"/>
        <w:jc w:val="both"/>
        <w:rPr>
          <w:rFonts w:eastAsia="Arial Unicode MS"/>
          <w:lang w:eastAsia="en-US"/>
        </w:rPr>
      </w:pPr>
      <w:r>
        <w:rPr>
          <w:rFonts w:eastAsia="Arial Unicode MS"/>
          <w:lang w:eastAsia="en-US"/>
        </w:rPr>
        <w:t xml:space="preserve">10. </w:t>
      </w:r>
      <w:r w:rsidRPr="0049314D">
        <w:rPr>
          <w:rFonts w:eastAsia="Arial Unicode MS"/>
          <w:lang w:eastAsia="en-US"/>
        </w:rPr>
        <w:t>Budiša Miranda</w:t>
      </w:r>
      <w:r w:rsidR="00CB5EA3">
        <w:rPr>
          <w:rFonts w:eastAsia="Arial Unicode MS"/>
          <w:lang w:eastAsia="en-US"/>
        </w:rPr>
        <w:t>,</w:t>
      </w:r>
      <w:r w:rsidRPr="0049314D">
        <w:rPr>
          <w:rFonts w:eastAsia="Arial Unicode MS"/>
          <w:lang w:eastAsia="en-US"/>
        </w:rPr>
        <w:t xml:space="preserve"> OIB 35557811513</w:t>
      </w:r>
      <w:r w:rsidR="00CB5EA3">
        <w:rPr>
          <w:rFonts w:eastAsia="Arial Unicode MS"/>
          <w:lang w:eastAsia="en-US"/>
        </w:rPr>
        <w:t>,</w:t>
      </w:r>
      <w:r w:rsidR="00E843C8" w:rsidRPr="00E843C8">
        <w:rPr>
          <w:rFonts w:eastAsia="Calibri"/>
          <w:lang w:eastAsia="en-US"/>
        </w:rPr>
        <w:t xml:space="preserve"> </w:t>
      </w:r>
      <w:r w:rsidR="00E843C8">
        <w:rPr>
          <w:rFonts w:eastAsia="Calibri"/>
          <w:lang w:eastAsia="en-US"/>
        </w:rPr>
        <w:t xml:space="preserve">za osporenu tražbinu </w:t>
      </w:r>
      <w:r w:rsidR="00CB5EA3">
        <w:rPr>
          <w:rFonts w:eastAsia="Calibri"/>
          <w:lang w:eastAsia="en-US"/>
        </w:rPr>
        <w:t>u</w:t>
      </w:r>
      <w:r w:rsidR="00E843C8">
        <w:rPr>
          <w:rFonts w:eastAsia="Calibri"/>
          <w:lang w:eastAsia="en-US"/>
        </w:rPr>
        <w:t xml:space="preserve"> iznosu od</w:t>
      </w:r>
      <w:r w:rsidR="00E843C8" w:rsidRPr="0049314D">
        <w:rPr>
          <w:rFonts w:eastAsia="Arial Unicode MS"/>
          <w:lang w:eastAsia="en-US"/>
        </w:rPr>
        <w:t xml:space="preserve"> </w:t>
      </w:r>
      <w:r w:rsidRPr="0049314D">
        <w:rPr>
          <w:rFonts w:eastAsia="Arial Unicode MS"/>
          <w:lang w:eastAsia="en-US"/>
        </w:rPr>
        <w:t>3.200,00</w:t>
      </w:r>
      <w:r>
        <w:rPr>
          <w:rFonts w:eastAsia="Arial Unicode MS"/>
          <w:lang w:eastAsia="en-US"/>
        </w:rPr>
        <w:t xml:space="preserve"> kn</w:t>
      </w:r>
      <w:r w:rsidR="00CB5EA3">
        <w:rPr>
          <w:rFonts w:eastAsia="Arial Unicode MS"/>
          <w:lang w:eastAsia="en-US"/>
        </w:rPr>
        <w:t>,</w:t>
      </w:r>
    </w:p>
    <w:p w:rsidRDefault="00061EDD" w:rsidP="00061EDD" w:rsidR="00061EDD" w:rsidRPr="0049314D">
      <w:pPr>
        <w:tabs>
          <w:tab w:pos="567" w:val="left"/>
        </w:tabs>
        <w:spacing w:before="100"/>
        <w:jc w:val="both"/>
        <w:rPr>
          <w:rFonts w:eastAsia="Arial Unicode MS"/>
          <w:lang w:eastAsia="en-US"/>
        </w:rPr>
      </w:pPr>
      <w:r>
        <w:rPr>
          <w:rFonts w:eastAsia="Arial Unicode MS"/>
          <w:lang w:eastAsia="en-US"/>
        </w:rPr>
        <w:t xml:space="preserve">11. </w:t>
      </w:r>
      <w:r w:rsidRPr="0049314D">
        <w:rPr>
          <w:rFonts w:eastAsia="Arial Unicode MS"/>
          <w:lang w:eastAsia="en-US"/>
        </w:rPr>
        <w:t>Burić Marina</w:t>
      </w:r>
      <w:r w:rsidR="00CB5EA3">
        <w:rPr>
          <w:rFonts w:eastAsia="Arial Unicode MS"/>
          <w:lang w:eastAsia="en-US"/>
        </w:rPr>
        <w:t>,</w:t>
      </w:r>
      <w:r w:rsidRPr="0049314D">
        <w:rPr>
          <w:rFonts w:eastAsia="Arial Unicode MS"/>
          <w:lang w:eastAsia="en-US"/>
        </w:rPr>
        <w:t xml:space="preserve"> OIB 93570683955</w:t>
      </w:r>
      <w:r w:rsidR="00CB5EA3">
        <w:rPr>
          <w:rFonts w:eastAsia="Arial Unicode MS"/>
          <w:lang w:eastAsia="en-US"/>
        </w:rPr>
        <w:t>,</w:t>
      </w:r>
      <w:r w:rsidR="00E843C8" w:rsidRPr="00E843C8">
        <w:rPr>
          <w:rFonts w:eastAsia="Calibri"/>
          <w:lang w:eastAsia="en-US"/>
        </w:rPr>
        <w:t xml:space="preserve"> </w:t>
      </w:r>
      <w:r w:rsidR="00E843C8">
        <w:rPr>
          <w:rFonts w:eastAsia="Calibri"/>
          <w:lang w:eastAsia="en-US"/>
        </w:rPr>
        <w:t xml:space="preserve">za osporenu tražbinu </w:t>
      </w:r>
      <w:r w:rsidR="00CB5EA3">
        <w:rPr>
          <w:rFonts w:eastAsia="Calibri"/>
          <w:lang w:eastAsia="en-US"/>
        </w:rPr>
        <w:t>u</w:t>
      </w:r>
      <w:r w:rsidR="00E843C8">
        <w:rPr>
          <w:rFonts w:eastAsia="Calibri"/>
          <w:lang w:eastAsia="en-US"/>
        </w:rPr>
        <w:t xml:space="preserve"> iznosu od</w:t>
      </w:r>
      <w:r w:rsidR="00E843C8" w:rsidRPr="0049314D">
        <w:rPr>
          <w:rFonts w:eastAsia="Arial Unicode MS"/>
          <w:lang w:eastAsia="en-US"/>
        </w:rPr>
        <w:t xml:space="preserve"> </w:t>
      </w:r>
      <w:r w:rsidRPr="0049314D">
        <w:rPr>
          <w:rFonts w:eastAsia="Arial Unicode MS"/>
          <w:lang w:eastAsia="en-US"/>
        </w:rPr>
        <w:t>4.574,80</w:t>
      </w:r>
      <w:r>
        <w:rPr>
          <w:rFonts w:eastAsia="Arial Unicode MS"/>
          <w:lang w:eastAsia="en-US"/>
        </w:rPr>
        <w:t xml:space="preserve"> kn</w:t>
      </w:r>
      <w:r w:rsidR="00CB5EA3">
        <w:rPr>
          <w:rFonts w:eastAsia="Arial Unicode MS"/>
          <w:lang w:eastAsia="en-US"/>
        </w:rPr>
        <w:t>,</w:t>
      </w:r>
    </w:p>
    <w:p w:rsidRDefault="00061EDD" w:rsidP="00061EDD" w:rsidR="00061EDD" w:rsidRPr="0049314D">
      <w:pPr>
        <w:tabs>
          <w:tab w:pos="567" w:val="left"/>
        </w:tabs>
        <w:spacing w:before="100"/>
        <w:jc w:val="both"/>
        <w:rPr>
          <w:rFonts w:eastAsia="Arial Unicode MS"/>
          <w:lang w:eastAsia="en-US"/>
        </w:rPr>
      </w:pPr>
      <w:r>
        <w:rPr>
          <w:rFonts w:eastAsia="Arial Unicode MS"/>
          <w:lang w:eastAsia="en-US"/>
        </w:rPr>
        <w:t xml:space="preserve">12. </w:t>
      </w:r>
      <w:r w:rsidRPr="0049314D">
        <w:rPr>
          <w:rFonts w:eastAsia="Arial Unicode MS"/>
          <w:lang w:eastAsia="en-US"/>
        </w:rPr>
        <w:t>Čenak-Lojić Silva</w:t>
      </w:r>
      <w:r w:rsidR="00CB5EA3">
        <w:rPr>
          <w:rFonts w:eastAsia="Arial Unicode MS"/>
          <w:lang w:eastAsia="en-US"/>
        </w:rPr>
        <w:t>,</w:t>
      </w:r>
      <w:r w:rsidRPr="0049314D">
        <w:rPr>
          <w:rFonts w:eastAsia="Arial Unicode MS"/>
          <w:lang w:eastAsia="en-US"/>
        </w:rPr>
        <w:t xml:space="preserve"> OIB 21589065823</w:t>
      </w:r>
      <w:r w:rsidR="00CB5EA3">
        <w:rPr>
          <w:rFonts w:eastAsia="Arial Unicode MS"/>
          <w:lang w:eastAsia="en-US"/>
        </w:rPr>
        <w:t>,</w:t>
      </w:r>
      <w:r w:rsidR="00E843C8" w:rsidRPr="00E843C8">
        <w:rPr>
          <w:rFonts w:eastAsia="Calibri"/>
          <w:lang w:eastAsia="en-US"/>
        </w:rPr>
        <w:t xml:space="preserve"> </w:t>
      </w:r>
      <w:r w:rsidR="00E843C8">
        <w:rPr>
          <w:rFonts w:eastAsia="Calibri"/>
          <w:lang w:eastAsia="en-US"/>
        </w:rPr>
        <w:t xml:space="preserve">za osporenu tražbinu </w:t>
      </w:r>
      <w:r w:rsidR="00CB5EA3">
        <w:rPr>
          <w:rFonts w:eastAsia="Calibri"/>
          <w:lang w:eastAsia="en-US"/>
        </w:rPr>
        <w:t>u</w:t>
      </w:r>
      <w:r w:rsidR="00E843C8">
        <w:rPr>
          <w:rFonts w:eastAsia="Calibri"/>
          <w:lang w:eastAsia="en-US"/>
        </w:rPr>
        <w:t xml:space="preserve"> iznosu od</w:t>
      </w:r>
      <w:r w:rsidR="00E843C8" w:rsidRPr="0049314D">
        <w:rPr>
          <w:rFonts w:eastAsia="Arial Unicode MS"/>
          <w:lang w:eastAsia="en-US"/>
        </w:rPr>
        <w:t xml:space="preserve"> </w:t>
      </w:r>
      <w:r w:rsidRPr="0049314D">
        <w:rPr>
          <w:rFonts w:eastAsia="Arial Unicode MS"/>
          <w:lang w:eastAsia="en-US"/>
        </w:rPr>
        <w:t>3.200,00</w:t>
      </w:r>
      <w:r>
        <w:rPr>
          <w:rFonts w:eastAsia="Arial Unicode MS"/>
          <w:lang w:eastAsia="en-US"/>
        </w:rPr>
        <w:t xml:space="preserve"> kn</w:t>
      </w:r>
      <w:r w:rsidR="00CB5EA3">
        <w:rPr>
          <w:rFonts w:eastAsia="Arial Unicode MS"/>
          <w:lang w:eastAsia="en-US"/>
        </w:rPr>
        <w:t>,</w:t>
      </w:r>
    </w:p>
    <w:p w:rsidRDefault="00061EDD" w:rsidP="00061EDD" w:rsidR="00061EDD" w:rsidRPr="0049314D">
      <w:pPr>
        <w:tabs>
          <w:tab w:pos="567" w:val="left"/>
        </w:tabs>
        <w:spacing w:before="100"/>
        <w:jc w:val="both"/>
        <w:rPr>
          <w:rFonts w:eastAsia="Arial Unicode MS"/>
          <w:lang w:eastAsia="en-US"/>
        </w:rPr>
      </w:pPr>
      <w:r>
        <w:rPr>
          <w:rFonts w:eastAsia="Arial Unicode MS"/>
          <w:lang w:eastAsia="en-US"/>
        </w:rPr>
        <w:t xml:space="preserve">13. </w:t>
      </w:r>
      <w:r w:rsidRPr="0049314D">
        <w:rPr>
          <w:rFonts w:eastAsia="Arial Unicode MS"/>
          <w:lang w:eastAsia="en-US"/>
        </w:rPr>
        <w:t>Grubišić Nikola</w:t>
      </w:r>
      <w:r w:rsidR="00CB5EA3">
        <w:rPr>
          <w:rFonts w:eastAsia="Arial Unicode MS"/>
          <w:lang w:eastAsia="en-US"/>
        </w:rPr>
        <w:t>,</w:t>
      </w:r>
      <w:r w:rsidRPr="0049314D">
        <w:rPr>
          <w:rFonts w:eastAsia="Arial Unicode MS"/>
          <w:lang w:eastAsia="en-US"/>
        </w:rPr>
        <w:t xml:space="preserve"> OIB 97693442104</w:t>
      </w:r>
      <w:r w:rsidR="00CB5EA3">
        <w:rPr>
          <w:rFonts w:eastAsia="Arial Unicode MS"/>
          <w:lang w:eastAsia="en-US"/>
        </w:rPr>
        <w:t>,</w:t>
      </w:r>
      <w:r w:rsidR="00E843C8" w:rsidRPr="00E843C8">
        <w:rPr>
          <w:rFonts w:eastAsia="Calibri"/>
          <w:lang w:eastAsia="en-US"/>
        </w:rPr>
        <w:t xml:space="preserve"> </w:t>
      </w:r>
      <w:r w:rsidR="00E843C8">
        <w:rPr>
          <w:rFonts w:eastAsia="Calibri"/>
          <w:lang w:eastAsia="en-US"/>
        </w:rPr>
        <w:t xml:space="preserve">za osporenu tražbinu </w:t>
      </w:r>
      <w:r w:rsidR="00CB5EA3">
        <w:rPr>
          <w:rFonts w:eastAsia="Calibri"/>
          <w:lang w:eastAsia="en-US"/>
        </w:rPr>
        <w:t>u</w:t>
      </w:r>
      <w:r w:rsidR="00E843C8">
        <w:rPr>
          <w:rFonts w:eastAsia="Calibri"/>
          <w:lang w:eastAsia="en-US"/>
        </w:rPr>
        <w:t xml:space="preserve"> iznosu od</w:t>
      </w:r>
      <w:r w:rsidR="00E843C8" w:rsidRPr="0049314D">
        <w:rPr>
          <w:rFonts w:eastAsia="Arial Unicode MS"/>
          <w:lang w:eastAsia="en-US"/>
        </w:rPr>
        <w:t xml:space="preserve"> </w:t>
      </w:r>
      <w:r w:rsidRPr="0049314D">
        <w:rPr>
          <w:rFonts w:eastAsia="Arial Unicode MS"/>
          <w:lang w:eastAsia="en-US"/>
        </w:rPr>
        <w:t>3.200,00</w:t>
      </w:r>
      <w:r>
        <w:rPr>
          <w:rFonts w:eastAsia="Arial Unicode MS"/>
          <w:lang w:eastAsia="en-US"/>
        </w:rPr>
        <w:t xml:space="preserve"> kn</w:t>
      </w:r>
      <w:r w:rsidR="00CB5EA3">
        <w:rPr>
          <w:rFonts w:eastAsia="Arial Unicode MS"/>
          <w:lang w:eastAsia="en-US"/>
        </w:rPr>
        <w:t>,</w:t>
      </w:r>
    </w:p>
    <w:p w:rsidRDefault="00061EDD" w:rsidP="00061EDD" w:rsidR="00061EDD" w:rsidRPr="0049314D">
      <w:pPr>
        <w:tabs>
          <w:tab w:pos="567" w:val="left"/>
        </w:tabs>
        <w:spacing w:before="100"/>
        <w:jc w:val="both"/>
        <w:rPr>
          <w:rFonts w:eastAsia="Arial Unicode MS"/>
          <w:lang w:eastAsia="en-US"/>
        </w:rPr>
      </w:pPr>
      <w:r>
        <w:rPr>
          <w:rFonts w:eastAsia="Arial Unicode MS"/>
          <w:lang w:eastAsia="en-US"/>
        </w:rPr>
        <w:t xml:space="preserve">14. </w:t>
      </w:r>
      <w:r w:rsidRPr="0049314D">
        <w:rPr>
          <w:rFonts w:eastAsia="Arial Unicode MS"/>
          <w:lang w:eastAsia="en-US"/>
        </w:rPr>
        <w:t>Grubišić Sanja</w:t>
      </w:r>
      <w:r w:rsidR="00CB5EA3">
        <w:rPr>
          <w:rFonts w:eastAsia="Arial Unicode MS"/>
          <w:lang w:eastAsia="en-US"/>
        </w:rPr>
        <w:t>,</w:t>
      </w:r>
      <w:r w:rsidRPr="0049314D">
        <w:rPr>
          <w:rFonts w:eastAsia="Arial Unicode MS"/>
          <w:lang w:eastAsia="en-US"/>
        </w:rPr>
        <w:t xml:space="preserve"> OIB 26638303946</w:t>
      </w:r>
      <w:r w:rsidR="00CB5EA3">
        <w:rPr>
          <w:rFonts w:eastAsia="Arial Unicode MS"/>
          <w:lang w:eastAsia="en-US"/>
        </w:rPr>
        <w:t>,</w:t>
      </w:r>
      <w:r w:rsidR="00E843C8" w:rsidRPr="00E843C8">
        <w:rPr>
          <w:rFonts w:eastAsia="Calibri"/>
          <w:lang w:eastAsia="en-US"/>
        </w:rPr>
        <w:t xml:space="preserve"> </w:t>
      </w:r>
      <w:r w:rsidR="00E843C8">
        <w:rPr>
          <w:rFonts w:eastAsia="Calibri"/>
          <w:lang w:eastAsia="en-US"/>
        </w:rPr>
        <w:t xml:space="preserve">za osporenu tražbinu </w:t>
      </w:r>
      <w:r w:rsidR="00CB5EA3">
        <w:rPr>
          <w:rFonts w:eastAsia="Calibri"/>
          <w:lang w:eastAsia="en-US"/>
        </w:rPr>
        <w:t>u</w:t>
      </w:r>
      <w:r w:rsidR="00E843C8">
        <w:rPr>
          <w:rFonts w:eastAsia="Calibri"/>
          <w:lang w:eastAsia="en-US"/>
        </w:rPr>
        <w:t xml:space="preserve"> iznosu od</w:t>
      </w:r>
      <w:r w:rsidR="00E843C8" w:rsidRPr="0049314D">
        <w:rPr>
          <w:rFonts w:eastAsia="Arial Unicode MS"/>
          <w:lang w:eastAsia="en-US"/>
        </w:rPr>
        <w:t xml:space="preserve"> </w:t>
      </w:r>
      <w:r w:rsidRPr="0049314D">
        <w:rPr>
          <w:rFonts w:eastAsia="Arial Unicode MS"/>
          <w:lang w:eastAsia="en-US"/>
        </w:rPr>
        <w:t>1.000,00</w:t>
      </w:r>
      <w:r>
        <w:rPr>
          <w:rFonts w:eastAsia="Arial Unicode MS"/>
          <w:lang w:eastAsia="en-US"/>
        </w:rPr>
        <w:t xml:space="preserve"> kn</w:t>
      </w:r>
      <w:r w:rsidR="00CB5EA3">
        <w:rPr>
          <w:rFonts w:eastAsia="Arial Unicode MS"/>
          <w:lang w:eastAsia="en-US"/>
        </w:rPr>
        <w:t>,</w:t>
      </w:r>
    </w:p>
    <w:p w:rsidRDefault="00061EDD" w:rsidP="00061EDD" w:rsidR="00061EDD">
      <w:pPr>
        <w:tabs>
          <w:tab w:pos="567" w:val="left"/>
        </w:tabs>
        <w:spacing w:before="100"/>
        <w:jc w:val="both"/>
        <w:rPr>
          <w:rFonts w:eastAsia="Arial Unicode MS"/>
          <w:lang w:eastAsia="en-US"/>
        </w:rPr>
      </w:pPr>
      <w:r>
        <w:rPr>
          <w:rFonts w:eastAsia="Arial Unicode MS"/>
          <w:lang w:eastAsia="en-US"/>
        </w:rPr>
        <w:t xml:space="preserve">15. </w:t>
      </w:r>
      <w:r w:rsidRPr="0049314D">
        <w:rPr>
          <w:rFonts w:eastAsia="Arial Unicode MS"/>
          <w:lang w:eastAsia="en-US"/>
        </w:rPr>
        <w:t>Duvančić Marija</w:t>
      </w:r>
      <w:r w:rsidR="00CB5EA3">
        <w:rPr>
          <w:rFonts w:eastAsia="Arial Unicode MS"/>
          <w:lang w:eastAsia="en-US"/>
        </w:rPr>
        <w:t>,</w:t>
      </w:r>
      <w:r w:rsidRPr="0049314D">
        <w:rPr>
          <w:rFonts w:eastAsia="Arial Unicode MS"/>
          <w:lang w:eastAsia="en-US"/>
        </w:rPr>
        <w:t xml:space="preserve"> OIB 22739898593</w:t>
      </w:r>
      <w:r w:rsidR="00CB5EA3">
        <w:rPr>
          <w:rFonts w:eastAsia="Arial Unicode MS"/>
          <w:lang w:eastAsia="en-US"/>
        </w:rPr>
        <w:t>,</w:t>
      </w:r>
      <w:r w:rsidR="00E843C8" w:rsidRPr="00E843C8">
        <w:rPr>
          <w:rFonts w:eastAsia="Calibri"/>
          <w:lang w:eastAsia="en-US"/>
        </w:rPr>
        <w:t xml:space="preserve"> </w:t>
      </w:r>
      <w:r w:rsidR="00E843C8">
        <w:rPr>
          <w:rFonts w:eastAsia="Calibri"/>
          <w:lang w:eastAsia="en-US"/>
        </w:rPr>
        <w:t xml:space="preserve">za osporenu tražbinu </w:t>
      </w:r>
      <w:r w:rsidR="00CB5EA3">
        <w:rPr>
          <w:rFonts w:eastAsia="Calibri"/>
          <w:lang w:eastAsia="en-US"/>
        </w:rPr>
        <w:t>u</w:t>
      </w:r>
      <w:r w:rsidR="00E843C8">
        <w:rPr>
          <w:rFonts w:eastAsia="Calibri"/>
          <w:lang w:eastAsia="en-US"/>
        </w:rPr>
        <w:t xml:space="preserve"> iznosu od</w:t>
      </w:r>
      <w:r w:rsidR="00E843C8" w:rsidRPr="0049314D">
        <w:rPr>
          <w:rFonts w:eastAsia="Arial Unicode MS"/>
          <w:lang w:eastAsia="en-US"/>
        </w:rPr>
        <w:t xml:space="preserve"> </w:t>
      </w:r>
      <w:r w:rsidRPr="0049314D">
        <w:rPr>
          <w:rFonts w:eastAsia="Arial Unicode MS"/>
          <w:lang w:eastAsia="en-US"/>
        </w:rPr>
        <w:t>3.200,00</w:t>
      </w:r>
      <w:r>
        <w:rPr>
          <w:rFonts w:eastAsia="Arial Unicode MS"/>
          <w:lang w:eastAsia="en-US"/>
        </w:rPr>
        <w:t xml:space="preserve"> kn</w:t>
      </w:r>
    </w:p>
    <w:p w:rsidRDefault="00061EDD" w:rsidP="00061EDD" w:rsidR="00061EDD" w:rsidRPr="0049314D">
      <w:pPr>
        <w:tabs>
          <w:tab w:pos="567" w:val="left"/>
        </w:tabs>
        <w:spacing w:before="100"/>
        <w:jc w:val="both"/>
        <w:rPr>
          <w:rFonts w:eastAsia="Arial Unicode MS"/>
          <w:lang w:eastAsia="en-US"/>
        </w:rPr>
      </w:pPr>
      <w:r>
        <w:rPr>
          <w:rFonts w:eastAsia="Arial Unicode MS"/>
          <w:lang w:eastAsia="en-US"/>
        </w:rPr>
        <w:t xml:space="preserve">16. </w:t>
      </w:r>
      <w:r w:rsidRPr="0049314D">
        <w:rPr>
          <w:rFonts w:eastAsia="Arial Unicode MS"/>
          <w:lang w:eastAsia="en-US"/>
        </w:rPr>
        <w:t>Duvančić Stanko</w:t>
      </w:r>
      <w:r w:rsidR="00CB5EA3">
        <w:rPr>
          <w:rFonts w:eastAsia="Arial Unicode MS"/>
          <w:lang w:eastAsia="en-US"/>
        </w:rPr>
        <w:t>,</w:t>
      </w:r>
      <w:r w:rsidRPr="0049314D">
        <w:rPr>
          <w:rFonts w:eastAsia="Arial Unicode MS"/>
          <w:lang w:eastAsia="en-US"/>
        </w:rPr>
        <w:t xml:space="preserve"> OIB 41476060687</w:t>
      </w:r>
      <w:r w:rsidR="00CB5EA3">
        <w:rPr>
          <w:rFonts w:eastAsia="Arial Unicode MS"/>
          <w:lang w:eastAsia="en-US"/>
        </w:rPr>
        <w:t>,</w:t>
      </w:r>
      <w:r w:rsidR="00E843C8" w:rsidRPr="00E843C8">
        <w:rPr>
          <w:rFonts w:eastAsia="Calibri"/>
          <w:lang w:eastAsia="en-US"/>
        </w:rPr>
        <w:t xml:space="preserve"> </w:t>
      </w:r>
      <w:r w:rsidR="00E843C8">
        <w:rPr>
          <w:rFonts w:eastAsia="Calibri"/>
          <w:lang w:eastAsia="en-US"/>
        </w:rPr>
        <w:t xml:space="preserve">za osporenu tražbinu </w:t>
      </w:r>
      <w:r w:rsidR="00CB5EA3">
        <w:rPr>
          <w:rFonts w:eastAsia="Calibri"/>
          <w:lang w:eastAsia="en-US"/>
        </w:rPr>
        <w:t>u</w:t>
      </w:r>
      <w:r w:rsidR="00E843C8">
        <w:rPr>
          <w:rFonts w:eastAsia="Calibri"/>
          <w:lang w:eastAsia="en-US"/>
        </w:rPr>
        <w:t xml:space="preserve"> iznosu od</w:t>
      </w:r>
      <w:r w:rsidR="00E843C8" w:rsidRPr="0049314D">
        <w:rPr>
          <w:rFonts w:eastAsia="Arial Unicode MS"/>
          <w:lang w:eastAsia="en-US"/>
        </w:rPr>
        <w:t xml:space="preserve"> </w:t>
      </w:r>
      <w:r w:rsidRPr="0049314D">
        <w:rPr>
          <w:rFonts w:eastAsia="Arial Unicode MS"/>
          <w:lang w:eastAsia="en-US"/>
        </w:rPr>
        <w:t>3.200,00</w:t>
      </w:r>
      <w:r>
        <w:rPr>
          <w:rFonts w:eastAsia="Arial Unicode MS"/>
          <w:lang w:eastAsia="en-US"/>
        </w:rPr>
        <w:t xml:space="preserve"> kn</w:t>
      </w:r>
    </w:p>
    <w:p w:rsidRDefault="00061EDD" w:rsidP="00061EDD" w:rsidR="00061EDD" w:rsidRPr="0049314D">
      <w:pPr>
        <w:tabs>
          <w:tab w:pos="567" w:val="left"/>
        </w:tabs>
        <w:spacing w:before="100"/>
        <w:jc w:val="both"/>
        <w:rPr>
          <w:rFonts w:eastAsia="Arial Unicode MS"/>
          <w:lang w:eastAsia="en-US"/>
        </w:rPr>
      </w:pPr>
      <w:r>
        <w:rPr>
          <w:rFonts w:eastAsia="Arial Unicode MS"/>
          <w:lang w:eastAsia="en-US"/>
        </w:rPr>
        <w:t xml:space="preserve">17. </w:t>
      </w:r>
      <w:r w:rsidRPr="0049314D">
        <w:rPr>
          <w:rFonts w:eastAsia="Arial Unicode MS"/>
          <w:lang w:eastAsia="en-US"/>
        </w:rPr>
        <w:t>Hajder Ivica</w:t>
      </w:r>
      <w:r w:rsidR="00CB5EA3">
        <w:rPr>
          <w:rFonts w:eastAsia="Arial Unicode MS"/>
          <w:lang w:eastAsia="en-US"/>
        </w:rPr>
        <w:t>,</w:t>
      </w:r>
      <w:r w:rsidRPr="0049314D">
        <w:rPr>
          <w:rFonts w:eastAsia="Arial Unicode MS"/>
          <w:lang w:eastAsia="en-US"/>
        </w:rPr>
        <w:t xml:space="preserve"> OIB 67907347725</w:t>
      </w:r>
      <w:r w:rsidR="00CB5EA3">
        <w:rPr>
          <w:rFonts w:eastAsia="Arial Unicode MS"/>
          <w:lang w:eastAsia="en-US"/>
        </w:rPr>
        <w:t>,</w:t>
      </w:r>
      <w:r w:rsidR="00E843C8" w:rsidRPr="00E843C8">
        <w:rPr>
          <w:rFonts w:eastAsia="Calibri"/>
          <w:lang w:eastAsia="en-US"/>
        </w:rPr>
        <w:t xml:space="preserve"> </w:t>
      </w:r>
      <w:r w:rsidR="00E843C8">
        <w:rPr>
          <w:rFonts w:eastAsia="Calibri"/>
          <w:lang w:eastAsia="en-US"/>
        </w:rPr>
        <w:t xml:space="preserve">za osporenu tražbinu </w:t>
      </w:r>
      <w:r w:rsidR="00CB5EA3">
        <w:rPr>
          <w:rFonts w:eastAsia="Calibri"/>
          <w:lang w:eastAsia="en-US"/>
        </w:rPr>
        <w:t>u</w:t>
      </w:r>
      <w:r w:rsidR="00E843C8">
        <w:rPr>
          <w:rFonts w:eastAsia="Calibri"/>
          <w:lang w:eastAsia="en-US"/>
        </w:rPr>
        <w:t xml:space="preserve"> iznosu od</w:t>
      </w:r>
      <w:r w:rsidR="00E843C8" w:rsidRPr="0049314D">
        <w:rPr>
          <w:rFonts w:eastAsia="Arial Unicode MS"/>
          <w:lang w:eastAsia="en-US"/>
        </w:rPr>
        <w:t xml:space="preserve"> </w:t>
      </w:r>
      <w:r w:rsidRPr="0049314D">
        <w:rPr>
          <w:rFonts w:eastAsia="Arial Unicode MS"/>
          <w:lang w:eastAsia="en-US"/>
        </w:rPr>
        <w:t>3.200,00</w:t>
      </w:r>
      <w:r>
        <w:rPr>
          <w:rFonts w:eastAsia="Arial Unicode MS"/>
          <w:lang w:eastAsia="en-US"/>
        </w:rPr>
        <w:t xml:space="preserve"> kn</w:t>
      </w:r>
    </w:p>
    <w:p w:rsidRDefault="00061EDD" w:rsidP="00061EDD" w:rsidR="00061EDD" w:rsidRPr="0049314D">
      <w:pPr>
        <w:tabs>
          <w:tab w:pos="567" w:val="left"/>
        </w:tabs>
        <w:spacing w:before="100"/>
        <w:jc w:val="both"/>
        <w:rPr>
          <w:rFonts w:eastAsia="Arial Unicode MS"/>
          <w:lang w:eastAsia="en-US"/>
        </w:rPr>
      </w:pPr>
      <w:r>
        <w:rPr>
          <w:rFonts w:eastAsia="Arial Unicode MS"/>
          <w:lang w:eastAsia="en-US"/>
        </w:rPr>
        <w:t xml:space="preserve">18. </w:t>
      </w:r>
      <w:r w:rsidRPr="0049314D">
        <w:rPr>
          <w:rFonts w:eastAsia="Arial Unicode MS"/>
          <w:lang w:eastAsia="en-US"/>
        </w:rPr>
        <w:t>Hajder Željko</w:t>
      </w:r>
      <w:r w:rsidR="00CB5EA3">
        <w:rPr>
          <w:rFonts w:eastAsia="Arial Unicode MS"/>
          <w:lang w:eastAsia="en-US"/>
        </w:rPr>
        <w:t>,</w:t>
      </w:r>
      <w:r w:rsidRPr="0049314D">
        <w:rPr>
          <w:rFonts w:eastAsia="Arial Unicode MS"/>
          <w:lang w:eastAsia="en-US"/>
        </w:rPr>
        <w:t xml:space="preserve"> OIB 70330715284</w:t>
      </w:r>
      <w:r w:rsidR="00CB5EA3">
        <w:rPr>
          <w:rFonts w:eastAsia="Arial Unicode MS"/>
          <w:lang w:eastAsia="en-US"/>
        </w:rPr>
        <w:t>,</w:t>
      </w:r>
      <w:r w:rsidR="00E843C8" w:rsidRPr="00E843C8">
        <w:rPr>
          <w:rFonts w:eastAsia="Calibri"/>
          <w:lang w:eastAsia="en-US"/>
        </w:rPr>
        <w:t xml:space="preserve"> </w:t>
      </w:r>
      <w:r w:rsidR="00E843C8">
        <w:rPr>
          <w:rFonts w:eastAsia="Calibri"/>
          <w:lang w:eastAsia="en-US"/>
        </w:rPr>
        <w:t xml:space="preserve">za osporenu tražbinu </w:t>
      </w:r>
      <w:r w:rsidR="00CB5EA3">
        <w:rPr>
          <w:rFonts w:eastAsia="Calibri"/>
          <w:lang w:eastAsia="en-US"/>
        </w:rPr>
        <w:t>u</w:t>
      </w:r>
      <w:r w:rsidR="00E843C8">
        <w:rPr>
          <w:rFonts w:eastAsia="Calibri"/>
          <w:lang w:eastAsia="en-US"/>
        </w:rPr>
        <w:t xml:space="preserve"> iznosu od</w:t>
      </w:r>
      <w:r w:rsidR="00E843C8" w:rsidRPr="0049314D">
        <w:rPr>
          <w:rFonts w:eastAsia="Arial Unicode MS"/>
          <w:lang w:eastAsia="en-US"/>
        </w:rPr>
        <w:t xml:space="preserve"> </w:t>
      </w:r>
      <w:r w:rsidRPr="0049314D">
        <w:rPr>
          <w:rFonts w:eastAsia="Arial Unicode MS"/>
          <w:lang w:eastAsia="en-US"/>
        </w:rPr>
        <w:t>3.200,00</w:t>
      </w:r>
      <w:r>
        <w:rPr>
          <w:rFonts w:eastAsia="Arial Unicode MS"/>
          <w:lang w:eastAsia="en-US"/>
        </w:rPr>
        <w:t xml:space="preserve"> kn</w:t>
      </w:r>
    </w:p>
    <w:p w:rsidRDefault="00061EDD" w:rsidP="00061EDD" w:rsidR="00061EDD" w:rsidRPr="0049314D">
      <w:pPr>
        <w:tabs>
          <w:tab w:pos="567" w:val="left"/>
        </w:tabs>
        <w:spacing w:before="100"/>
        <w:jc w:val="both"/>
        <w:rPr>
          <w:rFonts w:eastAsia="Arial Unicode MS"/>
          <w:lang w:eastAsia="en-US"/>
        </w:rPr>
      </w:pPr>
      <w:r>
        <w:rPr>
          <w:rFonts w:eastAsia="Arial Unicode MS"/>
          <w:lang w:eastAsia="en-US"/>
        </w:rPr>
        <w:t xml:space="preserve">19. </w:t>
      </w:r>
      <w:r w:rsidRPr="0049314D">
        <w:rPr>
          <w:rFonts w:eastAsia="Arial Unicode MS"/>
          <w:lang w:eastAsia="en-US"/>
        </w:rPr>
        <w:t>Ikica Mira</w:t>
      </w:r>
      <w:r w:rsidR="00CB5EA3">
        <w:rPr>
          <w:rFonts w:eastAsia="Arial Unicode MS"/>
          <w:lang w:eastAsia="en-US"/>
        </w:rPr>
        <w:t>,</w:t>
      </w:r>
      <w:r w:rsidRPr="0049314D">
        <w:rPr>
          <w:rFonts w:eastAsia="Arial Unicode MS"/>
          <w:lang w:eastAsia="en-US"/>
        </w:rPr>
        <w:t xml:space="preserve"> OIB 11849010850</w:t>
      </w:r>
      <w:r w:rsidR="00CB5EA3">
        <w:rPr>
          <w:rFonts w:eastAsia="Arial Unicode MS"/>
          <w:lang w:eastAsia="en-US"/>
        </w:rPr>
        <w:t>,</w:t>
      </w:r>
      <w:r w:rsidR="00E843C8" w:rsidRPr="00E843C8">
        <w:rPr>
          <w:rFonts w:eastAsia="Calibri"/>
          <w:lang w:eastAsia="en-US"/>
        </w:rPr>
        <w:t xml:space="preserve"> </w:t>
      </w:r>
      <w:r w:rsidR="00E843C8">
        <w:rPr>
          <w:rFonts w:eastAsia="Calibri"/>
          <w:lang w:eastAsia="en-US"/>
        </w:rPr>
        <w:t xml:space="preserve">za osporenu tražbinu </w:t>
      </w:r>
      <w:r w:rsidR="00CB5EA3">
        <w:rPr>
          <w:rFonts w:eastAsia="Calibri"/>
          <w:lang w:eastAsia="en-US"/>
        </w:rPr>
        <w:t>u</w:t>
      </w:r>
      <w:r w:rsidR="00E843C8">
        <w:rPr>
          <w:rFonts w:eastAsia="Calibri"/>
          <w:lang w:eastAsia="en-US"/>
        </w:rPr>
        <w:t xml:space="preserve"> iznosu od</w:t>
      </w:r>
      <w:r w:rsidR="00E843C8" w:rsidRPr="0049314D">
        <w:rPr>
          <w:rFonts w:eastAsia="Arial Unicode MS"/>
          <w:lang w:eastAsia="en-US"/>
        </w:rPr>
        <w:t xml:space="preserve"> </w:t>
      </w:r>
      <w:r w:rsidRPr="0049314D">
        <w:rPr>
          <w:rFonts w:eastAsia="Arial Unicode MS"/>
          <w:lang w:eastAsia="en-US"/>
        </w:rPr>
        <w:t>3.200,00</w:t>
      </w:r>
      <w:r>
        <w:rPr>
          <w:rFonts w:eastAsia="Arial Unicode MS"/>
          <w:lang w:eastAsia="en-US"/>
        </w:rPr>
        <w:t xml:space="preserve"> kn</w:t>
      </w:r>
    </w:p>
    <w:p w:rsidRDefault="00061EDD" w:rsidP="00061EDD" w:rsidR="00061EDD">
      <w:pPr>
        <w:tabs>
          <w:tab w:pos="567" w:val="left"/>
        </w:tabs>
        <w:spacing w:before="100"/>
        <w:jc w:val="both"/>
        <w:rPr>
          <w:rFonts w:eastAsia="Arial Unicode MS"/>
          <w:lang w:eastAsia="en-US"/>
        </w:rPr>
      </w:pPr>
      <w:r>
        <w:rPr>
          <w:rFonts w:eastAsia="Arial Unicode MS"/>
          <w:lang w:eastAsia="en-US"/>
        </w:rPr>
        <w:t xml:space="preserve">20. </w:t>
      </w:r>
      <w:r w:rsidRPr="0049314D">
        <w:rPr>
          <w:rFonts w:eastAsia="Arial Unicode MS"/>
          <w:lang w:eastAsia="en-US"/>
        </w:rPr>
        <w:t>Kašić Suzana</w:t>
      </w:r>
      <w:r w:rsidR="00CB5EA3">
        <w:rPr>
          <w:rFonts w:eastAsia="Arial Unicode MS"/>
          <w:lang w:eastAsia="en-US"/>
        </w:rPr>
        <w:t>,</w:t>
      </w:r>
      <w:r w:rsidRPr="0049314D">
        <w:rPr>
          <w:rFonts w:eastAsia="Arial Unicode MS"/>
          <w:lang w:eastAsia="en-US"/>
        </w:rPr>
        <w:t xml:space="preserve"> OIB 59974477956</w:t>
      </w:r>
      <w:r w:rsidR="00CB5EA3">
        <w:rPr>
          <w:rFonts w:eastAsia="Arial Unicode MS"/>
          <w:lang w:eastAsia="en-US"/>
        </w:rPr>
        <w:t>,</w:t>
      </w:r>
      <w:r w:rsidR="00E843C8" w:rsidRPr="00E843C8">
        <w:rPr>
          <w:rFonts w:eastAsia="Calibri"/>
          <w:lang w:eastAsia="en-US"/>
        </w:rPr>
        <w:t xml:space="preserve"> </w:t>
      </w:r>
      <w:r w:rsidR="00E843C8">
        <w:rPr>
          <w:rFonts w:eastAsia="Calibri"/>
          <w:lang w:eastAsia="en-US"/>
        </w:rPr>
        <w:t xml:space="preserve">za osporenu tražbinu </w:t>
      </w:r>
      <w:r w:rsidR="00CB5EA3">
        <w:rPr>
          <w:rFonts w:eastAsia="Calibri"/>
          <w:lang w:eastAsia="en-US"/>
        </w:rPr>
        <w:t>u</w:t>
      </w:r>
      <w:r w:rsidR="00E843C8">
        <w:rPr>
          <w:rFonts w:eastAsia="Calibri"/>
          <w:lang w:eastAsia="en-US"/>
        </w:rPr>
        <w:t xml:space="preserve"> iznosu od</w:t>
      </w:r>
      <w:r w:rsidR="00E843C8" w:rsidRPr="0049314D">
        <w:rPr>
          <w:rFonts w:eastAsia="Arial Unicode MS"/>
          <w:lang w:eastAsia="en-US"/>
        </w:rPr>
        <w:t xml:space="preserve"> </w:t>
      </w:r>
      <w:r w:rsidRPr="0049314D">
        <w:rPr>
          <w:rFonts w:eastAsia="Arial Unicode MS"/>
          <w:lang w:eastAsia="en-US"/>
        </w:rPr>
        <w:t>3.200,00</w:t>
      </w:r>
      <w:r>
        <w:rPr>
          <w:rFonts w:eastAsia="Arial Unicode MS"/>
          <w:lang w:eastAsia="en-US"/>
        </w:rPr>
        <w:t xml:space="preserve"> kn</w:t>
      </w:r>
    </w:p>
    <w:p w:rsidRDefault="00061EDD" w:rsidP="00061EDD" w:rsidR="00061EDD">
      <w:pPr>
        <w:tabs>
          <w:tab w:pos="567" w:val="left"/>
        </w:tabs>
        <w:spacing w:before="100"/>
        <w:jc w:val="both"/>
        <w:rPr>
          <w:rFonts w:eastAsia="Arial Unicode MS"/>
          <w:lang w:eastAsia="en-US"/>
        </w:rPr>
      </w:pPr>
      <w:r>
        <w:rPr>
          <w:rFonts w:eastAsia="Arial Unicode MS"/>
          <w:lang w:eastAsia="en-US"/>
        </w:rPr>
        <w:t xml:space="preserve">21. </w:t>
      </w:r>
      <w:r w:rsidR="00CB5EA3">
        <w:rPr>
          <w:rFonts w:eastAsia="Arial Unicode MS"/>
          <w:lang w:eastAsia="en-US"/>
        </w:rPr>
        <w:t xml:space="preserve">Lojić Marko, </w:t>
      </w:r>
      <w:r w:rsidRPr="0049314D">
        <w:rPr>
          <w:rFonts w:eastAsia="Arial Unicode MS"/>
          <w:lang w:eastAsia="en-US"/>
        </w:rPr>
        <w:t>OIB 38337274260</w:t>
      </w:r>
      <w:r w:rsidR="00CB5EA3">
        <w:rPr>
          <w:rFonts w:eastAsia="Arial Unicode MS"/>
          <w:lang w:eastAsia="en-US"/>
        </w:rPr>
        <w:t>,</w:t>
      </w:r>
      <w:r w:rsidR="00E843C8" w:rsidRPr="00E843C8">
        <w:rPr>
          <w:rFonts w:eastAsia="Calibri"/>
          <w:lang w:eastAsia="en-US"/>
        </w:rPr>
        <w:t xml:space="preserve"> </w:t>
      </w:r>
      <w:r w:rsidR="00E843C8">
        <w:rPr>
          <w:rFonts w:eastAsia="Calibri"/>
          <w:lang w:eastAsia="en-US"/>
        </w:rPr>
        <w:t xml:space="preserve">za osporenu tražbinu </w:t>
      </w:r>
      <w:r w:rsidR="00CB5EA3">
        <w:rPr>
          <w:rFonts w:eastAsia="Calibri"/>
          <w:lang w:eastAsia="en-US"/>
        </w:rPr>
        <w:t>u</w:t>
      </w:r>
      <w:r w:rsidR="00E843C8">
        <w:rPr>
          <w:rFonts w:eastAsia="Calibri"/>
          <w:lang w:eastAsia="en-US"/>
        </w:rPr>
        <w:t xml:space="preserve"> iznosu od</w:t>
      </w:r>
      <w:r w:rsidR="00E843C8" w:rsidRPr="0049314D">
        <w:rPr>
          <w:rFonts w:eastAsia="Arial Unicode MS"/>
          <w:lang w:eastAsia="en-US"/>
        </w:rPr>
        <w:t xml:space="preserve"> </w:t>
      </w:r>
      <w:r w:rsidRPr="0049314D">
        <w:rPr>
          <w:rFonts w:eastAsia="Arial Unicode MS"/>
          <w:lang w:eastAsia="en-US"/>
        </w:rPr>
        <w:t>3.200,00</w:t>
      </w:r>
      <w:r>
        <w:rPr>
          <w:rFonts w:eastAsia="Arial Unicode MS"/>
          <w:lang w:eastAsia="en-US"/>
        </w:rPr>
        <w:t xml:space="preserve"> kn</w:t>
      </w:r>
    </w:p>
    <w:p w:rsidRDefault="00061EDD" w:rsidP="00061EDD" w:rsidR="00061EDD" w:rsidRPr="0049314D">
      <w:pPr>
        <w:tabs>
          <w:tab w:pos="567" w:val="left"/>
        </w:tabs>
        <w:spacing w:before="100"/>
        <w:jc w:val="both"/>
        <w:rPr>
          <w:rFonts w:eastAsia="Arial Unicode MS"/>
          <w:lang w:eastAsia="en-US"/>
        </w:rPr>
      </w:pPr>
      <w:r>
        <w:rPr>
          <w:rFonts w:eastAsia="Arial Unicode MS"/>
          <w:lang w:eastAsia="en-US"/>
        </w:rPr>
        <w:lastRenderedPageBreak/>
        <w:t xml:space="preserve">22. </w:t>
      </w:r>
      <w:r w:rsidRPr="0049314D">
        <w:rPr>
          <w:rFonts w:eastAsia="Arial Unicode MS"/>
          <w:lang w:eastAsia="en-US"/>
        </w:rPr>
        <w:t>Lukavac Dejan</w:t>
      </w:r>
      <w:r w:rsidR="00CB5EA3">
        <w:rPr>
          <w:rFonts w:eastAsia="Arial Unicode MS"/>
          <w:lang w:eastAsia="en-US"/>
        </w:rPr>
        <w:t>,</w:t>
      </w:r>
      <w:r w:rsidRPr="0049314D">
        <w:rPr>
          <w:rFonts w:eastAsia="Arial Unicode MS"/>
          <w:lang w:eastAsia="en-US"/>
        </w:rPr>
        <w:t xml:space="preserve"> OIB 85205650926</w:t>
      </w:r>
      <w:r w:rsidR="00CB5EA3">
        <w:rPr>
          <w:rFonts w:eastAsia="Arial Unicode MS"/>
          <w:lang w:eastAsia="en-US"/>
        </w:rPr>
        <w:t>,</w:t>
      </w:r>
      <w:r w:rsidR="00E843C8" w:rsidRPr="00E843C8">
        <w:rPr>
          <w:rFonts w:eastAsia="Calibri"/>
          <w:lang w:eastAsia="en-US"/>
        </w:rPr>
        <w:t xml:space="preserve"> </w:t>
      </w:r>
      <w:r w:rsidR="00E843C8">
        <w:rPr>
          <w:rFonts w:eastAsia="Calibri"/>
          <w:lang w:eastAsia="en-US"/>
        </w:rPr>
        <w:t xml:space="preserve">za osporenu tražbinu </w:t>
      </w:r>
      <w:r w:rsidR="00CB5EA3">
        <w:rPr>
          <w:rFonts w:eastAsia="Calibri"/>
          <w:lang w:eastAsia="en-US"/>
        </w:rPr>
        <w:t>u</w:t>
      </w:r>
      <w:r w:rsidR="00E843C8">
        <w:rPr>
          <w:rFonts w:eastAsia="Calibri"/>
          <w:lang w:eastAsia="en-US"/>
        </w:rPr>
        <w:t xml:space="preserve"> iznosu od</w:t>
      </w:r>
      <w:r w:rsidR="00E843C8" w:rsidRPr="0049314D">
        <w:rPr>
          <w:rFonts w:eastAsia="Arial Unicode MS"/>
          <w:lang w:eastAsia="en-US"/>
        </w:rPr>
        <w:t xml:space="preserve"> </w:t>
      </w:r>
      <w:r w:rsidRPr="0049314D">
        <w:rPr>
          <w:rFonts w:eastAsia="Arial Unicode MS"/>
          <w:lang w:eastAsia="en-US"/>
        </w:rPr>
        <w:t>3.200,00</w:t>
      </w:r>
      <w:r>
        <w:rPr>
          <w:rFonts w:eastAsia="Arial Unicode MS"/>
          <w:lang w:eastAsia="en-US"/>
        </w:rPr>
        <w:t xml:space="preserve"> kn</w:t>
      </w:r>
    </w:p>
    <w:p w:rsidRDefault="00061EDD" w:rsidP="00061EDD" w:rsidR="00061EDD" w:rsidRPr="0049314D">
      <w:pPr>
        <w:tabs>
          <w:tab w:pos="567" w:val="left"/>
        </w:tabs>
        <w:spacing w:before="100"/>
        <w:jc w:val="both"/>
        <w:rPr>
          <w:rFonts w:eastAsia="Arial Unicode MS"/>
          <w:lang w:eastAsia="en-US"/>
        </w:rPr>
      </w:pPr>
      <w:r>
        <w:rPr>
          <w:rFonts w:eastAsia="Arial Unicode MS"/>
          <w:lang w:eastAsia="en-US"/>
        </w:rPr>
        <w:t xml:space="preserve">23. </w:t>
      </w:r>
      <w:r w:rsidRPr="0049314D">
        <w:rPr>
          <w:rFonts w:eastAsia="Arial Unicode MS"/>
          <w:lang w:eastAsia="en-US"/>
        </w:rPr>
        <w:t>Mamić Marija</w:t>
      </w:r>
      <w:r w:rsidR="00CB5EA3">
        <w:rPr>
          <w:rFonts w:eastAsia="Arial Unicode MS"/>
          <w:lang w:eastAsia="en-US"/>
        </w:rPr>
        <w:t>,</w:t>
      </w:r>
      <w:r w:rsidRPr="0049314D">
        <w:rPr>
          <w:rFonts w:eastAsia="Arial Unicode MS"/>
          <w:lang w:eastAsia="en-US"/>
        </w:rPr>
        <w:t xml:space="preserve"> OIB 82920304679</w:t>
      </w:r>
      <w:r w:rsidR="00CB5EA3">
        <w:rPr>
          <w:rFonts w:eastAsia="Arial Unicode MS"/>
          <w:lang w:eastAsia="en-US"/>
        </w:rPr>
        <w:t>,</w:t>
      </w:r>
      <w:r w:rsidR="00E843C8" w:rsidRPr="00E843C8">
        <w:rPr>
          <w:rFonts w:eastAsia="Calibri"/>
          <w:lang w:eastAsia="en-US"/>
        </w:rPr>
        <w:t xml:space="preserve"> </w:t>
      </w:r>
      <w:r w:rsidR="00E843C8">
        <w:rPr>
          <w:rFonts w:eastAsia="Calibri"/>
          <w:lang w:eastAsia="en-US"/>
        </w:rPr>
        <w:t xml:space="preserve">za osporenu tražbinu </w:t>
      </w:r>
      <w:r w:rsidR="00CB5EA3">
        <w:rPr>
          <w:rFonts w:eastAsia="Calibri"/>
          <w:lang w:eastAsia="en-US"/>
        </w:rPr>
        <w:t>u</w:t>
      </w:r>
      <w:r w:rsidR="00E843C8">
        <w:rPr>
          <w:rFonts w:eastAsia="Calibri"/>
          <w:lang w:eastAsia="en-US"/>
        </w:rPr>
        <w:t xml:space="preserve"> iznosu od</w:t>
      </w:r>
      <w:r w:rsidR="00E843C8" w:rsidRPr="0049314D">
        <w:rPr>
          <w:rFonts w:eastAsia="Arial Unicode MS"/>
          <w:lang w:eastAsia="en-US"/>
        </w:rPr>
        <w:t xml:space="preserve"> </w:t>
      </w:r>
      <w:r w:rsidRPr="0049314D">
        <w:rPr>
          <w:rFonts w:eastAsia="Arial Unicode MS"/>
          <w:lang w:eastAsia="en-US"/>
        </w:rPr>
        <w:t>3.200,00</w:t>
      </w:r>
      <w:r>
        <w:rPr>
          <w:rFonts w:eastAsia="Arial Unicode MS"/>
          <w:lang w:eastAsia="en-US"/>
        </w:rPr>
        <w:t xml:space="preserve"> kn</w:t>
      </w:r>
      <w:r w:rsidR="00CB5EA3">
        <w:rPr>
          <w:rFonts w:eastAsia="Arial Unicode MS"/>
          <w:lang w:eastAsia="en-US"/>
        </w:rPr>
        <w:t>,</w:t>
      </w:r>
    </w:p>
    <w:p w:rsidRDefault="00061EDD" w:rsidP="00061EDD" w:rsidR="00061EDD" w:rsidRPr="0049314D">
      <w:pPr>
        <w:tabs>
          <w:tab w:pos="567" w:val="left"/>
        </w:tabs>
        <w:spacing w:before="100"/>
        <w:jc w:val="both"/>
        <w:rPr>
          <w:rFonts w:eastAsia="Arial Unicode MS"/>
          <w:lang w:eastAsia="en-US"/>
        </w:rPr>
      </w:pPr>
      <w:r>
        <w:rPr>
          <w:rFonts w:eastAsia="Arial Unicode MS"/>
          <w:lang w:eastAsia="en-US"/>
        </w:rPr>
        <w:t xml:space="preserve">24. </w:t>
      </w:r>
      <w:r w:rsidRPr="0049314D">
        <w:rPr>
          <w:rFonts w:eastAsia="Arial Unicode MS"/>
          <w:lang w:eastAsia="en-US"/>
        </w:rPr>
        <w:t>Marijanović</w:t>
      </w:r>
      <w:r w:rsidR="00E843C8">
        <w:rPr>
          <w:rFonts w:eastAsia="Arial Unicode MS"/>
          <w:lang w:eastAsia="en-US"/>
        </w:rPr>
        <w:t xml:space="preserve"> </w:t>
      </w:r>
      <w:r w:rsidRPr="0049314D">
        <w:rPr>
          <w:rFonts w:eastAsia="Arial Unicode MS"/>
          <w:lang w:eastAsia="en-US"/>
        </w:rPr>
        <w:t>Cvita</w:t>
      </w:r>
      <w:r w:rsidR="00CB5EA3">
        <w:rPr>
          <w:rFonts w:eastAsia="Arial Unicode MS"/>
          <w:lang w:eastAsia="en-US"/>
        </w:rPr>
        <w:t>,</w:t>
      </w:r>
      <w:r w:rsidRPr="0049314D">
        <w:rPr>
          <w:rFonts w:eastAsia="Arial Unicode MS"/>
          <w:lang w:eastAsia="en-US"/>
        </w:rPr>
        <w:t xml:space="preserve"> OIB 33573858243</w:t>
      </w:r>
      <w:r w:rsidR="00CB5EA3">
        <w:rPr>
          <w:rFonts w:eastAsia="Arial Unicode MS"/>
          <w:lang w:eastAsia="en-US"/>
        </w:rPr>
        <w:t>,</w:t>
      </w:r>
      <w:r w:rsidR="00E843C8" w:rsidRPr="00E843C8">
        <w:rPr>
          <w:rFonts w:eastAsia="Calibri"/>
          <w:lang w:eastAsia="en-US"/>
        </w:rPr>
        <w:t xml:space="preserve"> </w:t>
      </w:r>
      <w:r w:rsidR="00E843C8">
        <w:rPr>
          <w:rFonts w:eastAsia="Calibri"/>
          <w:lang w:eastAsia="en-US"/>
        </w:rPr>
        <w:t xml:space="preserve">za osporenu tražbinu </w:t>
      </w:r>
      <w:r w:rsidR="00CB5EA3">
        <w:rPr>
          <w:rFonts w:eastAsia="Calibri"/>
          <w:lang w:eastAsia="en-US"/>
        </w:rPr>
        <w:t>u</w:t>
      </w:r>
      <w:r w:rsidR="00E843C8">
        <w:rPr>
          <w:rFonts w:eastAsia="Calibri"/>
          <w:lang w:eastAsia="en-US"/>
        </w:rPr>
        <w:t xml:space="preserve"> iznosu od</w:t>
      </w:r>
      <w:r w:rsidR="00E843C8" w:rsidRPr="0049314D">
        <w:rPr>
          <w:rFonts w:eastAsia="Arial Unicode MS"/>
          <w:lang w:eastAsia="en-US"/>
        </w:rPr>
        <w:t xml:space="preserve"> </w:t>
      </w:r>
      <w:r w:rsidRPr="0049314D">
        <w:rPr>
          <w:rFonts w:eastAsia="Arial Unicode MS"/>
          <w:lang w:eastAsia="en-US"/>
        </w:rPr>
        <w:t>3.200,00</w:t>
      </w:r>
      <w:r>
        <w:rPr>
          <w:rFonts w:eastAsia="Arial Unicode MS"/>
          <w:lang w:eastAsia="en-US"/>
        </w:rPr>
        <w:t xml:space="preserve"> kn</w:t>
      </w:r>
      <w:r w:rsidR="00CB5EA3">
        <w:rPr>
          <w:rFonts w:eastAsia="Arial Unicode MS"/>
          <w:lang w:eastAsia="en-US"/>
        </w:rPr>
        <w:t>,</w:t>
      </w:r>
    </w:p>
    <w:p w:rsidRDefault="00061EDD" w:rsidP="00061EDD" w:rsidR="00061EDD" w:rsidRPr="0049314D">
      <w:pPr>
        <w:tabs>
          <w:tab w:pos="567" w:val="left"/>
        </w:tabs>
        <w:spacing w:before="100"/>
        <w:jc w:val="both"/>
        <w:rPr>
          <w:rFonts w:eastAsia="Arial Unicode MS"/>
          <w:lang w:eastAsia="en-US"/>
        </w:rPr>
      </w:pPr>
      <w:r>
        <w:rPr>
          <w:rFonts w:eastAsia="Arial Unicode MS"/>
          <w:lang w:eastAsia="en-US"/>
        </w:rPr>
        <w:t xml:space="preserve">25. </w:t>
      </w:r>
      <w:r w:rsidRPr="0049314D">
        <w:rPr>
          <w:rFonts w:eastAsia="Arial Unicode MS"/>
          <w:lang w:eastAsia="en-US"/>
        </w:rPr>
        <w:t>Marijanović Radojka</w:t>
      </w:r>
      <w:r w:rsidR="00CB5EA3">
        <w:rPr>
          <w:rFonts w:eastAsia="Arial Unicode MS"/>
          <w:lang w:eastAsia="en-US"/>
        </w:rPr>
        <w:t xml:space="preserve">, OIB 75956845709, za osporenu tražbinu u iznosu od </w:t>
      </w:r>
      <w:r w:rsidRPr="0049314D">
        <w:rPr>
          <w:rFonts w:eastAsia="Arial Unicode MS"/>
          <w:lang w:eastAsia="en-US"/>
        </w:rPr>
        <w:t>3.200,00</w:t>
      </w:r>
      <w:r>
        <w:rPr>
          <w:rFonts w:eastAsia="Arial Unicode MS"/>
          <w:lang w:eastAsia="en-US"/>
        </w:rPr>
        <w:t xml:space="preserve"> kn</w:t>
      </w:r>
      <w:r w:rsidR="00CB5EA3">
        <w:rPr>
          <w:rFonts w:eastAsia="Arial Unicode MS"/>
          <w:lang w:eastAsia="en-US"/>
        </w:rPr>
        <w:t>,</w:t>
      </w:r>
    </w:p>
    <w:p w:rsidRDefault="00061EDD" w:rsidP="00061EDD" w:rsidR="00061EDD" w:rsidRPr="0049314D">
      <w:pPr>
        <w:tabs>
          <w:tab w:pos="567" w:val="left"/>
        </w:tabs>
        <w:spacing w:before="100"/>
        <w:jc w:val="both"/>
        <w:rPr>
          <w:rFonts w:eastAsia="Arial Unicode MS"/>
          <w:lang w:eastAsia="en-US"/>
        </w:rPr>
      </w:pPr>
      <w:r>
        <w:rPr>
          <w:rFonts w:eastAsia="Arial Unicode MS"/>
          <w:lang w:eastAsia="en-US"/>
        </w:rPr>
        <w:t xml:space="preserve">26. </w:t>
      </w:r>
      <w:r w:rsidRPr="0049314D">
        <w:rPr>
          <w:rFonts w:eastAsia="Arial Unicode MS"/>
          <w:lang w:eastAsia="en-US"/>
        </w:rPr>
        <w:t>Marin Jasna</w:t>
      </w:r>
      <w:r w:rsidR="00C87C43">
        <w:rPr>
          <w:rFonts w:eastAsia="Arial Unicode MS"/>
          <w:lang w:eastAsia="en-US"/>
        </w:rPr>
        <w:t>,</w:t>
      </w:r>
      <w:r w:rsidRPr="0049314D">
        <w:rPr>
          <w:rFonts w:eastAsia="Arial Unicode MS"/>
          <w:lang w:eastAsia="en-US"/>
        </w:rPr>
        <w:t xml:space="preserve"> OIB 24544706980</w:t>
      </w:r>
      <w:r w:rsidR="00CB5EA3">
        <w:rPr>
          <w:rFonts w:eastAsia="Arial Unicode MS"/>
          <w:lang w:eastAsia="en-US"/>
        </w:rPr>
        <w:t xml:space="preserve">, za osporenu tražbinu u iznosu od </w:t>
      </w:r>
      <w:r w:rsidRPr="0049314D">
        <w:rPr>
          <w:rFonts w:eastAsia="Arial Unicode MS"/>
          <w:lang w:eastAsia="en-US"/>
        </w:rPr>
        <w:t>15.038,30</w:t>
      </w:r>
      <w:r>
        <w:rPr>
          <w:rFonts w:eastAsia="Arial Unicode MS"/>
          <w:lang w:eastAsia="en-US"/>
        </w:rPr>
        <w:t xml:space="preserve"> kn</w:t>
      </w:r>
      <w:r w:rsidR="00CB5EA3">
        <w:rPr>
          <w:rFonts w:eastAsia="Arial Unicode MS"/>
          <w:lang w:eastAsia="en-US"/>
        </w:rPr>
        <w:t>,</w:t>
      </w:r>
    </w:p>
    <w:p w:rsidRDefault="00061EDD" w:rsidP="00061EDD" w:rsidR="00061EDD" w:rsidRPr="0049314D">
      <w:pPr>
        <w:tabs>
          <w:tab w:pos="567" w:val="left"/>
        </w:tabs>
        <w:spacing w:before="100"/>
        <w:jc w:val="both"/>
        <w:rPr>
          <w:rFonts w:eastAsia="Arial Unicode MS"/>
          <w:lang w:eastAsia="en-US"/>
        </w:rPr>
      </w:pPr>
      <w:r>
        <w:rPr>
          <w:rFonts w:eastAsia="Arial Unicode MS"/>
          <w:lang w:eastAsia="en-US"/>
        </w:rPr>
        <w:t xml:space="preserve">27. </w:t>
      </w:r>
      <w:r w:rsidRPr="0049314D">
        <w:rPr>
          <w:rFonts w:eastAsia="Arial Unicode MS"/>
          <w:lang w:eastAsia="en-US"/>
        </w:rPr>
        <w:t>Marin Marina</w:t>
      </w:r>
      <w:r w:rsidR="00C87C43">
        <w:rPr>
          <w:rFonts w:eastAsia="Arial Unicode MS"/>
          <w:lang w:eastAsia="en-US"/>
        </w:rPr>
        <w:t>,</w:t>
      </w:r>
      <w:r w:rsidRPr="0049314D">
        <w:rPr>
          <w:rFonts w:eastAsia="Arial Unicode MS"/>
          <w:lang w:eastAsia="en-US"/>
        </w:rPr>
        <w:t xml:space="preserve"> OIB 96155411085</w:t>
      </w:r>
      <w:r w:rsidR="00CB5EA3">
        <w:rPr>
          <w:rFonts w:eastAsia="Arial Unicode MS"/>
          <w:lang w:eastAsia="en-US"/>
        </w:rPr>
        <w:t>,</w:t>
      </w:r>
      <w:r w:rsidR="00CB5EA3" w:rsidRPr="00CB5EA3">
        <w:rPr>
          <w:rFonts w:eastAsia="Arial Unicode MS"/>
          <w:lang w:eastAsia="en-US"/>
        </w:rPr>
        <w:t xml:space="preserve"> </w:t>
      </w:r>
      <w:r w:rsidR="00CB5EA3">
        <w:rPr>
          <w:rFonts w:eastAsia="Arial Unicode MS"/>
          <w:lang w:eastAsia="en-US"/>
        </w:rPr>
        <w:t xml:space="preserve">za osporenu tražbinu u iznosu od </w:t>
      </w:r>
      <w:r w:rsidRPr="0049314D">
        <w:rPr>
          <w:rFonts w:eastAsia="Arial Unicode MS"/>
          <w:lang w:eastAsia="en-US"/>
        </w:rPr>
        <w:t>3.200,00</w:t>
      </w:r>
      <w:r>
        <w:rPr>
          <w:rFonts w:eastAsia="Arial Unicode MS"/>
          <w:lang w:eastAsia="en-US"/>
        </w:rPr>
        <w:t xml:space="preserve"> kn</w:t>
      </w:r>
      <w:r w:rsidR="00CB5EA3">
        <w:rPr>
          <w:rFonts w:eastAsia="Arial Unicode MS"/>
          <w:lang w:eastAsia="en-US"/>
        </w:rPr>
        <w:t>,</w:t>
      </w:r>
    </w:p>
    <w:p w:rsidRDefault="00061EDD" w:rsidP="00061EDD" w:rsidR="00061EDD" w:rsidRPr="0049314D">
      <w:pPr>
        <w:tabs>
          <w:tab w:pos="567" w:val="left"/>
        </w:tabs>
        <w:spacing w:before="100"/>
        <w:jc w:val="both"/>
        <w:rPr>
          <w:rFonts w:eastAsia="Arial Unicode MS"/>
          <w:lang w:eastAsia="en-US"/>
        </w:rPr>
      </w:pPr>
      <w:r>
        <w:rPr>
          <w:rFonts w:eastAsia="Arial Unicode MS"/>
          <w:lang w:eastAsia="en-US"/>
        </w:rPr>
        <w:t xml:space="preserve">28. </w:t>
      </w:r>
      <w:r w:rsidRPr="0049314D">
        <w:rPr>
          <w:rFonts w:eastAsia="Arial Unicode MS"/>
          <w:lang w:eastAsia="en-US"/>
        </w:rPr>
        <w:t>Matić Ružica</w:t>
      </w:r>
      <w:r w:rsidR="00C87C43">
        <w:rPr>
          <w:rFonts w:eastAsia="Arial Unicode MS"/>
          <w:lang w:eastAsia="en-US"/>
        </w:rPr>
        <w:t>,</w:t>
      </w:r>
      <w:r w:rsidRPr="0049314D">
        <w:rPr>
          <w:rFonts w:eastAsia="Arial Unicode MS"/>
          <w:lang w:eastAsia="en-US"/>
        </w:rPr>
        <w:t xml:space="preserve"> OIB 42779808936</w:t>
      </w:r>
      <w:r w:rsidR="00CB5EA3">
        <w:rPr>
          <w:rFonts w:eastAsia="Arial Unicode MS"/>
          <w:lang w:eastAsia="en-US"/>
        </w:rPr>
        <w:t>,</w:t>
      </w:r>
      <w:r w:rsidR="00CB5EA3" w:rsidRPr="00CB5EA3">
        <w:rPr>
          <w:rFonts w:eastAsia="Arial Unicode MS"/>
          <w:lang w:eastAsia="en-US"/>
        </w:rPr>
        <w:t xml:space="preserve"> </w:t>
      </w:r>
      <w:r w:rsidR="00CB5EA3">
        <w:rPr>
          <w:rFonts w:eastAsia="Arial Unicode MS"/>
          <w:lang w:eastAsia="en-US"/>
        </w:rPr>
        <w:t xml:space="preserve">za osporenu tražbinu u iznosu od </w:t>
      </w:r>
      <w:r w:rsidRPr="0049314D">
        <w:rPr>
          <w:rFonts w:eastAsia="Arial Unicode MS"/>
          <w:lang w:eastAsia="en-US"/>
        </w:rPr>
        <w:t>3.200,00</w:t>
      </w:r>
      <w:r>
        <w:rPr>
          <w:rFonts w:eastAsia="Arial Unicode MS"/>
          <w:lang w:eastAsia="en-US"/>
        </w:rPr>
        <w:t xml:space="preserve"> kn</w:t>
      </w:r>
      <w:r w:rsidR="00CB5EA3">
        <w:rPr>
          <w:rFonts w:eastAsia="Arial Unicode MS"/>
          <w:lang w:eastAsia="en-US"/>
        </w:rPr>
        <w:t>,</w:t>
      </w:r>
    </w:p>
    <w:p w:rsidRDefault="00061EDD" w:rsidP="00061EDD" w:rsidR="00061EDD" w:rsidRPr="0049314D">
      <w:pPr>
        <w:tabs>
          <w:tab w:pos="567" w:val="left"/>
        </w:tabs>
        <w:spacing w:before="100"/>
        <w:jc w:val="both"/>
        <w:rPr>
          <w:rFonts w:eastAsia="Arial Unicode MS"/>
          <w:lang w:eastAsia="en-US"/>
        </w:rPr>
      </w:pPr>
      <w:r>
        <w:rPr>
          <w:rFonts w:eastAsia="Arial Unicode MS"/>
          <w:lang w:eastAsia="en-US"/>
        </w:rPr>
        <w:t xml:space="preserve">29. </w:t>
      </w:r>
      <w:r w:rsidRPr="0049314D">
        <w:rPr>
          <w:rFonts w:eastAsia="Arial Unicode MS"/>
          <w:lang w:eastAsia="en-US"/>
        </w:rPr>
        <w:t>Matić Željko</w:t>
      </w:r>
      <w:r w:rsidR="00C87C43">
        <w:rPr>
          <w:rFonts w:eastAsia="Arial Unicode MS"/>
          <w:lang w:eastAsia="en-US"/>
        </w:rPr>
        <w:t>,</w:t>
      </w:r>
      <w:r w:rsidRPr="0049314D">
        <w:rPr>
          <w:rFonts w:eastAsia="Arial Unicode MS"/>
          <w:lang w:eastAsia="en-US"/>
        </w:rPr>
        <w:t xml:space="preserve"> OIB 66582117749</w:t>
      </w:r>
      <w:r w:rsidR="00CB5EA3">
        <w:rPr>
          <w:rFonts w:eastAsia="Arial Unicode MS"/>
          <w:lang w:eastAsia="en-US"/>
        </w:rPr>
        <w:t>,</w:t>
      </w:r>
      <w:r w:rsidR="00CB5EA3" w:rsidRPr="00CB5EA3">
        <w:rPr>
          <w:rFonts w:eastAsia="Arial Unicode MS"/>
          <w:lang w:eastAsia="en-US"/>
        </w:rPr>
        <w:t xml:space="preserve"> </w:t>
      </w:r>
      <w:r w:rsidR="00CB5EA3">
        <w:rPr>
          <w:rFonts w:eastAsia="Arial Unicode MS"/>
          <w:lang w:eastAsia="en-US"/>
        </w:rPr>
        <w:t xml:space="preserve">za osporenu tražbinu u iznosu od </w:t>
      </w:r>
      <w:r>
        <w:rPr>
          <w:rFonts w:eastAsia="Arial Unicode MS"/>
          <w:lang w:eastAsia="en-US"/>
        </w:rPr>
        <w:t>3</w:t>
      </w:r>
      <w:r w:rsidRPr="0049314D">
        <w:rPr>
          <w:rFonts w:eastAsia="Arial Unicode MS"/>
          <w:lang w:eastAsia="en-US"/>
        </w:rPr>
        <w:t>.200,00</w:t>
      </w:r>
      <w:r>
        <w:rPr>
          <w:rFonts w:eastAsia="Arial Unicode MS"/>
          <w:lang w:eastAsia="en-US"/>
        </w:rPr>
        <w:t xml:space="preserve"> kn</w:t>
      </w:r>
      <w:r w:rsidR="00CB5EA3">
        <w:rPr>
          <w:rFonts w:eastAsia="Arial Unicode MS"/>
          <w:lang w:eastAsia="en-US"/>
        </w:rPr>
        <w:t>,</w:t>
      </w:r>
    </w:p>
    <w:p w:rsidRDefault="00061EDD" w:rsidP="00061EDD" w:rsidR="00061EDD" w:rsidRPr="0049314D">
      <w:pPr>
        <w:tabs>
          <w:tab w:pos="567" w:val="left"/>
        </w:tabs>
        <w:spacing w:before="100"/>
        <w:jc w:val="both"/>
        <w:rPr>
          <w:rFonts w:eastAsia="Arial Unicode MS"/>
          <w:lang w:eastAsia="en-US"/>
        </w:rPr>
      </w:pPr>
      <w:r>
        <w:rPr>
          <w:rFonts w:eastAsia="Arial Unicode MS"/>
          <w:lang w:eastAsia="en-US"/>
        </w:rPr>
        <w:t xml:space="preserve">30. </w:t>
      </w:r>
      <w:r w:rsidRPr="0049314D">
        <w:rPr>
          <w:rFonts w:eastAsia="Arial Unicode MS"/>
          <w:lang w:eastAsia="en-US"/>
        </w:rPr>
        <w:t>Mikulić Mate</w:t>
      </w:r>
      <w:r w:rsidR="00C87C43">
        <w:rPr>
          <w:rFonts w:eastAsia="Arial Unicode MS"/>
          <w:lang w:eastAsia="en-US"/>
        </w:rPr>
        <w:t>,</w:t>
      </w:r>
      <w:r w:rsidRPr="0049314D">
        <w:rPr>
          <w:rFonts w:eastAsia="Arial Unicode MS"/>
          <w:lang w:eastAsia="en-US"/>
        </w:rPr>
        <w:t xml:space="preserve"> OIB 87811623322</w:t>
      </w:r>
      <w:r w:rsidR="00CB5EA3">
        <w:rPr>
          <w:rFonts w:eastAsia="Arial Unicode MS"/>
          <w:lang w:eastAsia="en-US"/>
        </w:rPr>
        <w:t xml:space="preserve">, za osporenu tražbinu u iznosu od </w:t>
      </w:r>
      <w:r w:rsidRPr="0049314D">
        <w:rPr>
          <w:rFonts w:eastAsia="Arial Unicode MS"/>
          <w:lang w:eastAsia="en-US"/>
        </w:rPr>
        <w:t>3.200,00</w:t>
      </w:r>
      <w:r>
        <w:rPr>
          <w:rFonts w:eastAsia="Arial Unicode MS"/>
          <w:lang w:eastAsia="en-US"/>
        </w:rPr>
        <w:t xml:space="preserve"> kn</w:t>
      </w:r>
      <w:r w:rsidR="00CB5EA3">
        <w:rPr>
          <w:rFonts w:eastAsia="Arial Unicode MS"/>
          <w:lang w:eastAsia="en-US"/>
        </w:rPr>
        <w:t>,</w:t>
      </w:r>
    </w:p>
    <w:p w:rsidRDefault="00061EDD" w:rsidP="00061EDD" w:rsidR="00061EDD" w:rsidRPr="0049314D">
      <w:pPr>
        <w:tabs>
          <w:tab w:pos="567" w:val="left"/>
        </w:tabs>
        <w:spacing w:before="100"/>
        <w:jc w:val="both"/>
        <w:rPr>
          <w:rFonts w:eastAsia="Arial Unicode MS"/>
          <w:lang w:eastAsia="en-US"/>
        </w:rPr>
      </w:pPr>
      <w:r>
        <w:rPr>
          <w:rFonts w:eastAsia="Arial Unicode MS"/>
          <w:lang w:eastAsia="en-US"/>
        </w:rPr>
        <w:t xml:space="preserve">31. </w:t>
      </w:r>
      <w:r w:rsidRPr="0049314D">
        <w:rPr>
          <w:rFonts w:eastAsia="Arial Unicode MS"/>
          <w:lang w:eastAsia="en-US"/>
        </w:rPr>
        <w:t>Parać Rajko</w:t>
      </w:r>
      <w:r w:rsidR="00C87C43">
        <w:rPr>
          <w:rFonts w:eastAsia="Arial Unicode MS"/>
          <w:lang w:eastAsia="en-US"/>
        </w:rPr>
        <w:t>,</w:t>
      </w:r>
      <w:r w:rsidRPr="0049314D">
        <w:rPr>
          <w:rFonts w:eastAsia="Arial Unicode MS"/>
          <w:lang w:eastAsia="en-US"/>
        </w:rPr>
        <w:t xml:space="preserve"> OIB 14695878450</w:t>
      </w:r>
      <w:r w:rsidR="00CB5EA3">
        <w:rPr>
          <w:rFonts w:eastAsia="Arial Unicode MS"/>
          <w:lang w:eastAsia="en-US"/>
        </w:rPr>
        <w:t>,</w:t>
      </w:r>
      <w:r w:rsidR="00CB5EA3" w:rsidRPr="00CB5EA3">
        <w:rPr>
          <w:rFonts w:eastAsia="Arial Unicode MS"/>
          <w:lang w:eastAsia="en-US"/>
        </w:rPr>
        <w:t xml:space="preserve"> </w:t>
      </w:r>
      <w:r w:rsidR="00CB5EA3">
        <w:rPr>
          <w:rFonts w:eastAsia="Arial Unicode MS"/>
          <w:lang w:eastAsia="en-US"/>
        </w:rPr>
        <w:t xml:space="preserve">za osporenu tražbinu u iznosu od </w:t>
      </w:r>
      <w:r w:rsidRPr="0049314D">
        <w:rPr>
          <w:rFonts w:eastAsia="Arial Unicode MS"/>
          <w:lang w:eastAsia="en-US"/>
        </w:rPr>
        <w:t>4.939,72</w:t>
      </w:r>
      <w:r>
        <w:rPr>
          <w:rFonts w:eastAsia="Arial Unicode MS"/>
          <w:lang w:eastAsia="en-US"/>
        </w:rPr>
        <w:t xml:space="preserve"> kn</w:t>
      </w:r>
      <w:r w:rsidR="00CB5EA3">
        <w:rPr>
          <w:rFonts w:eastAsia="Arial Unicode MS"/>
          <w:lang w:eastAsia="en-US"/>
        </w:rPr>
        <w:t>,</w:t>
      </w:r>
    </w:p>
    <w:p w:rsidRDefault="00061EDD" w:rsidP="00061EDD" w:rsidR="00061EDD" w:rsidRPr="0049314D">
      <w:pPr>
        <w:tabs>
          <w:tab w:pos="567" w:val="left"/>
        </w:tabs>
        <w:spacing w:before="100"/>
        <w:jc w:val="both"/>
        <w:rPr>
          <w:rFonts w:eastAsia="Arial Unicode MS"/>
          <w:lang w:eastAsia="en-US"/>
        </w:rPr>
      </w:pPr>
      <w:r>
        <w:rPr>
          <w:rFonts w:eastAsia="Arial Unicode MS"/>
          <w:lang w:eastAsia="en-US"/>
        </w:rPr>
        <w:t xml:space="preserve">32. </w:t>
      </w:r>
      <w:r w:rsidRPr="0049314D">
        <w:rPr>
          <w:rFonts w:eastAsia="Arial Unicode MS"/>
          <w:lang w:eastAsia="en-US"/>
        </w:rPr>
        <w:t>Parat Đurđica</w:t>
      </w:r>
      <w:r w:rsidR="00C87C43">
        <w:rPr>
          <w:rFonts w:eastAsia="Arial Unicode MS"/>
          <w:lang w:eastAsia="en-US"/>
        </w:rPr>
        <w:t>,</w:t>
      </w:r>
      <w:r w:rsidRPr="0049314D">
        <w:rPr>
          <w:rFonts w:eastAsia="Arial Unicode MS"/>
          <w:lang w:eastAsia="en-US"/>
        </w:rPr>
        <w:t xml:space="preserve"> OIB 21781090554</w:t>
      </w:r>
      <w:r w:rsidR="00CB5EA3">
        <w:rPr>
          <w:rFonts w:eastAsia="Arial Unicode MS"/>
          <w:lang w:eastAsia="en-US"/>
        </w:rPr>
        <w:t xml:space="preserve">, za osporenu tražbinu u iznosu od </w:t>
      </w:r>
      <w:r w:rsidRPr="0049314D">
        <w:rPr>
          <w:rFonts w:eastAsia="Arial Unicode MS"/>
          <w:lang w:eastAsia="en-US"/>
        </w:rPr>
        <w:t>4.100,21</w:t>
      </w:r>
      <w:r>
        <w:rPr>
          <w:rFonts w:eastAsia="Arial Unicode MS"/>
          <w:lang w:eastAsia="en-US"/>
        </w:rPr>
        <w:t xml:space="preserve"> kn</w:t>
      </w:r>
      <w:r w:rsidR="00CB5EA3">
        <w:rPr>
          <w:rFonts w:eastAsia="Arial Unicode MS"/>
          <w:lang w:eastAsia="en-US"/>
        </w:rPr>
        <w:t>,</w:t>
      </w:r>
    </w:p>
    <w:p w:rsidRDefault="00061EDD" w:rsidP="00061EDD" w:rsidR="00061EDD" w:rsidRPr="0049314D">
      <w:pPr>
        <w:tabs>
          <w:tab w:pos="567" w:val="left"/>
        </w:tabs>
        <w:spacing w:before="100"/>
        <w:jc w:val="both"/>
        <w:rPr>
          <w:rFonts w:eastAsia="Arial Unicode MS"/>
          <w:lang w:eastAsia="en-US"/>
        </w:rPr>
      </w:pPr>
      <w:r>
        <w:rPr>
          <w:rFonts w:eastAsia="Arial Unicode MS"/>
          <w:lang w:eastAsia="en-US"/>
        </w:rPr>
        <w:t>33.</w:t>
      </w:r>
      <w:r w:rsidRPr="0049314D">
        <w:rPr>
          <w:rFonts w:eastAsia="Arial Unicode MS"/>
          <w:lang w:eastAsia="en-US"/>
        </w:rPr>
        <w:t>Pastuović Ivan</w:t>
      </w:r>
      <w:r w:rsidR="00C87C43">
        <w:rPr>
          <w:rFonts w:eastAsia="Arial Unicode MS"/>
          <w:lang w:eastAsia="en-US"/>
        </w:rPr>
        <w:t>,</w:t>
      </w:r>
      <w:r w:rsidRPr="0049314D">
        <w:rPr>
          <w:rFonts w:eastAsia="Arial Unicode MS"/>
          <w:lang w:eastAsia="en-US"/>
        </w:rPr>
        <w:t xml:space="preserve"> OIB 17172403900</w:t>
      </w:r>
      <w:r w:rsidR="00CB5EA3">
        <w:rPr>
          <w:rFonts w:eastAsia="Arial Unicode MS"/>
          <w:lang w:eastAsia="en-US"/>
        </w:rPr>
        <w:t xml:space="preserve">, za osporenu tražbinu u iznosu od </w:t>
      </w:r>
      <w:r w:rsidRPr="0049314D">
        <w:rPr>
          <w:rFonts w:eastAsia="Arial Unicode MS"/>
          <w:lang w:eastAsia="en-US"/>
        </w:rPr>
        <w:t>3.200,00</w:t>
      </w:r>
      <w:r>
        <w:rPr>
          <w:rFonts w:eastAsia="Arial Unicode MS"/>
          <w:lang w:eastAsia="en-US"/>
        </w:rPr>
        <w:t xml:space="preserve"> kn</w:t>
      </w:r>
      <w:r w:rsidR="00CB5EA3">
        <w:rPr>
          <w:rFonts w:eastAsia="Arial Unicode MS"/>
          <w:lang w:eastAsia="en-US"/>
        </w:rPr>
        <w:t>,</w:t>
      </w:r>
    </w:p>
    <w:p w:rsidRDefault="00061EDD" w:rsidP="00061EDD" w:rsidR="00061EDD" w:rsidRPr="0049314D">
      <w:pPr>
        <w:tabs>
          <w:tab w:pos="567" w:val="left"/>
        </w:tabs>
        <w:spacing w:before="100"/>
        <w:jc w:val="both"/>
        <w:rPr>
          <w:rFonts w:eastAsia="Arial Unicode MS"/>
          <w:lang w:eastAsia="en-US"/>
        </w:rPr>
      </w:pPr>
      <w:r>
        <w:rPr>
          <w:rFonts w:eastAsia="Arial Unicode MS"/>
          <w:lang w:eastAsia="en-US"/>
        </w:rPr>
        <w:t xml:space="preserve">34. </w:t>
      </w:r>
      <w:r w:rsidRPr="0049314D">
        <w:rPr>
          <w:rFonts w:eastAsia="Arial Unicode MS"/>
          <w:lang w:eastAsia="en-US"/>
        </w:rPr>
        <w:t>Pranić Milanka</w:t>
      </w:r>
      <w:r w:rsidR="00C87C43">
        <w:rPr>
          <w:rFonts w:eastAsia="Arial Unicode MS"/>
          <w:lang w:eastAsia="en-US"/>
        </w:rPr>
        <w:t>,</w:t>
      </w:r>
      <w:r w:rsidRPr="0049314D">
        <w:rPr>
          <w:rFonts w:eastAsia="Arial Unicode MS"/>
          <w:lang w:eastAsia="en-US"/>
        </w:rPr>
        <w:t xml:space="preserve"> OIB 03263396290</w:t>
      </w:r>
      <w:r w:rsidR="00CB5EA3">
        <w:rPr>
          <w:rFonts w:eastAsia="Arial Unicode MS"/>
          <w:lang w:eastAsia="en-US"/>
        </w:rPr>
        <w:t xml:space="preserve">, za osporenu tražbinu u iznosu od </w:t>
      </w:r>
      <w:r w:rsidRPr="0049314D">
        <w:rPr>
          <w:rFonts w:eastAsia="Arial Unicode MS"/>
          <w:lang w:eastAsia="en-US"/>
        </w:rPr>
        <w:t>3.200,00</w:t>
      </w:r>
      <w:r>
        <w:rPr>
          <w:rFonts w:eastAsia="Arial Unicode MS"/>
          <w:lang w:eastAsia="en-US"/>
        </w:rPr>
        <w:t xml:space="preserve"> kn</w:t>
      </w:r>
      <w:r w:rsidR="00CB5EA3">
        <w:rPr>
          <w:rFonts w:eastAsia="Arial Unicode MS"/>
          <w:lang w:eastAsia="en-US"/>
        </w:rPr>
        <w:t>,</w:t>
      </w:r>
    </w:p>
    <w:p w:rsidRDefault="00061EDD" w:rsidP="00061EDD" w:rsidR="00061EDD" w:rsidRPr="0049314D">
      <w:pPr>
        <w:tabs>
          <w:tab w:pos="567" w:val="left"/>
        </w:tabs>
        <w:spacing w:before="100"/>
        <w:jc w:val="both"/>
        <w:rPr>
          <w:rFonts w:eastAsia="Arial Unicode MS"/>
          <w:lang w:eastAsia="en-US"/>
        </w:rPr>
      </w:pPr>
      <w:r>
        <w:rPr>
          <w:rFonts w:eastAsia="Arial Unicode MS"/>
          <w:lang w:eastAsia="en-US"/>
        </w:rPr>
        <w:t xml:space="preserve">35. </w:t>
      </w:r>
      <w:r w:rsidRPr="0049314D">
        <w:rPr>
          <w:rFonts w:eastAsia="Arial Unicode MS"/>
          <w:lang w:eastAsia="en-US"/>
        </w:rPr>
        <w:t>Reljanović Marija</w:t>
      </w:r>
      <w:r w:rsidR="00C87C43">
        <w:rPr>
          <w:rFonts w:eastAsia="Arial Unicode MS"/>
          <w:lang w:eastAsia="en-US"/>
        </w:rPr>
        <w:t>,</w:t>
      </w:r>
      <w:r w:rsidRPr="0049314D">
        <w:rPr>
          <w:rFonts w:eastAsia="Arial Unicode MS"/>
          <w:lang w:eastAsia="en-US"/>
        </w:rPr>
        <w:t xml:space="preserve"> OIB 34147480025</w:t>
      </w:r>
      <w:r w:rsidR="00CB5EA3">
        <w:rPr>
          <w:rFonts w:eastAsia="Arial Unicode MS"/>
          <w:lang w:eastAsia="en-US"/>
        </w:rPr>
        <w:t xml:space="preserve">, za osporenu tražbinu u iznosu od </w:t>
      </w:r>
      <w:r w:rsidRPr="0049314D">
        <w:rPr>
          <w:rFonts w:eastAsia="Arial Unicode MS"/>
          <w:lang w:eastAsia="en-US"/>
        </w:rPr>
        <w:t>3.200,00</w:t>
      </w:r>
      <w:r>
        <w:rPr>
          <w:rFonts w:eastAsia="Arial Unicode MS"/>
          <w:lang w:eastAsia="en-US"/>
        </w:rPr>
        <w:t xml:space="preserve"> kn</w:t>
      </w:r>
      <w:r w:rsidR="00CB5EA3">
        <w:rPr>
          <w:rFonts w:eastAsia="Arial Unicode MS"/>
          <w:lang w:eastAsia="en-US"/>
        </w:rPr>
        <w:t>,</w:t>
      </w:r>
    </w:p>
    <w:p w:rsidRDefault="00061EDD" w:rsidP="00061EDD" w:rsidR="00061EDD" w:rsidRPr="0049314D">
      <w:pPr>
        <w:tabs>
          <w:tab w:pos="567" w:val="left"/>
        </w:tabs>
        <w:spacing w:before="100"/>
        <w:jc w:val="both"/>
        <w:rPr>
          <w:rFonts w:eastAsia="Arial Unicode MS"/>
          <w:lang w:eastAsia="en-US"/>
        </w:rPr>
      </w:pPr>
      <w:r>
        <w:rPr>
          <w:rFonts w:eastAsia="Arial Unicode MS"/>
          <w:lang w:eastAsia="en-US"/>
        </w:rPr>
        <w:t xml:space="preserve">36. </w:t>
      </w:r>
      <w:r w:rsidRPr="0049314D">
        <w:rPr>
          <w:rFonts w:eastAsia="Arial Unicode MS"/>
          <w:lang w:eastAsia="en-US"/>
        </w:rPr>
        <w:t>Samac Svjetlana</w:t>
      </w:r>
      <w:r w:rsidR="00C87C43">
        <w:rPr>
          <w:rFonts w:eastAsia="Arial Unicode MS"/>
          <w:lang w:eastAsia="en-US"/>
        </w:rPr>
        <w:t>,</w:t>
      </w:r>
      <w:r w:rsidRPr="0049314D">
        <w:rPr>
          <w:rFonts w:eastAsia="Arial Unicode MS"/>
          <w:lang w:eastAsia="en-US"/>
        </w:rPr>
        <w:t xml:space="preserve"> OIB 00231948660</w:t>
      </w:r>
      <w:r w:rsidR="00CB5EA3">
        <w:rPr>
          <w:rFonts w:eastAsia="Arial Unicode MS"/>
          <w:lang w:eastAsia="en-US"/>
        </w:rPr>
        <w:t>,</w:t>
      </w:r>
      <w:r w:rsidR="00CB5EA3" w:rsidRPr="00CB5EA3">
        <w:rPr>
          <w:rFonts w:eastAsia="Arial Unicode MS"/>
          <w:lang w:eastAsia="en-US"/>
        </w:rPr>
        <w:t xml:space="preserve"> </w:t>
      </w:r>
      <w:r w:rsidR="00CB5EA3">
        <w:rPr>
          <w:rFonts w:eastAsia="Arial Unicode MS"/>
          <w:lang w:eastAsia="en-US"/>
        </w:rPr>
        <w:t xml:space="preserve">za osporenu tražbinu u iznosu od </w:t>
      </w:r>
      <w:r w:rsidRPr="0049314D">
        <w:rPr>
          <w:rFonts w:eastAsia="Arial Unicode MS"/>
          <w:lang w:eastAsia="en-US"/>
        </w:rPr>
        <w:t>3.200,00</w:t>
      </w:r>
      <w:r>
        <w:rPr>
          <w:rFonts w:eastAsia="Arial Unicode MS"/>
          <w:lang w:eastAsia="en-US"/>
        </w:rPr>
        <w:t xml:space="preserve"> kn</w:t>
      </w:r>
      <w:r w:rsidR="00CB5EA3">
        <w:rPr>
          <w:rFonts w:eastAsia="Arial Unicode MS"/>
          <w:lang w:eastAsia="en-US"/>
        </w:rPr>
        <w:t>,</w:t>
      </w:r>
    </w:p>
    <w:p w:rsidRDefault="00061EDD" w:rsidP="00061EDD" w:rsidR="00061EDD" w:rsidRPr="0049314D">
      <w:pPr>
        <w:tabs>
          <w:tab w:pos="567" w:val="left"/>
        </w:tabs>
        <w:spacing w:before="100"/>
        <w:jc w:val="both"/>
        <w:rPr>
          <w:rFonts w:eastAsia="Arial Unicode MS"/>
          <w:lang w:eastAsia="en-US"/>
        </w:rPr>
      </w:pPr>
      <w:r>
        <w:rPr>
          <w:rFonts w:eastAsia="Arial Unicode MS"/>
          <w:lang w:eastAsia="en-US"/>
        </w:rPr>
        <w:t xml:space="preserve">37. </w:t>
      </w:r>
      <w:r w:rsidRPr="0049314D">
        <w:rPr>
          <w:rFonts w:eastAsia="Arial Unicode MS"/>
          <w:lang w:eastAsia="en-US"/>
        </w:rPr>
        <w:t>Sikavica Boško</w:t>
      </w:r>
      <w:r w:rsidR="00C87C43">
        <w:rPr>
          <w:rFonts w:eastAsia="Arial Unicode MS"/>
          <w:lang w:eastAsia="en-US"/>
        </w:rPr>
        <w:t>,</w:t>
      </w:r>
      <w:r w:rsidRPr="0049314D">
        <w:rPr>
          <w:rFonts w:eastAsia="Arial Unicode MS"/>
          <w:lang w:eastAsia="en-US"/>
        </w:rPr>
        <w:t xml:space="preserve"> OIB 62904573776</w:t>
      </w:r>
      <w:r w:rsidR="00CB5EA3">
        <w:rPr>
          <w:rFonts w:eastAsia="Arial Unicode MS"/>
          <w:lang w:eastAsia="en-US"/>
        </w:rPr>
        <w:t xml:space="preserve">, za osporenu tražbinu u iznosu od </w:t>
      </w:r>
      <w:r w:rsidRPr="0049314D">
        <w:rPr>
          <w:rFonts w:eastAsia="Arial Unicode MS"/>
          <w:lang w:eastAsia="en-US"/>
        </w:rPr>
        <w:t>3.200,00</w:t>
      </w:r>
      <w:r>
        <w:rPr>
          <w:rFonts w:eastAsia="Arial Unicode MS"/>
          <w:lang w:eastAsia="en-US"/>
        </w:rPr>
        <w:t xml:space="preserve"> kn</w:t>
      </w:r>
      <w:r w:rsidR="00CB5EA3">
        <w:rPr>
          <w:rFonts w:eastAsia="Arial Unicode MS"/>
          <w:lang w:eastAsia="en-US"/>
        </w:rPr>
        <w:t>,</w:t>
      </w:r>
    </w:p>
    <w:p w:rsidRDefault="00061EDD" w:rsidP="00061EDD" w:rsidR="00061EDD" w:rsidRPr="0049314D">
      <w:pPr>
        <w:tabs>
          <w:tab w:pos="567" w:val="left"/>
        </w:tabs>
        <w:spacing w:before="100"/>
        <w:jc w:val="both"/>
        <w:rPr>
          <w:rFonts w:eastAsia="Arial Unicode MS"/>
          <w:lang w:eastAsia="en-US"/>
        </w:rPr>
      </w:pPr>
      <w:r>
        <w:rPr>
          <w:rFonts w:eastAsia="Arial Unicode MS"/>
          <w:lang w:eastAsia="en-US"/>
        </w:rPr>
        <w:t xml:space="preserve">38. </w:t>
      </w:r>
      <w:r w:rsidRPr="0049314D">
        <w:rPr>
          <w:rFonts w:eastAsia="Arial Unicode MS"/>
          <w:lang w:eastAsia="en-US"/>
        </w:rPr>
        <w:t>Tarle Ljubica</w:t>
      </w:r>
      <w:r w:rsidR="00C87C43">
        <w:rPr>
          <w:rFonts w:eastAsia="Arial Unicode MS"/>
          <w:lang w:eastAsia="en-US"/>
        </w:rPr>
        <w:t>,</w:t>
      </w:r>
      <w:r w:rsidRPr="0049314D">
        <w:rPr>
          <w:rFonts w:eastAsia="Arial Unicode MS"/>
          <w:lang w:eastAsia="en-US"/>
        </w:rPr>
        <w:t xml:space="preserve"> OIB 28166909018</w:t>
      </w:r>
      <w:r w:rsidR="00CB5EA3">
        <w:rPr>
          <w:rFonts w:eastAsia="Arial Unicode MS"/>
          <w:lang w:eastAsia="en-US"/>
        </w:rPr>
        <w:t>,</w:t>
      </w:r>
      <w:r w:rsidR="00CB5EA3" w:rsidRPr="00CB5EA3">
        <w:rPr>
          <w:rFonts w:eastAsia="Arial Unicode MS"/>
          <w:lang w:eastAsia="en-US"/>
        </w:rPr>
        <w:t xml:space="preserve"> </w:t>
      </w:r>
      <w:r w:rsidR="00CB5EA3">
        <w:rPr>
          <w:rFonts w:eastAsia="Arial Unicode MS"/>
          <w:lang w:eastAsia="en-US"/>
        </w:rPr>
        <w:t xml:space="preserve">za osporenu tražbinu u iznosu od </w:t>
      </w:r>
      <w:r w:rsidRPr="0049314D">
        <w:rPr>
          <w:rFonts w:eastAsia="Arial Unicode MS"/>
          <w:lang w:eastAsia="en-US"/>
        </w:rPr>
        <w:t>3.200,00</w:t>
      </w:r>
      <w:r>
        <w:rPr>
          <w:rFonts w:eastAsia="Arial Unicode MS"/>
          <w:lang w:eastAsia="en-US"/>
        </w:rPr>
        <w:t xml:space="preserve"> kn</w:t>
      </w:r>
      <w:r w:rsidR="00CB5EA3">
        <w:rPr>
          <w:rFonts w:eastAsia="Arial Unicode MS"/>
          <w:lang w:eastAsia="en-US"/>
        </w:rPr>
        <w:t>,</w:t>
      </w:r>
    </w:p>
    <w:p w:rsidRDefault="00061EDD" w:rsidP="00061EDD" w:rsidR="00061EDD" w:rsidRPr="0049314D">
      <w:pPr>
        <w:tabs>
          <w:tab w:pos="567" w:val="left"/>
        </w:tabs>
        <w:spacing w:before="100"/>
        <w:jc w:val="both"/>
        <w:rPr>
          <w:rFonts w:eastAsia="Arial Unicode MS"/>
          <w:lang w:eastAsia="en-US"/>
        </w:rPr>
      </w:pPr>
      <w:r>
        <w:rPr>
          <w:rFonts w:eastAsia="Arial Unicode MS"/>
          <w:lang w:eastAsia="en-US"/>
        </w:rPr>
        <w:t xml:space="preserve">39. </w:t>
      </w:r>
      <w:r w:rsidRPr="0049314D">
        <w:rPr>
          <w:rFonts w:eastAsia="Arial Unicode MS"/>
          <w:lang w:eastAsia="en-US"/>
        </w:rPr>
        <w:t>Tomić Ivan</w:t>
      </w:r>
      <w:r w:rsidR="00C87C43">
        <w:rPr>
          <w:rFonts w:eastAsia="Arial Unicode MS"/>
          <w:lang w:eastAsia="en-US"/>
        </w:rPr>
        <w:t>,</w:t>
      </w:r>
      <w:r w:rsidRPr="0049314D">
        <w:rPr>
          <w:rFonts w:eastAsia="Arial Unicode MS"/>
          <w:lang w:eastAsia="en-US"/>
        </w:rPr>
        <w:t xml:space="preserve"> OIB 55633242961</w:t>
      </w:r>
      <w:r w:rsidR="00CB5EA3">
        <w:rPr>
          <w:rFonts w:eastAsia="Arial Unicode MS"/>
          <w:lang w:eastAsia="en-US"/>
        </w:rPr>
        <w:t>,</w:t>
      </w:r>
      <w:r w:rsidR="00CB5EA3" w:rsidRPr="00CB5EA3">
        <w:rPr>
          <w:rFonts w:eastAsia="Arial Unicode MS"/>
          <w:lang w:eastAsia="en-US"/>
        </w:rPr>
        <w:t xml:space="preserve"> </w:t>
      </w:r>
      <w:r w:rsidR="00CB5EA3">
        <w:rPr>
          <w:rFonts w:eastAsia="Arial Unicode MS"/>
          <w:lang w:eastAsia="en-US"/>
        </w:rPr>
        <w:t xml:space="preserve">za osporenu tražbinu u iznosu od </w:t>
      </w:r>
      <w:r w:rsidRPr="0049314D">
        <w:rPr>
          <w:rFonts w:eastAsia="Arial Unicode MS"/>
          <w:lang w:eastAsia="en-US"/>
        </w:rPr>
        <w:t>3.200,00</w:t>
      </w:r>
      <w:r>
        <w:rPr>
          <w:rFonts w:eastAsia="Arial Unicode MS"/>
          <w:lang w:eastAsia="en-US"/>
        </w:rPr>
        <w:t xml:space="preserve"> kn</w:t>
      </w:r>
      <w:r w:rsidR="00CB5EA3">
        <w:rPr>
          <w:rFonts w:eastAsia="Arial Unicode MS"/>
          <w:lang w:eastAsia="en-US"/>
        </w:rPr>
        <w:t>,</w:t>
      </w:r>
    </w:p>
    <w:p w:rsidRDefault="00061EDD" w:rsidP="00061EDD" w:rsidR="00061EDD" w:rsidRPr="0049314D">
      <w:pPr>
        <w:tabs>
          <w:tab w:pos="567" w:val="left"/>
        </w:tabs>
        <w:spacing w:before="100"/>
        <w:jc w:val="both"/>
        <w:rPr>
          <w:rFonts w:eastAsia="Arial Unicode MS"/>
          <w:lang w:eastAsia="en-US"/>
        </w:rPr>
      </w:pPr>
      <w:r>
        <w:rPr>
          <w:rFonts w:eastAsia="Arial Unicode MS"/>
          <w:lang w:eastAsia="en-US"/>
        </w:rPr>
        <w:t xml:space="preserve">40. </w:t>
      </w:r>
      <w:r w:rsidRPr="0049314D">
        <w:rPr>
          <w:rFonts w:eastAsia="Arial Unicode MS"/>
          <w:lang w:eastAsia="en-US"/>
        </w:rPr>
        <w:t>Topić Tvrtko</w:t>
      </w:r>
      <w:r w:rsidR="00C87C43">
        <w:rPr>
          <w:rFonts w:eastAsia="Arial Unicode MS"/>
          <w:lang w:eastAsia="en-US"/>
        </w:rPr>
        <w:t>,</w:t>
      </w:r>
      <w:r w:rsidRPr="0049314D">
        <w:rPr>
          <w:rFonts w:eastAsia="Arial Unicode MS"/>
          <w:lang w:eastAsia="en-US"/>
        </w:rPr>
        <w:t xml:space="preserve"> OIB 15832739048</w:t>
      </w:r>
      <w:r w:rsidR="00CB5EA3">
        <w:rPr>
          <w:rFonts w:eastAsia="Arial Unicode MS"/>
          <w:lang w:eastAsia="en-US"/>
        </w:rPr>
        <w:t xml:space="preserve">, za osporenu tražbinu u iznosu od </w:t>
      </w:r>
      <w:r w:rsidRPr="0049314D">
        <w:rPr>
          <w:rFonts w:eastAsia="Arial Unicode MS"/>
          <w:lang w:eastAsia="en-US"/>
        </w:rPr>
        <w:t>3.200,00</w:t>
      </w:r>
      <w:r>
        <w:rPr>
          <w:rFonts w:eastAsia="Arial Unicode MS"/>
          <w:lang w:eastAsia="en-US"/>
        </w:rPr>
        <w:t xml:space="preserve"> kn</w:t>
      </w:r>
      <w:r w:rsidR="00CB5EA3">
        <w:rPr>
          <w:rFonts w:eastAsia="Arial Unicode MS"/>
          <w:lang w:eastAsia="en-US"/>
        </w:rPr>
        <w:t>,</w:t>
      </w:r>
    </w:p>
    <w:p w:rsidRDefault="00061EDD" w:rsidP="00061EDD" w:rsidR="00061EDD" w:rsidRPr="0049314D">
      <w:pPr>
        <w:tabs>
          <w:tab w:pos="567" w:val="left"/>
        </w:tabs>
        <w:spacing w:before="100"/>
        <w:jc w:val="both"/>
        <w:rPr>
          <w:rFonts w:eastAsia="Arial Unicode MS"/>
          <w:lang w:eastAsia="en-US"/>
        </w:rPr>
      </w:pPr>
      <w:r>
        <w:rPr>
          <w:rFonts w:eastAsia="Arial Unicode MS"/>
          <w:lang w:eastAsia="en-US"/>
        </w:rPr>
        <w:t xml:space="preserve">41. </w:t>
      </w:r>
      <w:r w:rsidRPr="0049314D">
        <w:rPr>
          <w:rFonts w:eastAsia="Arial Unicode MS"/>
          <w:lang w:eastAsia="en-US"/>
        </w:rPr>
        <w:t>Valdžić Marko</w:t>
      </w:r>
      <w:r w:rsidR="00C87C43">
        <w:rPr>
          <w:rFonts w:eastAsia="Arial Unicode MS"/>
          <w:lang w:eastAsia="en-US"/>
        </w:rPr>
        <w:t>,</w:t>
      </w:r>
      <w:r w:rsidRPr="0049314D">
        <w:rPr>
          <w:rFonts w:eastAsia="Arial Unicode MS"/>
          <w:lang w:eastAsia="en-US"/>
        </w:rPr>
        <w:t xml:space="preserve"> OIB 09167064985</w:t>
      </w:r>
      <w:r w:rsidR="00CB5EA3">
        <w:rPr>
          <w:rFonts w:eastAsia="Arial Unicode MS"/>
          <w:lang w:eastAsia="en-US"/>
        </w:rPr>
        <w:t xml:space="preserve">, </w:t>
      </w:r>
      <w:r w:rsidR="0029414F">
        <w:rPr>
          <w:rFonts w:eastAsia="Arial Unicode MS"/>
          <w:lang w:eastAsia="en-US"/>
        </w:rPr>
        <w:t xml:space="preserve">za osporenu tražbinu u iznosu od </w:t>
      </w:r>
      <w:r w:rsidRPr="0049314D">
        <w:rPr>
          <w:rFonts w:eastAsia="Arial Unicode MS"/>
          <w:lang w:eastAsia="en-US"/>
        </w:rPr>
        <w:t>3.615,33</w:t>
      </w:r>
      <w:r>
        <w:rPr>
          <w:rFonts w:eastAsia="Arial Unicode MS"/>
          <w:lang w:eastAsia="en-US"/>
        </w:rPr>
        <w:t xml:space="preserve"> kn</w:t>
      </w:r>
      <w:r w:rsidR="00CB5EA3">
        <w:rPr>
          <w:rFonts w:eastAsia="Arial Unicode MS"/>
          <w:lang w:eastAsia="en-US"/>
        </w:rPr>
        <w:t>,</w:t>
      </w:r>
    </w:p>
    <w:p w:rsidRDefault="00061EDD" w:rsidP="00061EDD" w:rsidR="00061EDD" w:rsidRPr="0049314D">
      <w:pPr>
        <w:tabs>
          <w:tab w:pos="567" w:val="left"/>
        </w:tabs>
        <w:spacing w:before="100"/>
        <w:jc w:val="both"/>
        <w:rPr>
          <w:rFonts w:eastAsia="Arial Unicode MS"/>
          <w:lang w:eastAsia="en-US"/>
        </w:rPr>
      </w:pPr>
      <w:r>
        <w:rPr>
          <w:rFonts w:eastAsia="Arial Unicode MS"/>
          <w:lang w:eastAsia="en-US"/>
        </w:rPr>
        <w:t xml:space="preserve">42. </w:t>
      </w:r>
      <w:r w:rsidR="00CB5EA3">
        <w:rPr>
          <w:rFonts w:eastAsia="Arial Unicode MS"/>
          <w:lang w:eastAsia="en-US"/>
        </w:rPr>
        <w:t>Vidović Marko</w:t>
      </w:r>
      <w:r w:rsidR="00C87C43">
        <w:rPr>
          <w:rFonts w:eastAsia="Arial Unicode MS"/>
          <w:lang w:eastAsia="en-US"/>
        </w:rPr>
        <w:t>,</w:t>
      </w:r>
      <w:r w:rsidR="00CB5EA3">
        <w:rPr>
          <w:rFonts w:eastAsia="Arial Unicode MS"/>
          <w:lang w:eastAsia="en-US"/>
        </w:rPr>
        <w:t xml:space="preserve"> OIB 010913609, za osporenu tražbinu u iznosu od </w:t>
      </w:r>
      <w:r w:rsidRPr="0049314D">
        <w:rPr>
          <w:rFonts w:eastAsia="Arial Unicode MS"/>
          <w:lang w:eastAsia="en-US"/>
        </w:rPr>
        <w:t>3.200,00</w:t>
      </w:r>
      <w:r>
        <w:rPr>
          <w:rFonts w:eastAsia="Arial Unicode MS"/>
          <w:lang w:eastAsia="en-US"/>
        </w:rPr>
        <w:t xml:space="preserve"> kn</w:t>
      </w:r>
      <w:r w:rsidR="00CB5EA3">
        <w:rPr>
          <w:rFonts w:eastAsia="Arial Unicode MS"/>
          <w:lang w:eastAsia="en-US"/>
        </w:rPr>
        <w:t>,</w:t>
      </w:r>
    </w:p>
    <w:p w:rsidRDefault="00061EDD" w:rsidP="00061EDD" w:rsidR="00061EDD" w:rsidRPr="0049314D">
      <w:pPr>
        <w:tabs>
          <w:tab w:pos="567" w:val="left"/>
        </w:tabs>
        <w:spacing w:before="100"/>
        <w:jc w:val="both"/>
        <w:rPr>
          <w:rFonts w:eastAsia="Arial Unicode MS"/>
          <w:lang w:eastAsia="en-US"/>
        </w:rPr>
      </w:pPr>
      <w:r>
        <w:rPr>
          <w:rFonts w:eastAsia="Arial Unicode MS"/>
          <w:lang w:eastAsia="en-US"/>
        </w:rPr>
        <w:t xml:space="preserve">43. </w:t>
      </w:r>
      <w:r w:rsidRPr="0049314D">
        <w:rPr>
          <w:rFonts w:eastAsia="Arial Unicode MS"/>
          <w:lang w:eastAsia="en-US"/>
        </w:rPr>
        <w:t>Vidović Matko</w:t>
      </w:r>
      <w:r w:rsidR="00C87C43">
        <w:rPr>
          <w:rFonts w:eastAsia="Arial Unicode MS"/>
          <w:lang w:eastAsia="en-US"/>
        </w:rPr>
        <w:t>,</w:t>
      </w:r>
      <w:r w:rsidRPr="0049314D">
        <w:rPr>
          <w:rFonts w:eastAsia="Arial Unicode MS"/>
          <w:lang w:eastAsia="en-US"/>
        </w:rPr>
        <w:t xml:space="preserve"> OIB 40919815057</w:t>
      </w:r>
      <w:r w:rsidR="00CB5EA3">
        <w:rPr>
          <w:rFonts w:eastAsia="Arial Unicode MS"/>
          <w:lang w:eastAsia="en-US"/>
        </w:rPr>
        <w:t>,</w:t>
      </w:r>
      <w:r w:rsidR="00CB5EA3" w:rsidRPr="00CB5EA3">
        <w:rPr>
          <w:rFonts w:eastAsia="Arial Unicode MS"/>
          <w:lang w:eastAsia="en-US"/>
        </w:rPr>
        <w:t xml:space="preserve"> </w:t>
      </w:r>
      <w:r w:rsidR="00CB5EA3">
        <w:rPr>
          <w:rFonts w:eastAsia="Arial Unicode MS"/>
          <w:lang w:eastAsia="en-US"/>
        </w:rPr>
        <w:t xml:space="preserve">za osporenu tražbinu u iznosu od </w:t>
      </w:r>
      <w:r w:rsidRPr="0049314D">
        <w:rPr>
          <w:rFonts w:eastAsia="Arial Unicode MS"/>
          <w:lang w:eastAsia="en-US"/>
        </w:rPr>
        <w:t>3.200,00</w:t>
      </w:r>
      <w:r>
        <w:rPr>
          <w:rFonts w:eastAsia="Arial Unicode MS"/>
          <w:lang w:eastAsia="en-US"/>
        </w:rPr>
        <w:t xml:space="preserve"> kn</w:t>
      </w:r>
      <w:r w:rsidR="00CB5EA3">
        <w:rPr>
          <w:rFonts w:eastAsia="Arial Unicode MS"/>
          <w:lang w:eastAsia="en-US"/>
        </w:rPr>
        <w:t>,</w:t>
      </w:r>
    </w:p>
    <w:p w:rsidRDefault="00061EDD" w:rsidP="00061EDD" w:rsidR="00061EDD" w:rsidRPr="0049314D">
      <w:pPr>
        <w:tabs>
          <w:tab w:pos="567" w:val="left"/>
        </w:tabs>
        <w:spacing w:before="100"/>
        <w:jc w:val="both"/>
        <w:rPr>
          <w:rFonts w:eastAsia="Arial Unicode MS"/>
          <w:lang w:eastAsia="en-US"/>
        </w:rPr>
      </w:pPr>
      <w:r>
        <w:rPr>
          <w:rFonts w:eastAsia="Arial Unicode MS"/>
          <w:lang w:eastAsia="en-US"/>
        </w:rPr>
        <w:t xml:space="preserve">44. </w:t>
      </w:r>
      <w:r w:rsidRPr="0049314D">
        <w:rPr>
          <w:rFonts w:eastAsia="Arial Unicode MS"/>
          <w:lang w:eastAsia="en-US"/>
        </w:rPr>
        <w:t>Vidović Nevenka</w:t>
      </w:r>
      <w:r w:rsidR="00C87C43">
        <w:rPr>
          <w:rFonts w:eastAsia="Arial Unicode MS"/>
          <w:lang w:eastAsia="en-US"/>
        </w:rPr>
        <w:t>,</w:t>
      </w:r>
      <w:r w:rsidRPr="0049314D">
        <w:rPr>
          <w:rFonts w:eastAsia="Arial Unicode MS"/>
          <w:lang w:eastAsia="en-US"/>
        </w:rPr>
        <w:t xml:space="preserve"> OIB 50708267696</w:t>
      </w:r>
      <w:r w:rsidR="00CB5EA3">
        <w:rPr>
          <w:rFonts w:eastAsia="Arial Unicode MS"/>
          <w:lang w:eastAsia="en-US"/>
        </w:rPr>
        <w:t>,</w:t>
      </w:r>
      <w:r w:rsidR="00CB5EA3" w:rsidRPr="00CB5EA3">
        <w:rPr>
          <w:rFonts w:eastAsia="Arial Unicode MS"/>
          <w:lang w:eastAsia="en-US"/>
        </w:rPr>
        <w:t xml:space="preserve"> </w:t>
      </w:r>
      <w:r w:rsidR="00CB5EA3">
        <w:rPr>
          <w:rFonts w:eastAsia="Arial Unicode MS"/>
          <w:lang w:eastAsia="en-US"/>
        </w:rPr>
        <w:t xml:space="preserve">za osporenu tražbinu u iznosu od </w:t>
      </w:r>
      <w:r w:rsidRPr="0049314D">
        <w:rPr>
          <w:rFonts w:eastAsia="Arial Unicode MS"/>
          <w:lang w:eastAsia="en-US"/>
        </w:rPr>
        <w:t>3.602,36</w:t>
      </w:r>
      <w:r>
        <w:rPr>
          <w:rFonts w:eastAsia="Arial Unicode MS"/>
          <w:lang w:eastAsia="en-US"/>
        </w:rPr>
        <w:t xml:space="preserve"> kn</w:t>
      </w:r>
      <w:r w:rsidR="00CB5EA3">
        <w:rPr>
          <w:rFonts w:eastAsia="Arial Unicode MS"/>
          <w:lang w:eastAsia="en-US"/>
        </w:rPr>
        <w:t>,,</w:t>
      </w:r>
    </w:p>
    <w:p w:rsidRDefault="00061EDD" w:rsidP="00061EDD" w:rsidR="00061EDD" w:rsidRPr="0049314D">
      <w:pPr>
        <w:tabs>
          <w:tab w:pos="567" w:val="left"/>
        </w:tabs>
        <w:spacing w:before="100"/>
        <w:jc w:val="both"/>
        <w:rPr>
          <w:rFonts w:eastAsia="Arial Unicode MS"/>
          <w:lang w:eastAsia="en-US"/>
        </w:rPr>
      </w:pPr>
      <w:r>
        <w:rPr>
          <w:rFonts w:eastAsia="Arial Unicode MS"/>
          <w:lang w:eastAsia="en-US"/>
        </w:rPr>
        <w:t xml:space="preserve">45. </w:t>
      </w:r>
      <w:r w:rsidRPr="0049314D">
        <w:rPr>
          <w:rFonts w:eastAsia="Arial Unicode MS"/>
          <w:lang w:eastAsia="en-US"/>
        </w:rPr>
        <w:t>Vlaić Marica</w:t>
      </w:r>
      <w:r w:rsidR="00C87C43">
        <w:rPr>
          <w:rFonts w:eastAsia="Arial Unicode MS"/>
          <w:lang w:eastAsia="en-US"/>
        </w:rPr>
        <w:t>,</w:t>
      </w:r>
      <w:r w:rsidRPr="0049314D">
        <w:rPr>
          <w:rFonts w:eastAsia="Arial Unicode MS"/>
          <w:lang w:eastAsia="en-US"/>
        </w:rPr>
        <w:t xml:space="preserve"> OIB 45120406456</w:t>
      </w:r>
      <w:r w:rsidR="00CB5EA3">
        <w:rPr>
          <w:rFonts w:eastAsia="Arial Unicode MS"/>
          <w:lang w:eastAsia="en-US"/>
        </w:rPr>
        <w:t xml:space="preserve">, za osporenu tražbinu u iznosu od </w:t>
      </w:r>
      <w:r w:rsidRPr="0049314D">
        <w:rPr>
          <w:rFonts w:eastAsia="Arial Unicode MS"/>
          <w:lang w:eastAsia="en-US"/>
        </w:rPr>
        <w:t>3.200,00</w:t>
      </w:r>
      <w:r>
        <w:rPr>
          <w:rFonts w:eastAsia="Arial Unicode MS"/>
          <w:lang w:eastAsia="en-US"/>
        </w:rPr>
        <w:t xml:space="preserve"> kn</w:t>
      </w:r>
      <w:r w:rsidR="00CB5EA3">
        <w:rPr>
          <w:rFonts w:eastAsia="Arial Unicode MS"/>
          <w:lang w:eastAsia="en-US"/>
        </w:rPr>
        <w:t>,</w:t>
      </w:r>
    </w:p>
    <w:p w:rsidRDefault="00061EDD" w:rsidP="00061EDD" w:rsidR="00061EDD" w:rsidRPr="0049314D">
      <w:pPr>
        <w:tabs>
          <w:tab w:pos="567" w:val="left"/>
        </w:tabs>
        <w:spacing w:before="100"/>
        <w:jc w:val="both"/>
        <w:rPr>
          <w:rFonts w:eastAsia="Arial Unicode MS"/>
          <w:lang w:eastAsia="en-US"/>
        </w:rPr>
      </w:pPr>
      <w:r>
        <w:rPr>
          <w:rFonts w:eastAsia="Arial Unicode MS"/>
          <w:lang w:eastAsia="en-US"/>
        </w:rPr>
        <w:t xml:space="preserve">46. </w:t>
      </w:r>
      <w:r w:rsidRPr="0049314D">
        <w:rPr>
          <w:rFonts w:eastAsia="Arial Unicode MS"/>
          <w:lang w:eastAsia="en-US"/>
        </w:rPr>
        <w:t>Vukičević Anđelka</w:t>
      </w:r>
      <w:r w:rsidR="00C87C43">
        <w:rPr>
          <w:rFonts w:eastAsia="Arial Unicode MS"/>
          <w:lang w:eastAsia="en-US"/>
        </w:rPr>
        <w:t>,</w:t>
      </w:r>
      <w:r w:rsidRPr="0049314D">
        <w:rPr>
          <w:rFonts w:eastAsia="Arial Unicode MS"/>
          <w:lang w:eastAsia="en-US"/>
        </w:rPr>
        <w:t xml:space="preserve"> OIB 72508288201</w:t>
      </w:r>
      <w:r w:rsidR="00CB5EA3">
        <w:rPr>
          <w:rFonts w:eastAsia="Arial Unicode MS"/>
          <w:lang w:eastAsia="en-US"/>
        </w:rPr>
        <w:t xml:space="preserve">, za osporenu tražbinu u iznosu od </w:t>
      </w:r>
      <w:r w:rsidRPr="0049314D">
        <w:rPr>
          <w:rFonts w:eastAsia="Arial Unicode MS"/>
          <w:lang w:eastAsia="en-US"/>
        </w:rPr>
        <w:t>3.200,00</w:t>
      </w:r>
      <w:r>
        <w:rPr>
          <w:rFonts w:eastAsia="Arial Unicode MS"/>
          <w:lang w:eastAsia="en-US"/>
        </w:rPr>
        <w:t xml:space="preserve"> kn</w:t>
      </w:r>
      <w:r w:rsidR="00CB5EA3">
        <w:rPr>
          <w:rFonts w:eastAsia="Arial Unicode MS"/>
          <w:lang w:eastAsia="en-US"/>
        </w:rPr>
        <w:t>,</w:t>
      </w:r>
    </w:p>
    <w:p w:rsidRDefault="00061EDD" w:rsidP="00061EDD" w:rsidR="00061EDD" w:rsidRPr="0049314D">
      <w:pPr>
        <w:tabs>
          <w:tab w:pos="567" w:val="left"/>
        </w:tabs>
        <w:spacing w:before="100"/>
        <w:jc w:val="both"/>
        <w:rPr>
          <w:rFonts w:eastAsia="Arial Unicode MS"/>
          <w:lang w:eastAsia="en-US"/>
        </w:rPr>
      </w:pPr>
      <w:r>
        <w:rPr>
          <w:rFonts w:eastAsia="Arial Unicode MS"/>
          <w:lang w:eastAsia="en-US"/>
        </w:rPr>
        <w:t xml:space="preserve">47. </w:t>
      </w:r>
      <w:r w:rsidRPr="0049314D">
        <w:rPr>
          <w:rFonts w:eastAsia="Arial Unicode MS"/>
          <w:lang w:eastAsia="en-US"/>
        </w:rPr>
        <w:t>Žarković Milan</w:t>
      </w:r>
      <w:r w:rsidR="00C87C43">
        <w:rPr>
          <w:rFonts w:eastAsia="Arial Unicode MS"/>
          <w:lang w:eastAsia="en-US"/>
        </w:rPr>
        <w:t>,</w:t>
      </w:r>
      <w:r w:rsidRPr="0049314D">
        <w:rPr>
          <w:rFonts w:eastAsia="Arial Unicode MS"/>
          <w:lang w:eastAsia="en-US"/>
        </w:rPr>
        <w:t xml:space="preserve"> OIB 35075237308</w:t>
      </w:r>
      <w:r w:rsidR="00CB5EA3">
        <w:rPr>
          <w:rFonts w:eastAsia="Arial Unicode MS"/>
          <w:lang w:eastAsia="en-US"/>
        </w:rPr>
        <w:t xml:space="preserve">, za osporenu tražbinu u iznosu od </w:t>
      </w:r>
      <w:r w:rsidRPr="0049314D">
        <w:rPr>
          <w:rFonts w:eastAsia="Arial Unicode MS"/>
          <w:lang w:eastAsia="en-US"/>
        </w:rPr>
        <w:t>3.200,00</w:t>
      </w:r>
      <w:r>
        <w:rPr>
          <w:rFonts w:eastAsia="Arial Unicode MS"/>
          <w:lang w:eastAsia="en-US"/>
        </w:rPr>
        <w:t xml:space="preserve"> kn</w:t>
      </w:r>
      <w:r w:rsidR="00CB5EA3">
        <w:rPr>
          <w:rFonts w:eastAsia="Arial Unicode MS"/>
          <w:lang w:eastAsia="en-US"/>
        </w:rPr>
        <w:t>,</w:t>
      </w:r>
    </w:p>
    <w:p w:rsidRDefault="00061EDD" w:rsidP="00061EDD" w:rsidR="00061EDD" w:rsidRPr="0049314D">
      <w:pPr>
        <w:tabs>
          <w:tab w:pos="567" w:val="left"/>
        </w:tabs>
        <w:spacing w:before="100"/>
        <w:jc w:val="both"/>
        <w:rPr>
          <w:rFonts w:eastAsia="Arial Unicode MS"/>
          <w:lang w:eastAsia="en-US"/>
        </w:rPr>
      </w:pPr>
      <w:r>
        <w:rPr>
          <w:rFonts w:eastAsia="Arial Unicode MS"/>
          <w:lang w:eastAsia="en-US"/>
        </w:rPr>
        <w:t xml:space="preserve">48. </w:t>
      </w:r>
      <w:r w:rsidRPr="0049314D">
        <w:rPr>
          <w:rFonts w:eastAsia="Arial Unicode MS"/>
          <w:lang w:eastAsia="en-US"/>
        </w:rPr>
        <w:t>Živković Davorka</w:t>
      </w:r>
      <w:r w:rsidR="00C87C43">
        <w:rPr>
          <w:rFonts w:eastAsia="Arial Unicode MS"/>
          <w:lang w:eastAsia="en-US"/>
        </w:rPr>
        <w:t>,</w:t>
      </w:r>
      <w:r w:rsidRPr="0049314D">
        <w:rPr>
          <w:rFonts w:eastAsia="Arial Unicode MS"/>
          <w:lang w:eastAsia="en-US"/>
        </w:rPr>
        <w:t xml:space="preserve"> OIB 8059003491</w:t>
      </w:r>
      <w:r w:rsidR="00CB5EA3">
        <w:rPr>
          <w:rFonts w:eastAsia="Arial Unicode MS"/>
          <w:lang w:eastAsia="en-US"/>
        </w:rPr>
        <w:t>,</w:t>
      </w:r>
      <w:r w:rsidR="00CB5EA3" w:rsidRPr="00CB5EA3">
        <w:rPr>
          <w:rFonts w:eastAsia="Arial Unicode MS"/>
          <w:lang w:eastAsia="en-US"/>
        </w:rPr>
        <w:t xml:space="preserve"> </w:t>
      </w:r>
      <w:r w:rsidR="00CB5EA3">
        <w:rPr>
          <w:rFonts w:eastAsia="Arial Unicode MS"/>
          <w:lang w:eastAsia="en-US"/>
        </w:rPr>
        <w:t xml:space="preserve">za osporenu tražbinu u iznosu od </w:t>
      </w:r>
      <w:r w:rsidRPr="0049314D">
        <w:rPr>
          <w:rFonts w:eastAsia="Arial Unicode MS"/>
          <w:lang w:eastAsia="en-US"/>
        </w:rPr>
        <w:t>1.000,00</w:t>
      </w:r>
      <w:r>
        <w:rPr>
          <w:rFonts w:eastAsia="Arial Unicode MS"/>
          <w:lang w:eastAsia="en-US"/>
        </w:rPr>
        <w:t xml:space="preserve"> kn</w:t>
      </w:r>
      <w:r w:rsidR="00CB5EA3">
        <w:rPr>
          <w:rFonts w:eastAsia="Arial Unicode MS"/>
          <w:lang w:eastAsia="en-US"/>
        </w:rPr>
        <w:t>,</w:t>
      </w:r>
    </w:p>
    <w:p w:rsidRDefault="00061EDD" w:rsidP="00061EDD" w:rsidR="00061EDD" w:rsidRPr="0049314D">
      <w:pPr>
        <w:tabs>
          <w:tab w:pos="567" w:val="left"/>
        </w:tabs>
        <w:spacing w:before="100"/>
        <w:jc w:val="both"/>
        <w:rPr>
          <w:rFonts w:eastAsia="Arial Unicode MS"/>
          <w:lang w:eastAsia="en-US"/>
        </w:rPr>
      </w:pPr>
      <w:r>
        <w:rPr>
          <w:rFonts w:eastAsia="Arial Unicode MS"/>
          <w:lang w:eastAsia="en-US"/>
        </w:rPr>
        <w:t xml:space="preserve">49. </w:t>
      </w:r>
      <w:r w:rsidRPr="0049314D">
        <w:rPr>
          <w:rFonts w:eastAsia="Arial Unicode MS"/>
          <w:lang w:eastAsia="en-US"/>
        </w:rPr>
        <w:t>Živković Ivica</w:t>
      </w:r>
      <w:r w:rsidR="00C87C43">
        <w:rPr>
          <w:rFonts w:eastAsia="Arial Unicode MS"/>
          <w:lang w:eastAsia="en-US"/>
        </w:rPr>
        <w:t>,</w:t>
      </w:r>
      <w:r w:rsidRPr="0049314D">
        <w:rPr>
          <w:rFonts w:eastAsia="Arial Unicode MS"/>
          <w:lang w:eastAsia="en-US"/>
        </w:rPr>
        <w:t xml:space="preserve"> OIB 18562262384</w:t>
      </w:r>
      <w:r w:rsidR="00CB5EA3">
        <w:rPr>
          <w:rFonts w:eastAsia="Arial Unicode MS"/>
          <w:lang w:eastAsia="en-US"/>
        </w:rPr>
        <w:t xml:space="preserve">, za osporenu tražbinu u iznosu od </w:t>
      </w:r>
      <w:r w:rsidRPr="0049314D">
        <w:rPr>
          <w:rFonts w:eastAsia="Arial Unicode MS"/>
          <w:lang w:eastAsia="en-US"/>
        </w:rPr>
        <w:t>3.200,00</w:t>
      </w:r>
      <w:r>
        <w:rPr>
          <w:rFonts w:eastAsia="Arial Unicode MS"/>
          <w:lang w:eastAsia="en-US"/>
        </w:rPr>
        <w:t xml:space="preserve"> kn</w:t>
      </w:r>
      <w:r w:rsidR="00CB5EA3">
        <w:rPr>
          <w:rFonts w:eastAsia="Arial Unicode MS"/>
          <w:lang w:eastAsia="en-US"/>
        </w:rPr>
        <w:t>,</w:t>
      </w:r>
    </w:p>
    <w:p w:rsidRDefault="00061EDD" w:rsidP="00061EDD" w:rsidR="00061EDD" w:rsidRPr="0049314D">
      <w:pPr>
        <w:tabs>
          <w:tab w:pos="567" w:val="left"/>
        </w:tabs>
        <w:spacing w:before="100"/>
        <w:jc w:val="both"/>
        <w:rPr>
          <w:rFonts w:eastAsia="Arial Unicode MS"/>
          <w:lang w:eastAsia="en-US"/>
        </w:rPr>
      </w:pPr>
      <w:r>
        <w:rPr>
          <w:rFonts w:eastAsia="Arial Unicode MS"/>
          <w:lang w:eastAsia="en-US"/>
        </w:rPr>
        <w:t xml:space="preserve">50. </w:t>
      </w:r>
      <w:r w:rsidRPr="0049314D">
        <w:rPr>
          <w:rFonts w:eastAsia="Arial Unicode MS"/>
          <w:lang w:eastAsia="en-US"/>
        </w:rPr>
        <w:t>Jolić Ante</w:t>
      </w:r>
      <w:r w:rsidR="00C87C43">
        <w:rPr>
          <w:rFonts w:eastAsia="Arial Unicode MS"/>
          <w:lang w:eastAsia="en-US"/>
        </w:rPr>
        <w:t>,</w:t>
      </w:r>
      <w:r w:rsidRPr="0049314D">
        <w:rPr>
          <w:rFonts w:eastAsia="Arial Unicode MS"/>
          <w:lang w:eastAsia="en-US"/>
        </w:rPr>
        <w:t xml:space="preserve"> OIB 80924166560</w:t>
      </w:r>
      <w:r w:rsidR="00CB5EA3">
        <w:rPr>
          <w:rFonts w:eastAsia="Arial Unicode MS"/>
          <w:lang w:eastAsia="en-US"/>
        </w:rPr>
        <w:t>,</w:t>
      </w:r>
      <w:r w:rsidR="00CB5EA3" w:rsidRPr="00CB5EA3">
        <w:rPr>
          <w:rFonts w:eastAsia="Arial Unicode MS"/>
          <w:lang w:eastAsia="en-US"/>
        </w:rPr>
        <w:t xml:space="preserve"> </w:t>
      </w:r>
      <w:r w:rsidR="00CB5EA3">
        <w:rPr>
          <w:rFonts w:eastAsia="Arial Unicode MS"/>
          <w:lang w:eastAsia="en-US"/>
        </w:rPr>
        <w:t xml:space="preserve">za osporenu tražbinu u iznosu od </w:t>
      </w:r>
      <w:r w:rsidRPr="0049314D">
        <w:rPr>
          <w:rFonts w:eastAsia="Arial Unicode MS"/>
          <w:lang w:eastAsia="en-US"/>
        </w:rPr>
        <w:t>3.200,00</w:t>
      </w:r>
      <w:r>
        <w:rPr>
          <w:rFonts w:eastAsia="Arial Unicode MS"/>
          <w:lang w:eastAsia="en-US"/>
        </w:rPr>
        <w:t xml:space="preserve"> kn</w:t>
      </w:r>
      <w:r w:rsidR="00CB5EA3">
        <w:rPr>
          <w:rFonts w:eastAsia="Arial Unicode MS"/>
          <w:lang w:eastAsia="en-US"/>
        </w:rPr>
        <w:t>,</w:t>
      </w:r>
    </w:p>
    <w:p w:rsidRDefault="00061EDD" w:rsidP="00061EDD" w:rsidR="00061EDD" w:rsidRPr="0049314D">
      <w:pPr>
        <w:tabs>
          <w:tab w:pos="567" w:val="left"/>
        </w:tabs>
        <w:spacing w:before="100"/>
        <w:jc w:val="both"/>
        <w:rPr>
          <w:rFonts w:eastAsia="Arial Unicode MS"/>
          <w:lang w:eastAsia="en-US"/>
        </w:rPr>
      </w:pPr>
      <w:r>
        <w:rPr>
          <w:rFonts w:eastAsia="Arial Unicode MS"/>
          <w:lang w:eastAsia="en-US"/>
        </w:rPr>
        <w:t>51. Nevenka Vuleta</w:t>
      </w:r>
      <w:r w:rsidRPr="0049314D">
        <w:rPr>
          <w:rFonts w:eastAsia="Arial Unicode MS"/>
          <w:lang w:eastAsia="en-US"/>
        </w:rPr>
        <w:t>, OIB 13567782306</w:t>
      </w:r>
      <w:r w:rsidR="00CB5EA3">
        <w:rPr>
          <w:rFonts w:eastAsia="Arial Unicode MS"/>
          <w:lang w:eastAsia="en-US"/>
        </w:rPr>
        <w:t xml:space="preserve">, za osporenu tražbinu u iznosu od </w:t>
      </w:r>
      <w:r w:rsidRPr="0049314D">
        <w:rPr>
          <w:rFonts w:eastAsia="Arial Unicode MS"/>
          <w:lang w:eastAsia="en-US"/>
        </w:rPr>
        <w:t>25.700,00</w:t>
      </w:r>
      <w:r>
        <w:rPr>
          <w:rFonts w:eastAsia="Arial Unicode MS"/>
          <w:lang w:eastAsia="en-US"/>
        </w:rPr>
        <w:t xml:space="preserve"> kn</w:t>
      </w:r>
      <w:r w:rsidR="00B80709">
        <w:rPr>
          <w:rFonts w:eastAsia="Arial Unicode MS"/>
          <w:lang w:eastAsia="en-US"/>
        </w:rPr>
        <w:t>,</w:t>
      </w:r>
    </w:p>
    <w:p w:rsidRDefault="00061EDD" w:rsidP="00061EDD" w:rsidR="00061EDD" w:rsidRPr="0049314D">
      <w:pPr>
        <w:tabs>
          <w:tab w:pos="567" w:val="left"/>
        </w:tabs>
        <w:spacing w:before="100"/>
        <w:jc w:val="both"/>
        <w:rPr>
          <w:rFonts w:eastAsia="Arial Unicode MS"/>
          <w:lang w:eastAsia="en-US"/>
        </w:rPr>
      </w:pPr>
      <w:r>
        <w:rPr>
          <w:rFonts w:eastAsia="Arial Unicode MS"/>
          <w:lang w:eastAsia="en-US"/>
        </w:rPr>
        <w:t>52. Nela Mandžar</w:t>
      </w:r>
      <w:r w:rsidRPr="0049314D">
        <w:rPr>
          <w:rFonts w:eastAsia="Arial Unicode MS"/>
          <w:lang w:eastAsia="en-US"/>
        </w:rPr>
        <w:t>, OIB 92085359240</w:t>
      </w:r>
      <w:r w:rsidR="00CB5EA3">
        <w:rPr>
          <w:rFonts w:eastAsia="Arial Unicode MS"/>
          <w:lang w:eastAsia="en-US"/>
        </w:rPr>
        <w:t>,</w:t>
      </w:r>
      <w:r w:rsidR="00CB5EA3" w:rsidRPr="00CB5EA3">
        <w:rPr>
          <w:rFonts w:eastAsia="Arial Unicode MS"/>
          <w:lang w:eastAsia="en-US"/>
        </w:rPr>
        <w:t xml:space="preserve"> </w:t>
      </w:r>
      <w:r w:rsidR="00CB5EA3">
        <w:rPr>
          <w:rFonts w:eastAsia="Arial Unicode MS"/>
          <w:lang w:eastAsia="en-US"/>
        </w:rPr>
        <w:t xml:space="preserve">za osporenu tražbinu u iznosu od </w:t>
      </w:r>
      <w:r>
        <w:rPr>
          <w:rFonts w:eastAsia="Arial Unicode MS"/>
          <w:lang w:eastAsia="en-US"/>
        </w:rPr>
        <w:t>2</w:t>
      </w:r>
      <w:r w:rsidRPr="0049314D">
        <w:rPr>
          <w:rFonts w:eastAsia="Arial Unicode MS"/>
          <w:lang w:eastAsia="en-US"/>
        </w:rPr>
        <w:t>.200,00</w:t>
      </w:r>
      <w:r>
        <w:rPr>
          <w:rFonts w:eastAsia="Arial Unicode MS"/>
          <w:lang w:eastAsia="en-US"/>
        </w:rPr>
        <w:t xml:space="preserve"> kn</w:t>
      </w:r>
      <w:r w:rsidR="00B80709">
        <w:rPr>
          <w:rFonts w:eastAsia="Arial Unicode MS"/>
          <w:lang w:eastAsia="en-US"/>
        </w:rPr>
        <w:t>,</w:t>
      </w:r>
    </w:p>
    <w:p w:rsidRDefault="00061EDD" w:rsidP="00061EDD" w:rsidR="00061EDD" w:rsidRPr="0049314D">
      <w:pPr>
        <w:tabs>
          <w:tab w:pos="567" w:val="left"/>
        </w:tabs>
        <w:spacing w:before="100"/>
        <w:jc w:val="both"/>
        <w:rPr>
          <w:rFonts w:eastAsia="Arial Unicode MS"/>
          <w:lang w:eastAsia="en-US"/>
        </w:rPr>
      </w:pPr>
      <w:r>
        <w:rPr>
          <w:rFonts w:eastAsia="Arial Unicode MS"/>
          <w:lang w:eastAsia="en-US"/>
        </w:rPr>
        <w:t xml:space="preserve">53. </w:t>
      </w:r>
      <w:r w:rsidRPr="0049314D">
        <w:rPr>
          <w:rFonts w:eastAsia="Arial Unicode MS"/>
          <w:lang w:eastAsia="en-US"/>
        </w:rPr>
        <w:t>Marko Kavelj</w:t>
      </w:r>
      <w:r w:rsidR="00C87C43">
        <w:rPr>
          <w:rFonts w:eastAsia="Arial Unicode MS"/>
          <w:lang w:eastAsia="en-US"/>
        </w:rPr>
        <w:t>,</w:t>
      </w:r>
      <w:r w:rsidRPr="0049314D">
        <w:rPr>
          <w:rFonts w:eastAsia="Arial Unicode MS"/>
          <w:lang w:eastAsia="en-US"/>
        </w:rPr>
        <w:t xml:space="preserve"> OIB 02369489649</w:t>
      </w:r>
      <w:r w:rsidR="00CB5EA3">
        <w:rPr>
          <w:rFonts w:eastAsia="Arial Unicode MS"/>
          <w:lang w:eastAsia="en-US"/>
        </w:rPr>
        <w:t>,</w:t>
      </w:r>
      <w:r w:rsidR="00CB5EA3" w:rsidRPr="00CB5EA3">
        <w:rPr>
          <w:rFonts w:eastAsia="Arial Unicode MS"/>
          <w:lang w:eastAsia="en-US"/>
        </w:rPr>
        <w:t xml:space="preserve"> </w:t>
      </w:r>
      <w:r w:rsidR="00CB5EA3">
        <w:rPr>
          <w:rFonts w:eastAsia="Arial Unicode MS"/>
          <w:lang w:eastAsia="en-US"/>
        </w:rPr>
        <w:t xml:space="preserve">za osporenu tražbinu u iznosu od </w:t>
      </w:r>
      <w:r w:rsidRPr="0049314D">
        <w:rPr>
          <w:rFonts w:eastAsia="Arial Unicode MS"/>
          <w:lang w:eastAsia="en-US"/>
        </w:rPr>
        <w:t>25.700,00</w:t>
      </w:r>
      <w:r>
        <w:rPr>
          <w:rFonts w:eastAsia="Arial Unicode MS"/>
          <w:lang w:eastAsia="en-US"/>
        </w:rPr>
        <w:t xml:space="preserve"> kn</w:t>
      </w:r>
      <w:r w:rsidR="00B80709">
        <w:rPr>
          <w:rFonts w:eastAsia="Arial Unicode MS"/>
          <w:lang w:eastAsia="en-US"/>
        </w:rPr>
        <w:t>,</w:t>
      </w:r>
    </w:p>
    <w:p w:rsidRDefault="00061EDD" w:rsidP="00061EDD" w:rsidR="00061EDD" w:rsidRPr="0049314D">
      <w:pPr>
        <w:tabs>
          <w:tab w:pos="567" w:val="left"/>
        </w:tabs>
        <w:spacing w:before="100"/>
        <w:jc w:val="both"/>
        <w:rPr>
          <w:rFonts w:eastAsia="Arial Unicode MS"/>
          <w:lang w:eastAsia="en-US"/>
        </w:rPr>
      </w:pPr>
      <w:r>
        <w:rPr>
          <w:rFonts w:eastAsia="Arial Unicode MS"/>
          <w:lang w:eastAsia="en-US"/>
        </w:rPr>
        <w:t xml:space="preserve">54. </w:t>
      </w:r>
      <w:r w:rsidRPr="0049314D">
        <w:rPr>
          <w:rFonts w:eastAsia="Arial Unicode MS"/>
          <w:lang w:eastAsia="en-US"/>
        </w:rPr>
        <w:t>Samardžić Miljenko</w:t>
      </w:r>
      <w:r w:rsidR="00C87C43">
        <w:rPr>
          <w:rFonts w:eastAsia="Arial Unicode MS"/>
          <w:lang w:eastAsia="en-US"/>
        </w:rPr>
        <w:t>,</w:t>
      </w:r>
      <w:r w:rsidRPr="0049314D">
        <w:rPr>
          <w:rFonts w:eastAsia="Arial Unicode MS"/>
          <w:lang w:eastAsia="en-US"/>
        </w:rPr>
        <w:t xml:space="preserve"> OIB 48154982931</w:t>
      </w:r>
      <w:r w:rsidR="00CB5EA3">
        <w:rPr>
          <w:rFonts w:eastAsia="Arial Unicode MS"/>
          <w:lang w:eastAsia="en-US"/>
        </w:rPr>
        <w:t>,</w:t>
      </w:r>
      <w:r w:rsidR="00CB5EA3" w:rsidRPr="00CB5EA3">
        <w:rPr>
          <w:rFonts w:eastAsia="Arial Unicode MS"/>
          <w:lang w:eastAsia="en-US"/>
        </w:rPr>
        <w:t xml:space="preserve"> </w:t>
      </w:r>
      <w:r w:rsidR="00CB5EA3">
        <w:rPr>
          <w:rFonts w:eastAsia="Arial Unicode MS"/>
          <w:lang w:eastAsia="en-US"/>
        </w:rPr>
        <w:t xml:space="preserve">za osporenu tražbinu u iznosu od </w:t>
      </w:r>
      <w:r w:rsidRPr="0049314D">
        <w:rPr>
          <w:rFonts w:eastAsia="Arial Unicode MS"/>
          <w:lang w:eastAsia="en-US"/>
        </w:rPr>
        <w:t>51.200,00</w:t>
      </w:r>
      <w:r>
        <w:rPr>
          <w:rFonts w:eastAsia="Arial Unicode MS"/>
          <w:lang w:eastAsia="en-US"/>
        </w:rPr>
        <w:t xml:space="preserve"> kn</w:t>
      </w:r>
      <w:r w:rsidR="00B80709">
        <w:rPr>
          <w:rFonts w:eastAsia="Arial Unicode MS"/>
          <w:lang w:eastAsia="en-US"/>
        </w:rPr>
        <w:t>,</w:t>
      </w:r>
    </w:p>
    <w:p w:rsidRDefault="00061EDD" w:rsidP="00061EDD" w:rsidR="00061EDD" w:rsidRPr="0049314D">
      <w:pPr>
        <w:tabs>
          <w:tab w:pos="567" w:val="left"/>
        </w:tabs>
        <w:spacing w:before="100"/>
        <w:jc w:val="both"/>
        <w:rPr>
          <w:rFonts w:eastAsia="Arial Unicode MS"/>
          <w:lang w:eastAsia="en-US"/>
        </w:rPr>
      </w:pPr>
      <w:r>
        <w:rPr>
          <w:rFonts w:eastAsia="Arial Unicode MS"/>
          <w:lang w:eastAsia="en-US"/>
        </w:rPr>
        <w:t xml:space="preserve">55. </w:t>
      </w:r>
      <w:r w:rsidRPr="0049314D">
        <w:rPr>
          <w:rFonts w:eastAsia="Arial Unicode MS"/>
          <w:lang w:eastAsia="en-US"/>
        </w:rPr>
        <w:t>Maja Bučić</w:t>
      </w:r>
      <w:r w:rsidR="00C87C43">
        <w:rPr>
          <w:rFonts w:eastAsia="Arial Unicode MS"/>
          <w:lang w:eastAsia="en-US"/>
        </w:rPr>
        <w:t>,</w:t>
      </w:r>
      <w:r w:rsidRPr="0049314D">
        <w:rPr>
          <w:rFonts w:eastAsia="Arial Unicode MS"/>
          <w:lang w:eastAsia="en-US"/>
        </w:rPr>
        <w:t xml:space="preserve"> OIB 03739843191</w:t>
      </w:r>
      <w:r w:rsidR="00CB5EA3">
        <w:rPr>
          <w:rFonts w:eastAsia="Arial Unicode MS"/>
          <w:lang w:eastAsia="en-US"/>
        </w:rPr>
        <w:t xml:space="preserve">, za osporenu tražbinu u iznosu od </w:t>
      </w:r>
      <w:r w:rsidRPr="0049314D">
        <w:rPr>
          <w:rFonts w:eastAsia="Arial Unicode MS"/>
          <w:lang w:eastAsia="en-US"/>
        </w:rPr>
        <w:t>39.200,00</w:t>
      </w:r>
      <w:r>
        <w:rPr>
          <w:rFonts w:eastAsia="Arial Unicode MS"/>
          <w:lang w:eastAsia="en-US"/>
        </w:rPr>
        <w:t xml:space="preserve"> kn</w:t>
      </w:r>
      <w:r w:rsidR="00B80709">
        <w:rPr>
          <w:rFonts w:eastAsia="Arial Unicode MS"/>
          <w:lang w:eastAsia="en-US"/>
        </w:rPr>
        <w:t>,</w:t>
      </w:r>
    </w:p>
    <w:p w:rsidRDefault="00061EDD" w:rsidP="00061EDD" w:rsidR="00061EDD" w:rsidRPr="0049314D">
      <w:pPr>
        <w:tabs>
          <w:tab w:pos="567" w:val="left"/>
        </w:tabs>
        <w:spacing w:before="100"/>
        <w:jc w:val="both"/>
        <w:rPr>
          <w:rFonts w:eastAsia="Arial Unicode MS"/>
          <w:lang w:eastAsia="en-US"/>
        </w:rPr>
      </w:pPr>
      <w:r>
        <w:rPr>
          <w:rFonts w:eastAsia="Arial Unicode MS"/>
          <w:lang w:eastAsia="en-US"/>
        </w:rPr>
        <w:t xml:space="preserve">56. </w:t>
      </w:r>
      <w:r w:rsidRPr="0049314D">
        <w:rPr>
          <w:rFonts w:eastAsia="Arial Unicode MS"/>
          <w:lang w:eastAsia="en-US"/>
        </w:rPr>
        <w:t>Iva Jelić</w:t>
      </w:r>
      <w:r w:rsidR="00C87C43">
        <w:rPr>
          <w:rFonts w:eastAsia="Arial Unicode MS"/>
          <w:lang w:eastAsia="en-US"/>
        </w:rPr>
        <w:t>,</w:t>
      </w:r>
      <w:r w:rsidRPr="0049314D">
        <w:rPr>
          <w:rFonts w:eastAsia="Arial Unicode MS"/>
          <w:lang w:eastAsia="en-US"/>
        </w:rPr>
        <w:t xml:space="preserve"> OIB 44484653228</w:t>
      </w:r>
      <w:r w:rsidR="00CB5EA3">
        <w:rPr>
          <w:rFonts w:eastAsia="Arial Unicode MS"/>
          <w:lang w:eastAsia="en-US"/>
        </w:rPr>
        <w:t xml:space="preserve">, za osporenu tražbinu u iznosu od </w:t>
      </w:r>
      <w:r w:rsidRPr="0049314D">
        <w:rPr>
          <w:rFonts w:eastAsia="Arial Unicode MS"/>
          <w:lang w:eastAsia="en-US"/>
        </w:rPr>
        <w:t>16.700,00</w:t>
      </w:r>
      <w:r>
        <w:rPr>
          <w:rFonts w:eastAsia="Arial Unicode MS"/>
          <w:lang w:eastAsia="en-US"/>
        </w:rPr>
        <w:t xml:space="preserve"> kn</w:t>
      </w:r>
      <w:r w:rsidR="00B80709">
        <w:rPr>
          <w:rFonts w:eastAsia="Arial Unicode MS"/>
          <w:lang w:eastAsia="en-US"/>
        </w:rPr>
        <w:t>,</w:t>
      </w:r>
    </w:p>
    <w:p w:rsidRDefault="00061EDD" w:rsidP="00061EDD" w:rsidR="00061EDD" w:rsidRPr="0049314D">
      <w:pPr>
        <w:tabs>
          <w:tab w:pos="567" w:val="left"/>
        </w:tabs>
        <w:spacing w:before="100"/>
        <w:jc w:val="both"/>
        <w:rPr>
          <w:rFonts w:eastAsia="Arial Unicode MS"/>
          <w:lang w:eastAsia="en-US"/>
        </w:rPr>
      </w:pPr>
      <w:r>
        <w:rPr>
          <w:rFonts w:eastAsia="Arial Unicode MS"/>
          <w:lang w:eastAsia="en-US"/>
        </w:rPr>
        <w:t xml:space="preserve">57. </w:t>
      </w:r>
      <w:r w:rsidRPr="0049314D">
        <w:rPr>
          <w:rFonts w:eastAsia="Arial Unicode MS"/>
          <w:lang w:eastAsia="en-US"/>
        </w:rPr>
        <w:t>Milan Miljuš</w:t>
      </w:r>
      <w:r w:rsidR="00C87C43">
        <w:rPr>
          <w:rFonts w:eastAsia="Arial Unicode MS"/>
          <w:lang w:eastAsia="en-US"/>
        </w:rPr>
        <w:t>,</w:t>
      </w:r>
      <w:r w:rsidRPr="0049314D">
        <w:rPr>
          <w:rFonts w:eastAsia="Arial Unicode MS"/>
          <w:lang w:eastAsia="en-US"/>
        </w:rPr>
        <w:t xml:space="preserve"> OIB 35675614034</w:t>
      </w:r>
      <w:r w:rsidR="00CB5EA3">
        <w:rPr>
          <w:rFonts w:eastAsia="Arial Unicode MS"/>
          <w:lang w:eastAsia="en-US"/>
        </w:rPr>
        <w:t xml:space="preserve">, za osporenu tražbinu u iznosu od </w:t>
      </w:r>
      <w:r w:rsidRPr="0049314D">
        <w:rPr>
          <w:rFonts w:eastAsia="Arial Unicode MS"/>
          <w:lang w:eastAsia="en-US"/>
        </w:rPr>
        <w:t>21.200,00</w:t>
      </w:r>
      <w:r>
        <w:rPr>
          <w:rFonts w:eastAsia="Arial Unicode MS"/>
          <w:lang w:eastAsia="en-US"/>
        </w:rPr>
        <w:t xml:space="preserve"> kn</w:t>
      </w:r>
      <w:r w:rsidR="00B80709">
        <w:rPr>
          <w:rFonts w:eastAsia="Arial Unicode MS"/>
          <w:lang w:eastAsia="en-US"/>
        </w:rPr>
        <w:t>,</w:t>
      </w:r>
    </w:p>
    <w:p w:rsidRDefault="00061EDD" w:rsidP="00061EDD" w:rsidR="00061EDD" w:rsidRPr="0049314D">
      <w:pPr>
        <w:tabs>
          <w:tab w:pos="567" w:val="left"/>
        </w:tabs>
        <w:spacing w:before="100"/>
        <w:jc w:val="both"/>
        <w:rPr>
          <w:rFonts w:eastAsia="Arial Unicode MS"/>
          <w:lang w:eastAsia="en-US"/>
        </w:rPr>
      </w:pPr>
      <w:r>
        <w:rPr>
          <w:rFonts w:eastAsia="Arial Unicode MS"/>
          <w:lang w:eastAsia="en-US"/>
        </w:rPr>
        <w:t xml:space="preserve">58. </w:t>
      </w:r>
      <w:r w:rsidRPr="0049314D">
        <w:rPr>
          <w:rFonts w:eastAsia="Arial Unicode MS"/>
          <w:lang w:eastAsia="en-US"/>
        </w:rPr>
        <w:t>Balić Zlatko</w:t>
      </w:r>
      <w:r w:rsidR="00C87C43">
        <w:rPr>
          <w:rFonts w:eastAsia="Arial Unicode MS"/>
          <w:lang w:eastAsia="en-US"/>
        </w:rPr>
        <w:t>,</w:t>
      </w:r>
      <w:r w:rsidRPr="0049314D">
        <w:rPr>
          <w:rFonts w:eastAsia="Arial Unicode MS"/>
          <w:lang w:eastAsia="en-US"/>
        </w:rPr>
        <w:t xml:space="preserve"> OIB 07556207031</w:t>
      </w:r>
      <w:r w:rsidR="00CB5EA3">
        <w:rPr>
          <w:rFonts w:eastAsia="Arial Unicode MS"/>
          <w:lang w:eastAsia="en-US"/>
        </w:rPr>
        <w:t>,</w:t>
      </w:r>
      <w:r w:rsidR="00CB5EA3" w:rsidRPr="00CB5EA3">
        <w:rPr>
          <w:rFonts w:eastAsia="Arial Unicode MS"/>
          <w:lang w:eastAsia="en-US"/>
        </w:rPr>
        <w:t xml:space="preserve"> </w:t>
      </w:r>
      <w:r w:rsidR="00CB5EA3">
        <w:rPr>
          <w:rFonts w:eastAsia="Arial Unicode MS"/>
          <w:lang w:eastAsia="en-US"/>
        </w:rPr>
        <w:t xml:space="preserve">za osporenu tražbinu u iznosu od </w:t>
      </w:r>
      <w:r w:rsidRPr="0049314D">
        <w:rPr>
          <w:rFonts w:eastAsia="Arial Unicode MS"/>
          <w:lang w:eastAsia="en-US"/>
        </w:rPr>
        <w:t>21.200,00</w:t>
      </w:r>
      <w:r>
        <w:rPr>
          <w:rFonts w:eastAsia="Arial Unicode MS"/>
          <w:lang w:eastAsia="en-US"/>
        </w:rPr>
        <w:t xml:space="preserve"> kn</w:t>
      </w:r>
      <w:r w:rsidR="00B80709">
        <w:rPr>
          <w:rFonts w:eastAsia="Arial Unicode MS"/>
          <w:lang w:eastAsia="en-US"/>
        </w:rPr>
        <w:t>,</w:t>
      </w:r>
    </w:p>
    <w:p w:rsidRDefault="00061EDD" w:rsidP="00061EDD" w:rsidR="00061EDD" w:rsidRPr="0049314D">
      <w:pPr>
        <w:tabs>
          <w:tab w:pos="567" w:val="left"/>
        </w:tabs>
        <w:spacing w:before="100"/>
        <w:jc w:val="both"/>
        <w:rPr>
          <w:rFonts w:eastAsia="Arial Unicode MS"/>
          <w:lang w:eastAsia="en-US"/>
        </w:rPr>
      </w:pPr>
      <w:r>
        <w:rPr>
          <w:rFonts w:eastAsia="Arial Unicode MS"/>
          <w:lang w:eastAsia="en-US"/>
        </w:rPr>
        <w:lastRenderedPageBreak/>
        <w:t xml:space="preserve">59. </w:t>
      </w:r>
      <w:r w:rsidRPr="0049314D">
        <w:rPr>
          <w:rFonts w:eastAsia="Arial Unicode MS"/>
          <w:lang w:eastAsia="en-US"/>
        </w:rPr>
        <w:t>Marija Pjevac</w:t>
      </w:r>
      <w:r w:rsidR="00C87C43">
        <w:rPr>
          <w:rFonts w:eastAsia="Arial Unicode MS"/>
          <w:lang w:eastAsia="en-US"/>
        </w:rPr>
        <w:t>,</w:t>
      </w:r>
      <w:r w:rsidRPr="0049314D">
        <w:rPr>
          <w:rFonts w:eastAsia="Arial Unicode MS"/>
          <w:lang w:eastAsia="en-US"/>
        </w:rPr>
        <w:t xml:space="preserve"> OIB 82096480140</w:t>
      </w:r>
      <w:r w:rsidR="00CB5EA3">
        <w:rPr>
          <w:rFonts w:eastAsia="Arial Unicode MS"/>
          <w:lang w:eastAsia="en-US"/>
        </w:rPr>
        <w:t>,</w:t>
      </w:r>
      <w:r w:rsidR="00CB5EA3" w:rsidRPr="00CB5EA3">
        <w:rPr>
          <w:rFonts w:eastAsia="Arial Unicode MS"/>
          <w:lang w:eastAsia="en-US"/>
        </w:rPr>
        <w:t xml:space="preserve"> </w:t>
      </w:r>
      <w:r w:rsidR="00CB5EA3">
        <w:rPr>
          <w:rFonts w:eastAsia="Arial Unicode MS"/>
          <w:lang w:eastAsia="en-US"/>
        </w:rPr>
        <w:t xml:space="preserve">za osporenu tražbinu u iznosu od </w:t>
      </w:r>
      <w:r w:rsidRPr="0049314D">
        <w:rPr>
          <w:rFonts w:eastAsia="Arial Unicode MS"/>
          <w:lang w:eastAsia="en-US"/>
        </w:rPr>
        <w:t>23.000,00</w:t>
      </w:r>
      <w:r>
        <w:rPr>
          <w:rFonts w:eastAsia="Arial Unicode MS"/>
          <w:lang w:eastAsia="en-US"/>
        </w:rPr>
        <w:t xml:space="preserve"> kn</w:t>
      </w:r>
      <w:r w:rsidR="00B80709">
        <w:rPr>
          <w:rFonts w:eastAsia="Arial Unicode MS"/>
          <w:lang w:eastAsia="en-US"/>
        </w:rPr>
        <w:t>,</w:t>
      </w:r>
    </w:p>
    <w:p w:rsidRDefault="0029414F" w:rsidP="00061EDD" w:rsidR="00061EDD" w:rsidRPr="0049314D">
      <w:pPr>
        <w:tabs>
          <w:tab w:pos="567" w:val="left"/>
        </w:tabs>
        <w:spacing w:before="100"/>
        <w:jc w:val="both"/>
        <w:rPr>
          <w:rFonts w:eastAsia="Arial Unicode MS"/>
          <w:lang w:eastAsia="en-US"/>
        </w:rPr>
      </w:pPr>
      <w:r>
        <w:rPr>
          <w:rFonts w:eastAsia="Arial Unicode MS"/>
          <w:lang w:eastAsia="en-US"/>
        </w:rPr>
        <w:t xml:space="preserve"> </w:t>
      </w:r>
      <w:r w:rsidR="00061EDD">
        <w:rPr>
          <w:rFonts w:eastAsia="Arial Unicode MS"/>
          <w:lang w:eastAsia="en-US"/>
        </w:rPr>
        <w:t xml:space="preserve">60. </w:t>
      </w:r>
      <w:r w:rsidR="00061EDD" w:rsidRPr="0049314D">
        <w:rPr>
          <w:rFonts w:eastAsia="Arial Unicode MS"/>
          <w:lang w:eastAsia="en-US"/>
        </w:rPr>
        <w:t>Slaven Tukić</w:t>
      </w:r>
      <w:r w:rsidR="00C87C43">
        <w:rPr>
          <w:rFonts w:eastAsia="Arial Unicode MS"/>
          <w:lang w:eastAsia="en-US"/>
        </w:rPr>
        <w:t>,</w:t>
      </w:r>
      <w:r w:rsidR="00061EDD" w:rsidRPr="0049314D">
        <w:rPr>
          <w:rFonts w:eastAsia="Arial Unicode MS"/>
          <w:lang w:eastAsia="en-US"/>
        </w:rPr>
        <w:t xml:space="preserve"> OIB 33403885817</w:t>
      </w:r>
      <w:r w:rsidR="00B80709">
        <w:rPr>
          <w:rFonts w:eastAsia="Arial Unicode MS"/>
          <w:lang w:eastAsia="en-US"/>
        </w:rPr>
        <w:t xml:space="preserve">, za osporenu tražbinu u iznosu od </w:t>
      </w:r>
      <w:r w:rsidR="00061EDD" w:rsidRPr="0049314D">
        <w:rPr>
          <w:rFonts w:eastAsia="Arial Unicode MS"/>
          <w:lang w:eastAsia="en-US"/>
        </w:rPr>
        <w:t>45.100,00</w:t>
      </w:r>
      <w:r w:rsidR="00061EDD">
        <w:rPr>
          <w:rFonts w:eastAsia="Arial Unicode MS"/>
          <w:lang w:eastAsia="en-US"/>
        </w:rPr>
        <w:t xml:space="preserve"> kn</w:t>
      </w:r>
      <w:r w:rsidR="00B80709">
        <w:rPr>
          <w:rFonts w:eastAsia="Arial Unicode MS"/>
          <w:lang w:eastAsia="en-US"/>
        </w:rPr>
        <w:t>,</w:t>
      </w:r>
    </w:p>
    <w:p w:rsidRDefault="0029414F" w:rsidP="00061EDD" w:rsidR="00061EDD" w:rsidRPr="0049314D">
      <w:pPr>
        <w:tabs>
          <w:tab w:pos="567" w:val="left"/>
        </w:tabs>
        <w:spacing w:before="100"/>
        <w:jc w:val="both"/>
        <w:rPr>
          <w:rFonts w:eastAsia="Arial Unicode MS"/>
          <w:lang w:eastAsia="en-US"/>
        </w:rPr>
      </w:pPr>
      <w:r>
        <w:rPr>
          <w:rFonts w:eastAsia="Arial Unicode MS"/>
          <w:lang w:eastAsia="en-US"/>
        </w:rPr>
        <w:t xml:space="preserve"> </w:t>
      </w:r>
      <w:r w:rsidR="00061EDD">
        <w:rPr>
          <w:rFonts w:eastAsia="Arial Unicode MS"/>
          <w:lang w:eastAsia="en-US"/>
        </w:rPr>
        <w:t xml:space="preserve">61. </w:t>
      </w:r>
      <w:r w:rsidR="00061EDD" w:rsidRPr="0049314D">
        <w:rPr>
          <w:rFonts w:eastAsia="Arial Unicode MS"/>
          <w:lang w:eastAsia="en-US"/>
        </w:rPr>
        <w:t>Anka Tukić</w:t>
      </w:r>
      <w:r w:rsidR="00C87C43">
        <w:rPr>
          <w:rFonts w:eastAsia="Arial Unicode MS"/>
          <w:lang w:eastAsia="en-US"/>
        </w:rPr>
        <w:t>,</w:t>
      </w:r>
      <w:r w:rsidR="00061EDD" w:rsidRPr="0049314D">
        <w:rPr>
          <w:rFonts w:eastAsia="Arial Unicode MS"/>
          <w:lang w:eastAsia="en-US"/>
        </w:rPr>
        <w:t xml:space="preserve"> OIB 95095320611</w:t>
      </w:r>
      <w:r w:rsidR="00B80709">
        <w:rPr>
          <w:rFonts w:eastAsia="Arial Unicode MS"/>
          <w:lang w:eastAsia="en-US"/>
        </w:rPr>
        <w:t>,</w:t>
      </w:r>
      <w:r w:rsidR="00B80709" w:rsidRPr="00B80709">
        <w:rPr>
          <w:rFonts w:eastAsia="Arial Unicode MS"/>
          <w:lang w:eastAsia="en-US"/>
        </w:rPr>
        <w:t xml:space="preserve"> </w:t>
      </w:r>
      <w:r w:rsidR="00B80709">
        <w:rPr>
          <w:rFonts w:eastAsia="Arial Unicode MS"/>
          <w:lang w:eastAsia="en-US"/>
        </w:rPr>
        <w:t xml:space="preserve">za osporenu tražbinu u iznosu od </w:t>
      </w:r>
      <w:r w:rsidR="00061EDD" w:rsidRPr="0049314D">
        <w:rPr>
          <w:rFonts w:eastAsia="Arial Unicode MS"/>
          <w:lang w:eastAsia="en-US"/>
        </w:rPr>
        <w:t>28.200,00</w:t>
      </w:r>
      <w:r w:rsidR="00061EDD">
        <w:rPr>
          <w:rFonts w:eastAsia="Arial Unicode MS"/>
          <w:lang w:eastAsia="en-US"/>
        </w:rPr>
        <w:t xml:space="preserve"> kn</w:t>
      </w:r>
      <w:r w:rsidR="00B80709">
        <w:rPr>
          <w:rFonts w:eastAsia="Arial Unicode MS"/>
          <w:lang w:eastAsia="en-US"/>
        </w:rPr>
        <w:t>,</w:t>
      </w:r>
    </w:p>
    <w:p w:rsidRDefault="0029414F" w:rsidP="00061EDD" w:rsidR="00061EDD" w:rsidRPr="0049314D">
      <w:pPr>
        <w:tabs>
          <w:tab w:pos="567" w:val="left"/>
        </w:tabs>
        <w:spacing w:before="100"/>
        <w:jc w:val="both"/>
        <w:rPr>
          <w:rFonts w:eastAsia="Arial Unicode MS"/>
          <w:lang w:eastAsia="en-US"/>
        </w:rPr>
      </w:pPr>
      <w:r>
        <w:rPr>
          <w:rFonts w:eastAsia="Arial Unicode MS"/>
          <w:lang w:eastAsia="en-US"/>
        </w:rPr>
        <w:t xml:space="preserve"> </w:t>
      </w:r>
      <w:r w:rsidR="00061EDD">
        <w:rPr>
          <w:rFonts w:eastAsia="Arial Unicode MS"/>
          <w:lang w:eastAsia="en-US"/>
        </w:rPr>
        <w:t xml:space="preserve">62. </w:t>
      </w:r>
      <w:r w:rsidR="00061EDD" w:rsidRPr="0049314D">
        <w:rPr>
          <w:rFonts w:eastAsia="Arial Unicode MS"/>
          <w:lang w:eastAsia="en-US"/>
        </w:rPr>
        <w:t>Zokić Margita</w:t>
      </w:r>
      <w:r w:rsidR="00C87C43">
        <w:rPr>
          <w:rFonts w:eastAsia="Arial Unicode MS"/>
          <w:lang w:eastAsia="en-US"/>
        </w:rPr>
        <w:t>,</w:t>
      </w:r>
      <w:r w:rsidR="00061EDD" w:rsidRPr="0049314D">
        <w:rPr>
          <w:rFonts w:eastAsia="Arial Unicode MS"/>
          <w:lang w:eastAsia="en-US"/>
        </w:rPr>
        <w:t xml:space="preserve"> OIB  85982645988</w:t>
      </w:r>
      <w:r w:rsidR="00B80709">
        <w:rPr>
          <w:rFonts w:eastAsia="Arial Unicode MS"/>
          <w:lang w:eastAsia="en-US"/>
        </w:rPr>
        <w:t xml:space="preserve">, za osporenu tražbinu u iznosu od </w:t>
      </w:r>
      <w:r w:rsidR="00061EDD" w:rsidRPr="0049314D">
        <w:rPr>
          <w:rFonts w:eastAsia="Arial Unicode MS"/>
          <w:lang w:eastAsia="en-US"/>
        </w:rPr>
        <w:t>32.200,00</w:t>
      </w:r>
      <w:r w:rsidR="00061EDD">
        <w:rPr>
          <w:rFonts w:eastAsia="Arial Unicode MS"/>
          <w:lang w:eastAsia="en-US"/>
        </w:rPr>
        <w:t xml:space="preserve"> kn</w:t>
      </w:r>
      <w:r w:rsidR="00B80709">
        <w:rPr>
          <w:rFonts w:eastAsia="Arial Unicode MS"/>
          <w:lang w:eastAsia="en-US"/>
        </w:rPr>
        <w:t>,</w:t>
      </w:r>
    </w:p>
    <w:p w:rsidRDefault="0029414F" w:rsidP="00061EDD" w:rsidR="00061EDD" w:rsidRPr="0049314D">
      <w:pPr>
        <w:tabs>
          <w:tab w:pos="567" w:val="left"/>
        </w:tabs>
        <w:spacing w:before="100"/>
        <w:jc w:val="both"/>
        <w:rPr>
          <w:rFonts w:eastAsia="Arial Unicode MS"/>
          <w:lang w:eastAsia="en-US"/>
        </w:rPr>
      </w:pPr>
      <w:r>
        <w:rPr>
          <w:rFonts w:eastAsia="Arial Unicode MS"/>
          <w:lang w:eastAsia="en-US"/>
        </w:rPr>
        <w:t xml:space="preserve"> </w:t>
      </w:r>
      <w:r w:rsidR="00061EDD">
        <w:rPr>
          <w:rFonts w:eastAsia="Arial Unicode MS"/>
          <w:lang w:eastAsia="en-US"/>
        </w:rPr>
        <w:t xml:space="preserve">63. </w:t>
      </w:r>
      <w:r w:rsidR="00061EDD" w:rsidRPr="0049314D">
        <w:rPr>
          <w:rFonts w:eastAsia="Arial Unicode MS"/>
          <w:lang w:eastAsia="en-US"/>
        </w:rPr>
        <w:t>Zokić Borislav</w:t>
      </w:r>
      <w:r w:rsidR="00C87C43">
        <w:rPr>
          <w:rFonts w:eastAsia="Arial Unicode MS"/>
          <w:lang w:eastAsia="en-US"/>
        </w:rPr>
        <w:t>,</w:t>
      </w:r>
      <w:r w:rsidR="00061EDD" w:rsidRPr="0049314D">
        <w:rPr>
          <w:rFonts w:eastAsia="Arial Unicode MS"/>
          <w:lang w:eastAsia="en-US"/>
        </w:rPr>
        <w:t xml:space="preserve"> OIB  51253879731</w:t>
      </w:r>
      <w:r w:rsidR="00B80709">
        <w:rPr>
          <w:rFonts w:eastAsia="Arial Unicode MS"/>
          <w:lang w:eastAsia="en-US"/>
        </w:rPr>
        <w:t xml:space="preserve">, za osporenu tražbinu u iznosu od </w:t>
      </w:r>
      <w:r w:rsidR="00061EDD" w:rsidRPr="0049314D">
        <w:rPr>
          <w:rFonts w:eastAsia="Arial Unicode MS"/>
          <w:lang w:eastAsia="en-US"/>
        </w:rPr>
        <w:t>29.200,00</w:t>
      </w:r>
      <w:r w:rsidR="00061EDD">
        <w:rPr>
          <w:rFonts w:eastAsia="Arial Unicode MS"/>
          <w:lang w:eastAsia="en-US"/>
        </w:rPr>
        <w:t xml:space="preserve"> kn</w:t>
      </w:r>
      <w:r w:rsidR="00B80709">
        <w:rPr>
          <w:rFonts w:eastAsia="Arial Unicode MS"/>
          <w:lang w:eastAsia="en-US"/>
        </w:rPr>
        <w:t>,</w:t>
      </w:r>
    </w:p>
    <w:p w:rsidRDefault="0029414F" w:rsidP="00061EDD" w:rsidR="00061EDD" w:rsidRPr="0049314D">
      <w:pPr>
        <w:tabs>
          <w:tab w:pos="567" w:val="left"/>
        </w:tabs>
        <w:spacing w:before="100"/>
        <w:jc w:val="both"/>
        <w:rPr>
          <w:rFonts w:eastAsia="Arial Unicode MS"/>
          <w:lang w:eastAsia="en-US"/>
        </w:rPr>
      </w:pPr>
      <w:r>
        <w:rPr>
          <w:rFonts w:eastAsia="Arial Unicode MS"/>
          <w:lang w:eastAsia="en-US"/>
        </w:rPr>
        <w:t xml:space="preserve"> </w:t>
      </w:r>
      <w:r w:rsidR="00061EDD">
        <w:rPr>
          <w:rFonts w:eastAsia="Arial Unicode MS"/>
          <w:lang w:eastAsia="en-US"/>
        </w:rPr>
        <w:t xml:space="preserve">64. </w:t>
      </w:r>
      <w:r w:rsidR="00061EDD" w:rsidRPr="0049314D">
        <w:rPr>
          <w:rFonts w:eastAsia="Arial Unicode MS"/>
          <w:lang w:eastAsia="en-US"/>
        </w:rPr>
        <w:t>Ivan Melvan</w:t>
      </w:r>
      <w:r w:rsidR="00C87C43">
        <w:rPr>
          <w:rFonts w:eastAsia="Arial Unicode MS"/>
          <w:lang w:eastAsia="en-US"/>
        </w:rPr>
        <w:t>,</w:t>
      </w:r>
      <w:r w:rsidR="00061EDD" w:rsidRPr="0049314D">
        <w:rPr>
          <w:rFonts w:eastAsia="Arial Unicode MS"/>
          <w:lang w:eastAsia="en-US"/>
        </w:rPr>
        <w:t xml:space="preserve"> OIB 80843491669</w:t>
      </w:r>
      <w:r w:rsidR="00B80709">
        <w:rPr>
          <w:rFonts w:eastAsia="Arial Unicode MS"/>
          <w:lang w:eastAsia="en-US"/>
        </w:rPr>
        <w:t>,</w:t>
      </w:r>
      <w:r w:rsidR="00B80709" w:rsidRPr="00B80709">
        <w:rPr>
          <w:rFonts w:eastAsia="Arial Unicode MS"/>
          <w:lang w:eastAsia="en-US"/>
        </w:rPr>
        <w:t xml:space="preserve"> </w:t>
      </w:r>
      <w:r w:rsidR="00B80709">
        <w:rPr>
          <w:rFonts w:eastAsia="Arial Unicode MS"/>
          <w:lang w:eastAsia="en-US"/>
        </w:rPr>
        <w:t xml:space="preserve">za osporenu tražbinu u iznosu od </w:t>
      </w:r>
      <w:r w:rsidR="00061EDD" w:rsidRPr="0049314D">
        <w:rPr>
          <w:rFonts w:eastAsia="Arial Unicode MS"/>
          <w:lang w:eastAsia="en-US"/>
        </w:rPr>
        <w:t>21.200,00</w:t>
      </w:r>
      <w:r w:rsidR="00061EDD">
        <w:rPr>
          <w:rFonts w:eastAsia="Arial Unicode MS"/>
          <w:lang w:eastAsia="en-US"/>
        </w:rPr>
        <w:t xml:space="preserve"> kn</w:t>
      </w:r>
      <w:r w:rsidR="00B80709">
        <w:rPr>
          <w:rFonts w:eastAsia="Arial Unicode MS"/>
          <w:lang w:eastAsia="en-US"/>
        </w:rPr>
        <w:t>,</w:t>
      </w:r>
    </w:p>
    <w:p w:rsidRDefault="0029414F" w:rsidP="00061EDD" w:rsidR="00061EDD" w:rsidRPr="0049314D">
      <w:pPr>
        <w:tabs>
          <w:tab w:pos="567" w:val="left"/>
        </w:tabs>
        <w:spacing w:before="100"/>
        <w:jc w:val="both"/>
        <w:rPr>
          <w:rFonts w:eastAsia="Arial Unicode MS"/>
          <w:lang w:eastAsia="en-US"/>
        </w:rPr>
      </w:pPr>
      <w:r>
        <w:rPr>
          <w:rFonts w:eastAsia="Arial Unicode MS"/>
          <w:lang w:eastAsia="en-US"/>
        </w:rPr>
        <w:t xml:space="preserve"> </w:t>
      </w:r>
      <w:r w:rsidR="00061EDD">
        <w:rPr>
          <w:rFonts w:eastAsia="Arial Unicode MS"/>
          <w:lang w:eastAsia="en-US"/>
        </w:rPr>
        <w:t xml:space="preserve">65. </w:t>
      </w:r>
      <w:r w:rsidR="00061EDD" w:rsidRPr="0049314D">
        <w:rPr>
          <w:rFonts w:eastAsia="Arial Unicode MS"/>
          <w:lang w:eastAsia="en-US"/>
        </w:rPr>
        <w:t>Ante Marović</w:t>
      </w:r>
      <w:r w:rsidR="00C87C43">
        <w:rPr>
          <w:rFonts w:eastAsia="Arial Unicode MS"/>
          <w:lang w:eastAsia="en-US"/>
        </w:rPr>
        <w:t>,</w:t>
      </w:r>
      <w:r w:rsidR="00061EDD" w:rsidRPr="0049314D">
        <w:rPr>
          <w:rFonts w:eastAsia="Arial Unicode MS"/>
          <w:lang w:eastAsia="en-US"/>
        </w:rPr>
        <w:t xml:space="preserve"> OIB 68871210232</w:t>
      </w:r>
      <w:r w:rsidR="00B80709">
        <w:rPr>
          <w:rFonts w:eastAsia="Arial Unicode MS"/>
          <w:lang w:eastAsia="en-US"/>
        </w:rPr>
        <w:t xml:space="preserve">, za osporenu tražbinu u iznosu od </w:t>
      </w:r>
      <w:r w:rsidR="00061EDD" w:rsidRPr="0049314D">
        <w:rPr>
          <w:rFonts w:eastAsia="Arial Unicode MS"/>
          <w:lang w:eastAsia="en-US"/>
        </w:rPr>
        <w:t>24.200,00</w:t>
      </w:r>
      <w:r w:rsidR="00061EDD">
        <w:rPr>
          <w:rFonts w:eastAsia="Arial Unicode MS"/>
          <w:lang w:eastAsia="en-US"/>
        </w:rPr>
        <w:t xml:space="preserve"> kn</w:t>
      </w:r>
      <w:r w:rsidR="00B80709">
        <w:rPr>
          <w:rFonts w:eastAsia="Arial Unicode MS"/>
          <w:lang w:eastAsia="en-US"/>
        </w:rPr>
        <w:t>,</w:t>
      </w:r>
    </w:p>
    <w:p w:rsidRDefault="0029414F" w:rsidP="00061EDD" w:rsidR="00061EDD" w:rsidRPr="0049314D">
      <w:pPr>
        <w:tabs>
          <w:tab w:pos="567" w:val="left"/>
        </w:tabs>
        <w:spacing w:before="100"/>
        <w:jc w:val="both"/>
        <w:rPr>
          <w:rFonts w:eastAsia="Arial Unicode MS"/>
          <w:lang w:eastAsia="en-US"/>
        </w:rPr>
      </w:pPr>
      <w:r>
        <w:rPr>
          <w:rFonts w:eastAsia="Arial Unicode MS"/>
          <w:lang w:eastAsia="en-US"/>
        </w:rPr>
        <w:t xml:space="preserve"> </w:t>
      </w:r>
      <w:r w:rsidR="00061EDD">
        <w:rPr>
          <w:rFonts w:eastAsia="Arial Unicode MS"/>
          <w:lang w:eastAsia="en-US"/>
        </w:rPr>
        <w:t xml:space="preserve">66. </w:t>
      </w:r>
      <w:r w:rsidR="00061EDD" w:rsidRPr="0049314D">
        <w:rPr>
          <w:rFonts w:eastAsia="Arial Unicode MS"/>
          <w:lang w:eastAsia="en-US"/>
        </w:rPr>
        <w:t>Sanja Ružić</w:t>
      </w:r>
      <w:r w:rsidR="00C87C43">
        <w:rPr>
          <w:rFonts w:eastAsia="Arial Unicode MS"/>
          <w:lang w:eastAsia="en-US"/>
        </w:rPr>
        <w:t>,</w:t>
      </w:r>
      <w:r w:rsidR="00061EDD" w:rsidRPr="0049314D">
        <w:rPr>
          <w:rFonts w:eastAsia="Arial Unicode MS"/>
          <w:lang w:eastAsia="en-US"/>
        </w:rPr>
        <w:t xml:space="preserve"> OIB 04871127862</w:t>
      </w:r>
      <w:r w:rsidR="00B80709">
        <w:rPr>
          <w:rFonts w:eastAsia="Arial Unicode MS"/>
          <w:lang w:eastAsia="en-US"/>
        </w:rPr>
        <w:t xml:space="preserve">, za osporenu tražbinu u iznosu od </w:t>
      </w:r>
      <w:r w:rsidR="00061EDD" w:rsidRPr="0049314D">
        <w:rPr>
          <w:rFonts w:eastAsia="Arial Unicode MS"/>
          <w:lang w:eastAsia="en-US"/>
        </w:rPr>
        <w:t>3.200,00</w:t>
      </w:r>
      <w:r w:rsidR="00061EDD">
        <w:rPr>
          <w:rFonts w:eastAsia="Arial Unicode MS"/>
          <w:lang w:eastAsia="en-US"/>
        </w:rPr>
        <w:t xml:space="preserve"> kn</w:t>
      </w:r>
      <w:r w:rsidR="00B80709">
        <w:rPr>
          <w:rFonts w:eastAsia="Arial Unicode MS"/>
          <w:lang w:eastAsia="en-US"/>
        </w:rPr>
        <w:t>,</w:t>
      </w:r>
    </w:p>
    <w:p w:rsidRDefault="0029414F" w:rsidP="00061EDD" w:rsidR="00061EDD" w:rsidRPr="0049314D">
      <w:pPr>
        <w:tabs>
          <w:tab w:pos="567" w:val="left"/>
        </w:tabs>
        <w:spacing w:before="100"/>
        <w:jc w:val="both"/>
        <w:rPr>
          <w:rFonts w:eastAsia="Arial Unicode MS"/>
          <w:lang w:eastAsia="en-US"/>
        </w:rPr>
      </w:pPr>
      <w:r>
        <w:rPr>
          <w:rFonts w:eastAsia="Arial Unicode MS"/>
          <w:lang w:eastAsia="en-US"/>
        </w:rPr>
        <w:t xml:space="preserve"> </w:t>
      </w:r>
      <w:r w:rsidR="00061EDD">
        <w:rPr>
          <w:rFonts w:eastAsia="Arial Unicode MS"/>
          <w:lang w:eastAsia="en-US"/>
        </w:rPr>
        <w:t xml:space="preserve">67. </w:t>
      </w:r>
      <w:r w:rsidR="00061EDD" w:rsidRPr="0049314D">
        <w:rPr>
          <w:rFonts w:eastAsia="Arial Unicode MS"/>
          <w:lang w:eastAsia="en-US"/>
        </w:rPr>
        <w:t>Iva Melvan</w:t>
      </w:r>
      <w:r w:rsidR="00C87C43">
        <w:rPr>
          <w:rFonts w:eastAsia="Arial Unicode MS"/>
          <w:lang w:eastAsia="en-US"/>
        </w:rPr>
        <w:t>,</w:t>
      </w:r>
      <w:r w:rsidR="00061EDD" w:rsidRPr="0049314D">
        <w:rPr>
          <w:rFonts w:eastAsia="Arial Unicode MS"/>
          <w:lang w:eastAsia="en-US"/>
        </w:rPr>
        <w:t xml:space="preserve"> OIB 03677154609</w:t>
      </w:r>
      <w:r w:rsidR="00B80709">
        <w:rPr>
          <w:rFonts w:eastAsia="Arial Unicode MS"/>
          <w:lang w:eastAsia="en-US"/>
        </w:rPr>
        <w:t xml:space="preserve">, za osporenu tražbinu u iznosu od </w:t>
      </w:r>
      <w:r w:rsidR="00061EDD" w:rsidRPr="0049314D">
        <w:rPr>
          <w:rFonts w:eastAsia="Arial Unicode MS"/>
          <w:lang w:eastAsia="en-US"/>
        </w:rPr>
        <w:t>17.200,00</w:t>
      </w:r>
      <w:r w:rsidR="00061EDD">
        <w:rPr>
          <w:rFonts w:eastAsia="Arial Unicode MS"/>
          <w:lang w:eastAsia="en-US"/>
        </w:rPr>
        <w:t xml:space="preserve"> kn</w:t>
      </w:r>
      <w:r w:rsidR="00B80709">
        <w:rPr>
          <w:rFonts w:eastAsia="Arial Unicode MS"/>
          <w:lang w:eastAsia="en-US"/>
        </w:rPr>
        <w:t>,</w:t>
      </w:r>
    </w:p>
    <w:p w:rsidRDefault="0029414F" w:rsidP="00061EDD" w:rsidR="00061EDD" w:rsidRPr="0049314D">
      <w:pPr>
        <w:tabs>
          <w:tab w:pos="567" w:val="left"/>
        </w:tabs>
        <w:spacing w:before="100"/>
        <w:jc w:val="both"/>
        <w:rPr>
          <w:rFonts w:eastAsia="Arial Unicode MS"/>
          <w:lang w:eastAsia="en-US"/>
        </w:rPr>
      </w:pPr>
      <w:r>
        <w:rPr>
          <w:rFonts w:eastAsia="Arial Unicode MS"/>
          <w:lang w:eastAsia="en-US"/>
        </w:rPr>
        <w:t xml:space="preserve"> </w:t>
      </w:r>
      <w:r w:rsidR="00061EDD">
        <w:rPr>
          <w:rFonts w:eastAsia="Arial Unicode MS"/>
          <w:lang w:eastAsia="en-US"/>
        </w:rPr>
        <w:t xml:space="preserve">68. </w:t>
      </w:r>
      <w:r w:rsidR="00061EDD" w:rsidRPr="0049314D">
        <w:rPr>
          <w:rFonts w:eastAsia="Arial Unicode MS"/>
          <w:lang w:eastAsia="en-US"/>
        </w:rPr>
        <w:t>Drago Radić</w:t>
      </w:r>
      <w:r w:rsidR="00C87C43">
        <w:rPr>
          <w:rFonts w:eastAsia="Arial Unicode MS"/>
          <w:lang w:eastAsia="en-US"/>
        </w:rPr>
        <w:t>,</w:t>
      </w:r>
      <w:r w:rsidR="00061EDD" w:rsidRPr="0049314D">
        <w:rPr>
          <w:rFonts w:eastAsia="Arial Unicode MS"/>
          <w:lang w:eastAsia="en-US"/>
        </w:rPr>
        <w:t xml:space="preserve"> OIB 29691845355</w:t>
      </w:r>
      <w:r w:rsidR="00B80709">
        <w:rPr>
          <w:rFonts w:eastAsia="Arial Unicode MS"/>
          <w:lang w:eastAsia="en-US"/>
        </w:rPr>
        <w:t xml:space="preserve">, za osporenu tražbinu u iznosu od </w:t>
      </w:r>
      <w:r w:rsidR="00061EDD" w:rsidRPr="0049314D">
        <w:rPr>
          <w:rFonts w:eastAsia="Arial Unicode MS"/>
          <w:lang w:eastAsia="en-US"/>
        </w:rPr>
        <w:t>27.200,00</w:t>
      </w:r>
      <w:r w:rsidR="00061EDD">
        <w:rPr>
          <w:rFonts w:eastAsia="Arial Unicode MS"/>
          <w:lang w:eastAsia="en-US"/>
        </w:rPr>
        <w:t xml:space="preserve"> kn</w:t>
      </w:r>
      <w:r w:rsidR="00B80709">
        <w:rPr>
          <w:rFonts w:eastAsia="Arial Unicode MS"/>
          <w:lang w:eastAsia="en-US"/>
        </w:rPr>
        <w:t>,</w:t>
      </w:r>
    </w:p>
    <w:p w:rsidRDefault="0029414F" w:rsidP="00061EDD" w:rsidR="00061EDD" w:rsidRPr="0049314D">
      <w:pPr>
        <w:tabs>
          <w:tab w:pos="567" w:val="left"/>
        </w:tabs>
        <w:spacing w:before="100"/>
        <w:jc w:val="both"/>
        <w:rPr>
          <w:rFonts w:eastAsia="Arial Unicode MS"/>
          <w:lang w:eastAsia="en-US"/>
        </w:rPr>
      </w:pPr>
      <w:r>
        <w:rPr>
          <w:rFonts w:eastAsia="Arial Unicode MS"/>
          <w:lang w:eastAsia="en-US"/>
        </w:rPr>
        <w:t xml:space="preserve"> </w:t>
      </w:r>
      <w:r w:rsidR="00061EDD">
        <w:rPr>
          <w:rFonts w:eastAsia="Arial Unicode MS"/>
          <w:lang w:eastAsia="en-US"/>
        </w:rPr>
        <w:t xml:space="preserve">69. </w:t>
      </w:r>
      <w:r w:rsidR="00061EDD" w:rsidRPr="0049314D">
        <w:rPr>
          <w:rFonts w:eastAsia="Arial Unicode MS"/>
          <w:lang w:eastAsia="en-US"/>
        </w:rPr>
        <w:t>Anđelko Rogulj</w:t>
      </w:r>
      <w:r w:rsidR="00C87C43">
        <w:rPr>
          <w:rFonts w:eastAsia="Arial Unicode MS"/>
          <w:lang w:eastAsia="en-US"/>
        </w:rPr>
        <w:t>,</w:t>
      </w:r>
      <w:r w:rsidR="00061EDD" w:rsidRPr="0049314D">
        <w:rPr>
          <w:rFonts w:eastAsia="Arial Unicode MS"/>
          <w:lang w:eastAsia="en-US"/>
        </w:rPr>
        <w:t xml:space="preserve"> OIB 86920054956</w:t>
      </w:r>
      <w:r w:rsidR="00B80709">
        <w:rPr>
          <w:rFonts w:eastAsia="Arial Unicode MS"/>
          <w:lang w:eastAsia="en-US"/>
        </w:rPr>
        <w:t xml:space="preserve">, za osporenu tražbinu u iznosu od </w:t>
      </w:r>
      <w:r w:rsidR="00061EDD" w:rsidRPr="0049314D">
        <w:rPr>
          <w:rFonts w:eastAsia="Arial Unicode MS"/>
          <w:lang w:eastAsia="en-US"/>
        </w:rPr>
        <w:t>32.200,00</w:t>
      </w:r>
      <w:r w:rsidR="00061EDD">
        <w:rPr>
          <w:rFonts w:eastAsia="Arial Unicode MS"/>
          <w:lang w:eastAsia="en-US"/>
        </w:rPr>
        <w:t xml:space="preserve"> kn</w:t>
      </w:r>
      <w:r w:rsidR="00B80709">
        <w:rPr>
          <w:rFonts w:eastAsia="Arial Unicode MS"/>
          <w:lang w:eastAsia="en-US"/>
        </w:rPr>
        <w:t>,</w:t>
      </w:r>
    </w:p>
    <w:p w:rsidRDefault="0029414F" w:rsidP="00061EDD" w:rsidR="00061EDD" w:rsidRPr="0049314D">
      <w:pPr>
        <w:tabs>
          <w:tab w:pos="567" w:val="left"/>
        </w:tabs>
        <w:spacing w:before="100"/>
        <w:jc w:val="both"/>
        <w:rPr>
          <w:rFonts w:eastAsia="Arial Unicode MS"/>
          <w:lang w:eastAsia="en-US"/>
        </w:rPr>
      </w:pPr>
      <w:r>
        <w:rPr>
          <w:rFonts w:eastAsia="Arial Unicode MS"/>
          <w:lang w:eastAsia="en-US"/>
        </w:rPr>
        <w:t xml:space="preserve"> </w:t>
      </w:r>
      <w:r w:rsidR="00061EDD">
        <w:rPr>
          <w:rFonts w:eastAsia="Arial Unicode MS"/>
          <w:lang w:eastAsia="en-US"/>
        </w:rPr>
        <w:t xml:space="preserve">70. </w:t>
      </w:r>
      <w:r w:rsidR="00061EDD" w:rsidRPr="0049314D">
        <w:rPr>
          <w:rFonts w:eastAsia="Arial Unicode MS"/>
          <w:lang w:eastAsia="en-US"/>
        </w:rPr>
        <w:t>Bartul Barišić</w:t>
      </w:r>
      <w:r w:rsidR="00C87C43">
        <w:rPr>
          <w:rFonts w:eastAsia="Arial Unicode MS"/>
          <w:lang w:eastAsia="en-US"/>
        </w:rPr>
        <w:t>,</w:t>
      </w:r>
      <w:r w:rsidR="00061EDD" w:rsidRPr="0049314D">
        <w:rPr>
          <w:rFonts w:eastAsia="Arial Unicode MS"/>
          <w:lang w:eastAsia="en-US"/>
        </w:rPr>
        <w:t xml:space="preserve"> OIB 12686040110</w:t>
      </w:r>
      <w:r w:rsidR="00B80709">
        <w:rPr>
          <w:rFonts w:eastAsia="Arial Unicode MS"/>
          <w:lang w:eastAsia="en-US"/>
        </w:rPr>
        <w:t>,</w:t>
      </w:r>
      <w:r w:rsidR="00B80709" w:rsidRPr="00B80709">
        <w:rPr>
          <w:rFonts w:eastAsia="Arial Unicode MS"/>
          <w:lang w:eastAsia="en-US"/>
        </w:rPr>
        <w:t xml:space="preserve"> </w:t>
      </w:r>
      <w:r w:rsidR="00B80709">
        <w:rPr>
          <w:rFonts w:eastAsia="Arial Unicode MS"/>
          <w:lang w:eastAsia="en-US"/>
        </w:rPr>
        <w:t xml:space="preserve">za osporenu tražbinu u iznosu od </w:t>
      </w:r>
      <w:r w:rsidR="00061EDD" w:rsidRPr="0049314D">
        <w:rPr>
          <w:rFonts w:eastAsia="Arial Unicode MS"/>
          <w:lang w:eastAsia="en-US"/>
        </w:rPr>
        <w:t>3.200,00</w:t>
      </w:r>
      <w:r w:rsidR="00061EDD">
        <w:rPr>
          <w:rFonts w:eastAsia="Arial Unicode MS"/>
          <w:lang w:eastAsia="en-US"/>
        </w:rPr>
        <w:t xml:space="preserve"> kn</w:t>
      </w:r>
      <w:r w:rsidR="00B80709">
        <w:rPr>
          <w:rFonts w:eastAsia="Arial Unicode MS"/>
          <w:lang w:eastAsia="en-US"/>
        </w:rPr>
        <w:t>,</w:t>
      </w:r>
    </w:p>
    <w:p w:rsidRDefault="0029414F" w:rsidP="00061EDD" w:rsidR="00061EDD" w:rsidRPr="0049314D">
      <w:pPr>
        <w:tabs>
          <w:tab w:pos="567" w:val="left"/>
        </w:tabs>
        <w:spacing w:before="100"/>
        <w:jc w:val="both"/>
        <w:rPr>
          <w:rFonts w:eastAsia="Arial Unicode MS"/>
          <w:lang w:eastAsia="en-US"/>
        </w:rPr>
      </w:pPr>
      <w:r>
        <w:rPr>
          <w:rFonts w:eastAsia="Arial Unicode MS"/>
          <w:lang w:eastAsia="en-US"/>
        </w:rPr>
        <w:t xml:space="preserve"> </w:t>
      </w:r>
      <w:r w:rsidR="00061EDD">
        <w:rPr>
          <w:rFonts w:eastAsia="Arial Unicode MS"/>
          <w:lang w:eastAsia="en-US"/>
        </w:rPr>
        <w:t xml:space="preserve">71. </w:t>
      </w:r>
      <w:r w:rsidR="00061EDD" w:rsidRPr="0049314D">
        <w:rPr>
          <w:rFonts w:eastAsia="Arial Unicode MS"/>
          <w:lang w:eastAsia="en-US"/>
        </w:rPr>
        <w:t>Tajana Domazet</w:t>
      </w:r>
      <w:r w:rsidR="00C87C43">
        <w:rPr>
          <w:rFonts w:eastAsia="Arial Unicode MS"/>
          <w:lang w:eastAsia="en-US"/>
        </w:rPr>
        <w:t>,</w:t>
      </w:r>
      <w:r w:rsidR="00061EDD" w:rsidRPr="0049314D">
        <w:rPr>
          <w:rFonts w:eastAsia="Arial Unicode MS"/>
          <w:lang w:eastAsia="en-US"/>
        </w:rPr>
        <w:t xml:space="preserve"> OIB 31101575725</w:t>
      </w:r>
      <w:r w:rsidR="00B80709">
        <w:rPr>
          <w:rFonts w:eastAsia="Arial Unicode MS"/>
          <w:lang w:eastAsia="en-US"/>
        </w:rPr>
        <w:t xml:space="preserve">, za osporenu tražbinu u iznosu od </w:t>
      </w:r>
      <w:r w:rsidR="00061EDD" w:rsidRPr="0049314D">
        <w:rPr>
          <w:rFonts w:eastAsia="Arial Unicode MS"/>
          <w:lang w:eastAsia="en-US"/>
        </w:rPr>
        <w:t>10.200,00</w:t>
      </w:r>
      <w:r w:rsidR="00061EDD">
        <w:rPr>
          <w:rFonts w:eastAsia="Arial Unicode MS"/>
          <w:lang w:eastAsia="en-US"/>
        </w:rPr>
        <w:t xml:space="preserve"> kn</w:t>
      </w:r>
      <w:r w:rsidR="00B80709">
        <w:rPr>
          <w:rFonts w:eastAsia="Arial Unicode MS"/>
          <w:lang w:eastAsia="en-US"/>
        </w:rPr>
        <w:t>,</w:t>
      </w:r>
    </w:p>
    <w:p w:rsidRDefault="0029414F" w:rsidP="00061EDD" w:rsidR="00061EDD" w:rsidRPr="0049314D">
      <w:pPr>
        <w:tabs>
          <w:tab w:pos="567" w:val="left"/>
        </w:tabs>
        <w:spacing w:before="100"/>
        <w:jc w:val="both"/>
        <w:rPr>
          <w:rFonts w:eastAsia="Arial Unicode MS"/>
          <w:lang w:eastAsia="en-US"/>
        </w:rPr>
      </w:pPr>
      <w:r>
        <w:rPr>
          <w:rFonts w:eastAsia="Arial Unicode MS"/>
          <w:lang w:eastAsia="en-US"/>
        </w:rPr>
        <w:t xml:space="preserve"> </w:t>
      </w:r>
      <w:r w:rsidR="00061EDD">
        <w:rPr>
          <w:rFonts w:eastAsia="Arial Unicode MS"/>
          <w:lang w:eastAsia="en-US"/>
        </w:rPr>
        <w:t xml:space="preserve">72. </w:t>
      </w:r>
      <w:r w:rsidR="00061EDD" w:rsidRPr="0049314D">
        <w:rPr>
          <w:rFonts w:eastAsia="Arial Unicode MS"/>
          <w:lang w:eastAsia="en-US"/>
        </w:rPr>
        <w:t>Zorka Miletić</w:t>
      </w:r>
      <w:r w:rsidR="00C87C43">
        <w:rPr>
          <w:rFonts w:eastAsia="Arial Unicode MS"/>
          <w:lang w:eastAsia="en-US"/>
        </w:rPr>
        <w:t>,</w:t>
      </w:r>
      <w:r w:rsidR="00061EDD" w:rsidRPr="0049314D">
        <w:rPr>
          <w:rFonts w:eastAsia="Arial Unicode MS"/>
          <w:lang w:eastAsia="en-US"/>
        </w:rPr>
        <w:t xml:space="preserve"> OIB 48042737399</w:t>
      </w:r>
      <w:r w:rsidR="00B80709">
        <w:rPr>
          <w:rFonts w:eastAsia="Arial Unicode MS"/>
          <w:lang w:eastAsia="en-US"/>
        </w:rPr>
        <w:t xml:space="preserve">, za osporenu tražbinu u iznosu od </w:t>
      </w:r>
      <w:r w:rsidR="00061EDD" w:rsidRPr="0049314D">
        <w:rPr>
          <w:rFonts w:eastAsia="Arial Unicode MS"/>
          <w:lang w:eastAsia="en-US"/>
        </w:rPr>
        <w:t>27.700,00</w:t>
      </w:r>
      <w:r w:rsidR="00061EDD">
        <w:rPr>
          <w:rFonts w:eastAsia="Arial Unicode MS"/>
          <w:lang w:eastAsia="en-US"/>
        </w:rPr>
        <w:t xml:space="preserve"> kn</w:t>
      </w:r>
      <w:r w:rsidR="00B80709">
        <w:rPr>
          <w:rFonts w:eastAsia="Arial Unicode MS"/>
          <w:lang w:eastAsia="en-US"/>
        </w:rPr>
        <w:t>,</w:t>
      </w:r>
    </w:p>
    <w:p w:rsidRDefault="0029414F" w:rsidP="00061EDD" w:rsidR="00061EDD" w:rsidRPr="0049314D">
      <w:pPr>
        <w:tabs>
          <w:tab w:pos="567" w:val="left"/>
        </w:tabs>
        <w:spacing w:before="100"/>
        <w:jc w:val="both"/>
        <w:rPr>
          <w:rFonts w:eastAsia="Arial Unicode MS"/>
          <w:lang w:eastAsia="en-US"/>
        </w:rPr>
      </w:pPr>
      <w:r>
        <w:rPr>
          <w:rFonts w:eastAsia="Arial Unicode MS"/>
          <w:lang w:eastAsia="en-US"/>
        </w:rPr>
        <w:t xml:space="preserve"> </w:t>
      </w:r>
      <w:r w:rsidR="00061EDD">
        <w:rPr>
          <w:rFonts w:eastAsia="Arial Unicode MS"/>
          <w:lang w:eastAsia="en-US"/>
        </w:rPr>
        <w:t xml:space="preserve">73. </w:t>
      </w:r>
      <w:r w:rsidR="00061EDD" w:rsidRPr="0049314D">
        <w:rPr>
          <w:rFonts w:eastAsia="Arial Unicode MS"/>
          <w:lang w:eastAsia="en-US"/>
        </w:rPr>
        <w:t>Željka Kovač</w:t>
      </w:r>
      <w:r w:rsidR="00C87C43">
        <w:rPr>
          <w:rFonts w:eastAsia="Arial Unicode MS"/>
          <w:lang w:eastAsia="en-US"/>
        </w:rPr>
        <w:t>,</w:t>
      </w:r>
      <w:r w:rsidR="00061EDD" w:rsidRPr="0049314D">
        <w:rPr>
          <w:rFonts w:eastAsia="Arial Unicode MS"/>
          <w:lang w:eastAsia="en-US"/>
        </w:rPr>
        <w:t xml:space="preserve"> OIB 11925765994</w:t>
      </w:r>
      <w:r w:rsidR="00B80709">
        <w:rPr>
          <w:rFonts w:eastAsia="Arial Unicode MS"/>
          <w:lang w:eastAsia="en-US"/>
        </w:rPr>
        <w:t xml:space="preserve">, za osporenu tražbinu u iznosu od </w:t>
      </w:r>
      <w:r w:rsidR="00061EDD" w:rsidRPr="0049314D">
        <w:rPr>
          <w:rFonts w:eastAsia="Arial Unicode MS"/>
          <w:lang w:eastAsia="en-US"/>
        </w:rPr>
        <w:t>33.200,00</w:t>
      </w:r>
      <w:r w:rsidR="00061EDD">
        <w:rPr>
          <w:rFonts w:eastAsia="Arial Unicode MS"/>
          <w:lang w:eastAsia="en-US"/>
        </w:rPr>
        <w:t xml:space="preserve"> kn</w:t>
      </w:r>
      <w:r w:rsidR="00B80709">
        <w:rPr>
          <w:rFonts w:eastAsia="Arial Unicode MS"/>
          <w:lang w:eastAsia="en-US"/>
        </w:rPr>
        <w:t>,</w:t>
      </w:r>
    </w:p>
    <w:p w:rsidRDefault="0029414F" w:rsidP="00061EDD" w:rsidR="00061EDD" w:rsidRPr="0049314D">
      <w:pPr>
        <w:tabs>
          <w:tab w:pos="567" w:val="left"/>
        </w:tabs>
        <w:spacing w:before="100"/>
        <w:jc w:val="both"/>
        <w:rPr>
          <w:rFonts w:eastAsia="Arial Unicode MS"/>
          <w:lang w:eastAsia="en-US"/>
        </w:rPr>
      </w:pPr>
      <w:r>
        <w:rPr>
          <w:rFonts w:eastAsia="Arial Unicode MS"/>
          <w:lang w:eastAsia="en-US"/>
        </w:rPr>
        <w:t xml:space="preserve">  </w:t>
      </w:r>
      <w:r w:rsidR="00061EDD">
        <w:rPr>
          <w:rFonts w:eastAsia="Arial Unicode MS"/>
          <w:lang w:eastAsia="en-US"/>
        </w:rPr>
        <w:t xml:space="preserve">74. </w:t>
      </w:r>
      <w:r w:rsidR="00061EDD" w:rsidRPr="0049314D">
        <w:rPr>
          <w:rFonts w:eastAsia="Arial Unicode MS"/>
          <w:lang w:eastAsia="en-US"/>
        </w:rPr>
        <w:t>Ana Rogošić</w:t>
      </w:r>
      <w:r w:rsidR="00C87C43">
        <w:rPr>
          <w:rFonts w:eastAsia="Arial Unicode MS"/>
          <w:lang w:eastAsia="en-US"/>
        </w:rPr>
        <w:t>,</w:t>
      </w:r>
      <w:r w:rsidR="00061EDD" w:rsidRPr="0049314D">
        <w:rPr>
          <w:rFonts w:eastAsia="Arial Unicode MS"/>
          <w:lang w:eastAsia="en-US"/>
        </w:rPr>
        <w:t xml:space="preserve"> OIB 63013573312</w:t>
      </w:r>
      <w:r w:rsidR="00B80709">
        <w:rPr>
          <w:rFonts w:eastAsia="Arial Unicode MS"/>
          <w:lang w:eastAsia="en-US"/>
        </w:rPr>
        <w:t xml:space="preserve">, za osporenu tražbinu u iznosu od </w:t>
      </w:r>
      <w:r w:rsidR="00061EDD" w:rsidRPr="0049314D">
        <w:rPr>
          <w:rFonts w:eastAsia="Arial Unicode MS"/>
          <w:lang w:eastAsia="en-US"/>
        </w:rPr>
        <w:t>25.200,00</w:t>
      </w:r>
      <w:r w:rsidR="00061EDD">
        <w:rPr>
          <w:rFonts w:eastAsia="Arial Unicode MS"/>
          <w:lang w:eastAsia="en-US"/>
        </w:rPr>
        <w:t xml:space="preserve"> kn</w:t>
      </w:r>
      <w:r w:rsidR="00B80709">
        <w:rPr>
          <w:rFonts w:eastAsia="Arial Unicode MS"/>
          <w:lang w:eastAsia="en-US"/>
        </w:rPr>
        <w:t>,</w:t>
      </w:r>
    </w:p>
    <w:p w:rsidRDefault="0029414F" w:rsidP="00061EDD" w:rsidR="00061EDD" w:rsidRPr="0049314D">
      <w:pPr>
        <w:tabs>
          <w:tab w:pos="567" w:val="left"/>
        </w:tabs>
        <w:spacing w:before="100"/>
        <w:jc w:val="both"/>
        <w:rPr>
          <w:rFonts w:eastAsia="Arial Unicode MS"/>
          <w:lang w:eastAsia="en-US"/>
        </w:rPr>
      </w:pPr>
      <w:r>
        <w:rPr>
          <w:rFonts w:eastAsia="Arial Unicode MS"/>
          <w:lang w:eastAsia="en-US"/>
        </w:rPr>
        <w:t xml:space="preserve">  </w:t>
      </w:r>
      <w:r w:rsidR="00061EDD">
        <w:rPr>
          <w:rFonts w:eastAsia="Arial Unicode MS"/>
          <w:lang w:eastAsia="en-US"/>
        </w:rPr>
        <w:t xml:space="preserve">75. </w:t>
      </w:r>
      <w:r w:rsidR="00061EDD" w:rsidRPr="0049314D">
        <w:rPr>
          <w:rFonts w:eastAsia="Arial Unicode MS"/>
          <w:lang w:eastAsia="en-US"/>
        </w:rPr>
        <w:t>Goran Merkel</w:t>
      </w:r>
      <w:r w:rsidR="00C87C43">
        <w:rPr>
          <w:rFonts w:eastAsia="Arial Unicode MS"/>
          <w:lang w:eastAsia="en-US"/>
        </w:rPr>
        <w:t>,</w:t>
      </w:r>
      <w:r w:rsidR="00061EDD" w:rsidRPr="0049314D">
        <w:rPr>
          <w:rFonts w:eastAsia="Arial Unicode MS"/>
          <w:lang w:eastAsia="en-US"/>
        </w:rPr>
        <w:t xml:space="preserve"> OIB 20105696184</w:t>
      </w:r>
      <w:r w:rsidR="00B80709">
        <w:rPr>
          <w:rFonts w:eastAsia="Arial Unicode MS"/>
          <w:lang w:eastAsia="en-US"/>
        </w:rPr>
        <w:t xml:space="preserve">, za osporenu tražbinu u iznosu od </w:t>
      </w:r>
      <w:r w:rsidR="00061EDD" w:rsidRPr="0049314D">
        <w:rPr>
          <w:rFonts w:eastAsia="Arial Unicode MS"/>
          <w:lang w:eastAsia="en-US"/>
        </w:rPr>
        <w:t>28.200,00</w:t>
      </w:r>
      <w:r w:rsidR="00061EDD">
        <w:rPr>
          <w:rFonts w:eastAsia="Arial Unicode MS"/>
          <w:lang w:eastAsia="en-US"/>
        </w:rPr>
        <w:t xml:space="preserve"> kn</w:t>
      </w:r>
      <w:r w:rsidR="00B80709">
        <w:rPr>
          <w:rFonts w:eastAsia="Arial Unicode MS"/>
          <w:lang w:eastAsia="en-US"/>
        </w:rPr>
        <w:t>,</w:t>
      </w:r>
    </w:p>
    <w:p w:rsidRDefault="0029414F" w:rsidP="00061EDD" w:rsidR="00061EDD" w:rsidRPr="0049314D">
      <w:pPr>
        <w:tabs>
          <w:tab w:pos="567" w:val="left"/>
        </w:tabs>
        <w:spacing w:before="100"/>
        <w:jc w:val="both"/>
        <w:rPr>
          <w:rFonts w:eastAsia="Arial Unicode MS"/>
          <w:lang w:eastAsia="en-US"/>
        </w:rPr>
      </w:pPr>
      <w:r>
        <w:rPr>
          <w:rFonts w:eastAsia="Arial Unicode MS"/>
          <w:lang w:eastAsia="en-US"/>
        </w:rPr>
        <w:t xml:space="preserve">  </w:t>
      </w:r>
      <w:r w:rsidR="00061EDD">
        <w:rPr>
          <w:rFonts w:eastAsia="Arial Unicode MS"/>
          <w:lang w:eastAsia="en-US"/>
        </w:rPr>
        <w:t xml:space="preserve">76. </w:t>
      </w:r>
      <w:r w:rsidR="00061EDD" w:rsidRPr="0049314D">
        <w:rPr>
          <w:rFonts w:eastAsia="Arial Unicode MS"/>
          <w:lang w:eastAsia="en-US"/>
        </w:rPr>
        <w:t>Ivan Barišić</w:t>
      </w:r>
      <w:r w:rsidR="00C87C43">
        <w:rPr>
          <w:rFonts w:eastAsia="Arial Unicode MS"/>
          <w:lang w:eastAsia="en-US"/>
        </w:rPr>
        <w:t>,</w:t>
      </w:r>
      <w:r w:rsidR="00061EDD" w:rsidRPr="0049314D">
        <w:rPr>
          <w:rFonts w:eastAsia="Arial Unicode MS"/>
          <w:lang w:eastAsia="en-US"/>
        </w:rPr>
        <w:t xml:space="preserve"> OIB 38311171100</w:t>
      </w:r>
      <w:r w:rsidR="00B80709">
        <w:rPr>
          <w:rFonts w:eastAsia="Arial Unicode MS"/>
          <w:lang w:eastAsia="en-US"/>
        </w:rPr>
        <w:t xml:space="preserve">, za osporenu tražbinu u iznosu od </w:t>
      </w:r>
      <w:r w:rsidR="00061EDD" w:rsidRPr="0049314D">
        <w:rPr>
          <w:rFonts w:eastAsia="Arial Unicode MS"/>
          <w:lang w:eastAsia="en-US"/>
        </w:rPr>
        <w:t>27.700,00</w:t>
      </w:r>
      <w:r w:rsidR="00061EDD">
        <w:rPr>
          <w:rFonts w:eastAsia="Arial Unicode MS"/>
          <w:lang w:eastAsia="en-US"/>
        </w:rPr>
        <w:t xml:space="preserve"> kn</w:t>
      </w:r>
      <w:r w:rsidR="00B80709">
        <w:rPr>
          <w:rFonts w:eastAsia="Arial Unicode MS"/>
          <w:lang w:eastAsia="en-US"/>
        </w:rPr>
        <w:t>,</w:t>
      </w:r>
    </w:p>
    <w:p w:rsidRDefault="0029414F" w:rsidP="00061EDD" w:rsidR="00061EDD" w:rsidRPr="0049314D">
      <w:pPr>
        <w:tabs>
          <w:tab w:pos="567" w:val="left"/>
        </w:tabs>
        <w:spacing w:before="100"/>
        <w:jc w:val="both"/>
        <w:rPr>
          <w:rFonts w:eastAsia="Arial Unicode MS"/>
          <w:lang w:eastAsia="en-US"/>
        </w:rPr>
      </w:pPr>
      <w:r>
        <w:rPr>
          <w:rFonts w:eastAsia="Arial Unicode MS"/>
          <w:lang w:eastAsia="en-US"/>
        </w:rPr>
        <w:t xml:space="preserve">  </w:t>
      </w:r>
      <w:r w:rsidR="00061EDD">
        <w:rPr>
          <w:rFonts w:eastAsia="Arial Unicode MS"/>
          <w:lang w:eastAsia="en-US"/>
        </w:rPr>
        <w:t xml:space="preserve">77. </w:t>
      </w:r>
      <w:r w:rsidR="00061EDD" w:rsidRPr="0049314D">
        <w:rPr>
          <w:rFonts w:eastAsia="Arial Unicode MS"/>
          <w:lang w:eastAsia="en-US"/>
        </w:rPr>
        <w:t>Đuro Kapoši</w:t>
      </w:r>
      <w:r w:rsidR="00C87C43">
        <w:rPr>
          <w:rFonts w:eastAsia="Arial Unicode MS"/>
          <w:lang w:eastAsia="en-US"/>
        </w:rPr>
        <w:t>,</w:t>
      </w:r>
      <w:r w:rsidR="00061EDD" w:rsidRPr="0049314D">
        <w:rPr>
          <w:rFonts w:eastAsia="Arial Unicode MS"/>
          <w:lang w:eastAsia="en-US"/>
        </w:rPr>
        <w:t xml:space="preserve"> OIB 55675650848</w:t>
      </w:r>
      <w:r w:rsidR="00B80709">
        <w:rPr>
          <w:rFonts w:eastAsia="Arial Unicode MS"/>
          <w:lang w:eastAsia="en-US"/>
        </w:rPr>
        <w:t xml:space="preserve">, za osporenu tražbinu u iznosu od </w:t>
      </w:r>
      <w:r w:rsidR="00061EDD" w:rsidRPr="0049314D">
        <w:rPr>
          <w:rFonts w:eastAsia="Arial Unicode MS"/>
          <w:lang w:eastAsia="en-US"/>
        </w:rPr>
        <w:t>27.200,00</w:t>
      </w:r>
      <w:r w:rsidR="00061EDD">
        <w:rPr>
          <w:rFonts w:eastAsia="Arial Unicode MS"/>
          <w:lang w:eastAsia="en-US"/>
        </w:rPr>
        <w:t xml:space="preserve"> kn</w:t>
      </w:r>
      <w:r w:rsidR="00B80709">
        <w:rPr>
          <w:rFonts w:eastAsia="Arial Unicode MS"/>
          <w:lang w:eastAsia="en-US"/>
        </w:rPr>
        <w:t>,</w:t>
      </w:r>
    </w:p>
    <w:p w:rsidRDefault="0029414F" w:rsidP="00061EDD" w:rsidR="00061EDD" w:rsidRPr="0049314D">
      <w:pPr>
        <w:tabs>
          <w:tab w:pos="567" w:val="left"/>
        </w:tabs>
        <w:spacing w:before="100"/>
        <w:jc w:val="both"/>
        <w:rPr>
          <w:rFonts w:eastAsia="Arial Unicode MS"/>
          <w:lang w:eastAsia="en-US"/>
        </w:rPr>
      </w:pPr>
      <w:r>
        <w:rPr>
          <w:rFonts w:eastAsia="Arial Unicode MS"/>
          <w:lang w:eastAsia="en-US"/>
        </w:rPr>
        <w:t xml:space="preserve">  </w:t>
      </w:r>
      <w:r w:rsidR="00061EDD">
        <w:rPr>
          <w:rFonts w:eastAsia="Arial Unicode MS"/>
          <w:lang w:eastAsia="en-US"/>
        </w:rPr>
        <w:t xml:space="preserve">78. </w:t>
      </w:r>
      <w:r w:rsidR="00061EDD" w:rsidRPr="0049314D">
        <w:rPr>
          <w:rFonts w:eastAsia="Arial Unicode MS"/>
          <w:lang w:eastAsia="en-US"/>
        </w:rPr>
        <w:t>Petar Galić</w:t>
      </w:r>
      <w:r w:rsidR="00C87C43">
        <w:rPr>
          <w:rFonts w:eastAsia="Arial Unicode MS"/>
          <w:lang w:eastAsia="en-US"/>
        </w:rPr>
        <w:t>,</w:t>
      </w:r>
      <w:r w:rsidR="00061EDD" w:rsidRPr="0049314D">
        <w:rPr>
          <w:rFonts w:eastAsia="Arial Unicode MS"/>
          <w:lang w:eastAsia="en-US"/>
        </w:rPr>
        <w:t xml:space="preserve"> OIB 09903259382</w:t>
      </w:r>
      <w:r w:rsidR="00B80709">
        <w:rPr>
          <w:rFonts w:eastAsia="Arial Unicode MS"/>
          <w:lang w:eastAsia="en-US"/>
        </w:rPr>
        <w:t xml:space="preserve">, za osporenu tražbinu u iznosu od </w:t>
      </w:r>
      <w:r w:rsidR="00061EDD" w:rsidRPr="0049314D">
        <w:rPr>
          <w:rFonts w:eastAsia="Arial Unicode MS"/>
          <w:lang w:eastAsia="en-US"/>
        </w:rPr>
        <w:t>28.700,00</w:t>
      </w:r>
      <w:r w:rsidR="00061EDD">
        <w:rPr>
          <w:rFonts w:eastAsia="Arial Unicode MS"/>
          <w:lang w:eastAsia="en-US"/>
        </w:rPr>
        <w:t xml:space="preserve"> kn</w:t>
      </w:r>
      <w:r w:rsidR="00B80709">
        <w:rPr>
          <w:rFonts w:eastAsia="Arial Unicode MS"/>
          <w:lang w:eastAsia="en-US"/>
        </w:rPr>
        <w:t>,</w:t>
      </w:r>
    </w:p>
    <w:p w:rsidRDefault="0029414F" w:rsidP="00061EDD" w:rsidR="00061EDD" w:rsidRPr="0049314D">
      <w:pPr>
        <w:tabs>
          <w:tab w:pos="567" w:val="left"/>
        </w:tabs>
        <w:spacing w:before="100"/>
        <w:jc w:val="both"/>
        <w:rPr>
          <w:rFonts w:eastAsia="Arial Unicode MS"/>
          <w:lang w:eastAsia="en-US"/>
        </w:rPr>
      </w:pPr>
      <w:r>
        <w:rPr>
          <w:rFonts w:eastAsia="Arial Unicode MS"/>
          <w:lang w:eastAsia="en-US"/>
        </w:rPr>
        <w:t xml:space="preserve">  </w:t>
      </w:r>
      <w:r w:rsidR="00061EDD">
        <w:rPr>
          <w:rFonts w:eastAsia="Arial Unicode MS"/>
          <w:lang w:eastAsia="en-US"/>
        </w:rPr>
        <w:t xml:space="preserve">79. </w:t>
      </w:r>
      <w:r w:rsidR="00061EDD" w:rsidRPr="0049314D">
        <w:rPr>
          <w:rFonts w:eastAsia="Arial Unicode MS"/>
          <w:lang w:eastAsia="en-US"/>
        </w:rPr>
        <w:t>Mirjana Vrdoljak</w:t>
      </w:r>
      <w:r w:rsidR="00C87C43">
        <w:rPr>
          <w:rFonts w:eastAsia="Arial Unicode MS"/>
          <w:lang w:eastAsia="en-US"/>
        </w:rPr>
        <w:t>,</w:t>
      </w:r>
      <w:r w:rsidR="00061EDD" w:rsidRPr="0049314D">
        <w:rPr>
          <w:rFonts w:eastAsia="Arial Unicode MS"/>
          <w:lang w:eastAsia="en-US"/>
        </w:rPr>
        <w:t xml:space="preserve"> OIB 00849791179</w:t>
      </w:r>
      <w:r w:rsidR="00B80709">
        <w:rPr>
          <w:rFonts w:eastAsia="Arial Unicode MS"/>
          <w:lang w:eastAsia="en-US"/>
        </w:rPr>
        <w:t xml:space="preserve">, za osporenu tražbinu u iznosu od </w:t>
      </w:r>
      <w:r w:rsidR="00061EDD" w:rsidRPr="0049314D">
        <w:rPr>
          <w:rFonts w:eastAsia="Arial Unicode MS"/>
          <w:lang w:eastAsia="en-US"/>
        </w:rPr>
        <w:t>35.700,00</w:t>
      </w:r>
      <w:r w:rsidR="00061EDD">
        <w:rPr>
          <w:rFonts w:eastAsia="Arial Unicode MS"/>
          <w:lang w:eastAsia="en-US"/>
        </w:rPr>
        <w:t xml:space="preserve"> kn</w:t>
      </w:r>
      <w:r w:rsidR="00B80709">
        <w:rPr>
          <w:rFonts w:eastAsia="Arial Unicode MS"/>
          <w:lang w:eastAsia="en-US"/>
        </w:rPr>
        <w:t>,</w:t>
      </w:r>
    </w:p>
    <w:p w:rsidRDefault="0029414F" w:rsidP="00061EDD" w:rsidR="00061EDD" w:rsidRPr="0049314D">
      <w:pPr>
        <w:tabs>
          <w:tab w:pos="567" w:val="left"/>
        </w:tabs>
        <w:spacing w:before="100"/>
        <w:jc w:val="both"/>
        <w:rPr>
          <w:rFonts w:eastAsia="Arial Unicode MS"/>
          <w:lang w:eastAsia="en-US"/>
        </w:rPr>
      </w:pPr>
      <w:r>
        <w:rPr>
          <w:rFonts w:eastAsia="Arial Unicode MS"/>
          <w:lang w:eastAsia="en-US"/>
        </w:rPr>
        <w:t xml:space="preserve">  </w:t>
      </w:r>
      <w:r w:rsidR="00061EDD">
        <w:rPr>
          <w:rFonts w:eastAsia="Arial Unicode MS"/>
          <w:lang w:eastAsia="en-US"/>
        </w:rPr>
        <w:t xml:space="preserve">80. </w:t>
      </w:r>
      <w:r w:rsidR="00061EDD" w:rsidRPr="0049314D">
        <w:rPr>
          <w:rFonts w:eastAsia="Arial Unicode MS"/>
          <w:lang w:eastAsia="en-US"/>
        </w:rPr>
        <w:t>Ante Čulo</w:t>
      </w:r>
      <w:r w:rsidR="00C87C43">
        <w:rPr>
          <w:rFonts w:eastAsia="Arial Unicode MS"/>
          <w:lang w:eastAsia="en-US"/>
        </w:rPr>
        <w:t>,</w:t>
      </w:r>
      <w:r w:rsidR="00061EDD" w:rsidRPr="0049314D">
        <w:rPr>
          <w:rFonts w:eastAsia="Arial Unicode MS"/>
          <w:lang w:eastAsia="en-US"/>
        </w:rPr>
        <w:t xml:space="preserve"> OIB 58219699024</w:t>
      </w:r>
      <w:r w:rsidR="00B80709">
        <w:rPr>
          <w:rFonts w:eastAsia="Arial Unicode MS"/>
          <w:lang w:eastAsia="en-US"/>
        </w:rPr>
        <w:t xml:space="preserve">, za osporenu tražbinu u iznosu od </w:t>
      </w:r>
      <w:r w:rsidR="00061EDD" w:rsidRPr="0049314D">
        <w:rPr>
          <w:rFonts w:eastAsia="Arial Unicode MS"/>
          <w:lang w:eastAsia="en-US"/>
        </w:rPr>
        <w:t>19.200,00</w:t>
      </w:r>
      <w:r w:rsidR="00061EDD">
        <w:rPr>
          <w:rFonts w:eastAsia="Arial Unicode MS"/>
          <w:lang w:eastAsia="en-US"/>
        </w:rPr>
        <w:t xml:space="preserve"> kn</w:t>
      </w:r>
      <w:r w:rsidR="00B80709">
        <w:rPr>
          <w:rFonts w:eastAsia="Arial Unicode MS"/>
          <w:lang w:eastAsia="en-US"/>
        </w:rPr>
        <w:t>,</w:t>
      </w:r>
    </w:p>
    <w:p w:rsidRDefault="0029414F" w:rsidP="00061EDD" w:rsidR="00061EDD" w:rsidRPr="0049314D">
      <w:pPr>
        <w:tabs>
          <w:tab w:pos="567" w:val="left"/>
        </w:tabs>
        <w:spacing w:before="100"/>
        <w:jc w:val="both"/>
        <w:rPr>
          <w:rFonts w:eastAsia="Arial Unicode MS"/>
          <w:lang w:eastAsia="en-US"/>
        </w:rPr>
      </w:pPr>
      <w:r>
        <w:rPr>
          <w:rFonts w:eastAsia="Arial Unicode MS"/>
          <w:lang w:eastAsia="en-US"/>
        </w:rPr>
        <w:t xml:space="preserve">  </w:t>
      </w:r>
      <w:r w:rsidR="00061EDD">
        <w:rPr>
          <w:rFonts w:eastAsia="Arial Unicode MS"/>
          <w:lang w:eastAsia="en-US"/>
        </w:rPr>
        <w:t xml:space="preserve">81. </w:t>
      </w:r>
      <w:r w:rsidR="00061EDD" w:rsidRPr="0049314D">
        <w:rPr>
          <w:rFonts w:eastAsia="Arial Unicode MS"/>
          <w:lang w:eastAsia="en-US"/>
        </w:rPr>
        <w:t>Marija Barbir</w:t>
      </w:r>
      <w:r w:rsidR="00C87C43">
        <w:rPr>
          <w:rFonts w:eastAsia="Arial Unicode MS"/>
          <w:lang w:eastAsia="en-US"/>
        </w:rPr>
        <w:t>,</w:t>
      </w:r>
      <w:r w:rsidR="00061EDD" w:rsidRPr="0049314D">
        <w:rPr>
          <w:rFonts w:eastAsia="Arial Unicode MS"/>
          <w:lang w:eastAsia="en-US"/>
        </w:rPr>
        <w:t xml:space="preserve"> OIB 43799852260</w:t>
      </w:r>
      <w:r w:rsidR="00B80709">
        <w:rPr>
          <w:rFonts w:eastAsia="Arial Unicode MS"/>
          <w:lang w:eastAsia="en-US"/>
        </w:rPr>
        <w:t xml:space="preserve">, za osporenu tražbinu u iznosu od </w:t>
      </w:r>
      <w:r w:rsidR="00061EDD" w:rsidRPr="0049314D">
        <w:rPr>
          <w:rFonts w:eastAsia="Arial Unicode MS"/>
          <w:lang w:eastAsia="en-US"/>
        </w:rPr>
        <w:t>20.800,00</w:t>
      </w:r>
      <w:r w:rsidR="00061EDD">
        <w:rPr>
          <w:rFonts w:eastAsia="Arial Unicode MS"/>
          <w:lang w:eastAsia="en-US"/>
        </w:rPr>
        <w:t xml:space="preserve"> kn</w:t>
      </w:r>
      <w:r w:rsidR="00B80709">
        <w:rPr>
          <w:rFonts w:eastAsia="Arial Unicode MS"/>
          <w:lang w:eastAsia="en-US"/>
        </w:rPr>
        <w:t>,</w:t>
      </w:r>
    </w:p>
    <w:p w:rsidRDefault="0029414F" w:rsidP="00061EDD" w:rsidR="00061EDD" w:rsidRPr="0049314D">
      <w:pPr>
        <w:tabs>
          <w:tab w:pos="567" w:val="left"/>
        </w:tabs>
        <w:spacing w:before="100"/>
        <w:jc w:val="both"/>
        <w:rPr>
          <w:rFonts w:eastAsia="Arial Unicode MS"/>
          <w:lang w:eastAsia="en-US"/>
        </w:rPr>
      </w:pPr>
      <w:r>
        <w:rPr>
          <w:rFonts w:eastAsia="Arial Unicode MS"/>
          <w:lang w:eastAsia="en-US"/>
        </w:rPr>
        <w:t xml:space="preserve">  </w:t>
      </w:r>
      <w:r w:rsidR="00061EDD">
        <w:rPr>
          <w:rFonts w:eastAsia="Arial Unicode MS"/>
          <w:lang w:eastAsia="en-US"/>
        </w:rPr>
        <w:t xml:space="preserve">82. </w:t>
      </w:r>
      <w:r w:rsidR="00061EDD" w:rsidRPr="0049314D">
        <w:rPr>
          <w:rFonts w:eastAsia="Arial Unicode MS"/>
          <w:lang w:eastAsia="en-US"/>
        </w:rPr>
        <w:t>Jure Bacelj</w:t>
      </w:r>
      <w:r w:rsidR="00C87C43">
        <w:rPr>
          <w:rFonts w:eastAsia="Arial Unicode MS"/>
          <w:lang w:eastAsia="en-US"/>
        </w:rPr>
        <w:t>,</w:t>
      </w:r>
      <w:r w:rsidR="00061EDD" w:rsidRPr="0049314D">
        <w:rPr>
          <w:rFonts w:eastAsia="Arial Unicode MS"/>
          <w:lang w:eastAsia="en-US"/>
        </w:rPr>
        <w:t xml:space="preserve"> OIB 68175280792</w:t>
      </w:r>
      <w:r w:rsidR="00B80709">
        <w:rPr>
          <w:rFonts w:eastAsia="Arial Unicode MS"/>
          <w:lang w:eastAsia="en-US"/>
        </w:rPr>
        <w:t xml:space="preserve">, za osporenu tražbinu u iznosu od </w:t>
      </w:r>
      <w:r w:rsidR="00061EDD" w:rsidRPr="0049314D">
        <w:rPr>
          <w:rFonts w:eastAsia="Arial Unicode MS"/>
          <w:lang w:eastAsia="en-US"/>
        </w:rPr>
        <w:t>18.200,00</w:t>
      </w:r>
      <w:r w:rsidR="00061EDD">
        <w:rPr>
          <w:rFonts w:eastAsia="Arial Unicode MS"/>
          <w:lang w:eastAsia="en-US"/>
        </w:rPr>
        <w:t xml:space="preserve"> kn</w:t>
      </w:r>
      <w:r w:rsidR="00B80709">
        <w:rPr>
          <w:rFonts w:eastAsia="Arial Unicode MS"/>
          <w:lang w:eastAsia="en-US"/>
        </w:rPr>
        <w:t>,</w:t>
      </w:r>
    </w:p>
    <w:p w:rsidRDefault="0029414F" w:rsidP="00061EDD" w:rsidR="00061EDD" w:rsidRPr="0049314D">
      <w:pPr>
        <w:tabs>
          <w:tab w:pos="567" w:val="left"/>
        </w:tabs>
        <w:spacing w:before="100"/>
        <w:jc w:val="both"/>
        <w:rPr>
          <w:rFonts w:eastAsia="Arial Unicode MS"/>
          <w:lang w:eastAsia="en-US"/>
        </w:rPr>
      </w:pPr>
      <w:r>
        <w:rPr>
          <w:rFonts w:eastAsia="Arial Unicode MS"/>
          <w:lang w:eastAsia="en-US"/>
        </w:rPr>
        <w:t xml:space="preserve">  </w:t>
      </w:r>
      <w:r w:rsidR="00061EDD">
        <w:rPr>
          <w:rFonts w:eastAsia="Arial Unicode MS"/>
          <w:lang w:eastAsia="en-US"/>
        </w:rPr>
        <w:t xml:space="preserve">83. </w:t>
      </w:r>
      <w:r w:rsidR="00061EDD" w:rsidRPr="0049314D">
        <w:rPr>
          <w:rFonts w:eastAsia="Arial Unicode MS"/>
          <w:lang w:eastAsia="en-US"/>
        </w:rPr>
        <w:t>Ljiljana Kegalj</w:t>
      </w:r>
      <w:r w:rsidR="00C87C43">
        <w:rPr>
          <w:rFonts w:eastAsia="Arial Unicode MS"/>
          <w:lang w:eastAsia="en-US"/>
        </w:rPr>
        <w:t>,</w:t>
      </w:r>
      <w:r w:rsidR="00061EDD" w:rsidRPr="0049314D">
        <w:rPr>
          <w:rFonts w:eastAsia="Arial Unicode MS"/>
          <w:lang w:eastAsia="en-US"/>
        </w:rPr>
        <w:t xml:space="preserve"> OIB 44567225674</w:t>
      </w:r>
      <w:r w:rsidR="00B80709">
        <w:rPr>
          <w:rFonts w:eastAsia="Arial Unicode MS"/>
          <w:lang w:eastAsia="en-US"/>
        </w:rPr>
        <w:t>,</w:t>
      </w:r>
      <w:r w:rsidR="00B80709" w:rsidRPr="00B80709">
        <w:rPr>
          <w:rFonts w:eastAsia="Arial Unicode MS"/>
          <w:lang w:eastAsia="en-US"/>
        </w:rPr>
        <w:t xml:space="preserve"> </w:t>
      </w:r>
      <w:r w:rsidR="00B80709">
        <w:rPr>
          <w:rFonts w:eastAsia="Arial Unicode MS"/>
          <w:lang w:eastAsia="en-US"/>
        </w:rPr>
        <w:t xml:space="preserve">za osporenu tražbinu u iznosu od </w:t>
      </w:r>
      <w:r w:rsidR="00061EDD">
        <w:rPr>
          <w:rFonts w:eastAsia="Arial Unicode MS"/>
          <w:lang w:eastAsia="en-US"/>
        </w:rPr>
        <w:t>2</w:t>
      </w:r>
      <w:r w:rsidR="00061EDD" w:rsidRPr="0049314D">
        <w:rPr>
          <w:rFonts w:eastAsia="Arial Unicode MS"/>
          <w:lang w:eastAsia="en-US"/>
        </w:rPr>
        <w:t>3.000,00</w:t>
      </w:r>
      <w:r w:rsidR="00061EDD">
        <w:rPr>
          <w:rFonts w:eastAsia="Arial Unicode MS"/>
          <w:lang w:eastAsia="en-US"/>
        </w:rPr>
        <w:t xml:space="preserve"> kn</w:t>
      </w:r>
      <w:r w:rsidR="00B80709">
        <w:rPr>
          <w:rFonts w:eastAsia="Arial Unicode MS"/>
          <w:lang w:eastAsia="en-US"/>
        </w:rPr>
        <w:t>,</w:t>
      </w:r>
    </w:p>
    <w:p w:rsidRDefault="0029414F" w:rsidP="00061EDD" w:rsidR="00061EDD" w:rsidRPr="0049314D">
      <w:pPr>
        <w:tabs>
          <w:tab w:pos="567" w:val="left"/>
        </w:tabs>
        <w:spacing w:before="100"/>
        <w:jc w:val="both"/>
        <w:rPr>
          <w:rFonts w:eastAsia="Arial Unicode MS"/>
          <w:lang w:eastAsia="en-US"/>
        </w:rPr>
      </w:pPr>
      <w:r>
        <w:rPr>
          <w:rFonts w:eastAsia="Arial Unicode MS"/>
          <w:lang w:eastAsia="en-US"/>
        </w:rPr>
        <w:t xml:space="preserve"> </w:t>
      </w:r>
      <w:r w:rsidR="00061EDD">
        <w:rPr>
          <w:rFonts w:eastAsia="Arial Unicode MS"/>
          <w:lang w:eastAsia="en-US"/>
        </w:rPr>
        <w:t xml:space="preserve">84. </w:t>
      </w:r>
      <w:r w:rsidR="00061EDD" w:rsidRPr="0049314D">
        <w:rPr>
          <w:rFonts w:eastAsia="Arial Unicode MS"/>
          <w:lang w:eastAsia="en-US"/>
        </w:rPr>
        <w:t>Ante Popović</w:t>
      </w:r>
      <w:r w:rsidR="00C87C43">
        <w:rPr>
          <w:rFonts w:eastAsia="Arial Unicode MS"/>
          <w:lang w:eastAsia="en-US"/>
        </w:rPr>
        <w:t>,</w:t>
      </w:r>
      <w:r w:rsidR="00061EDD" w:rsidRPr="0049314D">
        <w:rPr>
          <w:rFonts w:eastAsia="Arial Unicode MS"/>
          <w:lang w:eastAsia="en-US"/>
        </w:rPr>
        <w:t xml:space="preserve"> OIB 03185976635</w:t>
      </w:r>
      <w:r w:rsidR="00B80709">
        <w:rPr>
          <w:rFonts w:eastAsia="Arial Unicode MS"/>
          <w:lang w:eastAsia="en-US"/>
        </w:rPr>
        <w:t xml:space="preserve">, za osporenu tražbinu u iznosu od </w:t>
      </w:r>
      <w:r w:rsidR="00061EDD" w:rsidRPr="0049314D">
        <w:rPr>
          <w:rFonts w:eastAsia="Arial Unicode MS"/>
          <w:lang w:eastAsia="en-US"/>
        </w:rPr>
        <w:t>33.300,00</w:t>
      </w:r>
      <w:r w:rsidR="00061EDD">
        <w:rPr>
          <w:rFonts w:eastAsia="Arial Unicode MS"/>
          <w:lang w:eastAsia="en-US"/>
        </w:rPr>
        <w:t xml:space="preserve"> kn</w:t>
      </w:r>
      <w:r w:rsidR="00B80709">
        <w:rPr>
          <w:rFonts w:eastAsia="Arial Unicode MS"/>
          <w:lang w:eastAsia="en-US"/>
        </w:rPr>
        <w:t>,</w:t>
      </w:r>
    </w:p>
    <w:p w:rsidRDefault="0029414F" w:rsidP="00061EDD" w:rsidR="00061EDD" w:rsidRPr="0049314D">
      <w:pPr>
        <w:tabs>
          <w:tab w:pos="567" w:val="left"/>
        </w:tabs>
        <w:spacing w:before="100"/>
        <w:jc w:val="both"/>
        <w:rPr>
          <w:rFonts w:eastAsia="Arial Unicode MS"/>
          <w:lang w:eastAsia="en-US"/>
        </w:rPr>
      </w:pPr>
      <w:r>
        <w:rPr>
          <w:rFonts w:eastAsia="Arial Unicode MS"/>
          <w:lang w:eastAsia="en-US"/>
        </w:rPr>
        <w:t xml:space="preserve"> </w:t>
      </w:r>
      <w:r w:rsidR="00B80709">
        <w:rPr>
          <w:rFonts w:eastAsia="Arial Unicode MS"/>
          <w:lang w:eastAsia="en-US"/>
        </w:rPr>
        <w:t>85.</w:t>
      </w:r>
      <w:r w:rsidR="00061EDD" w:rsidRPr="0049314D">
        <w:rPr>
          <w:rFonts w:eastAsia="Arial Unicode MS"/>
          <w:lang w:eastAsia="en-US"/>
        </w:rPr>
        <w:t>Marijana Karin Prnjak</w:t>
      </w:r>
      <w:r w:rsidR="00B80709">
        <w:rPr>
          <w:rFonts w:eastAsia="Arial Unicode MS"/>
          <w:lang w:eastAsia="en-US"/>
        </w:rPr>
        <w:t xml:space="preserve"> </w:t>
      </w:r>
      <w:r w:rsidR="00061EDD" w:rsidRPr="0049314D">
        <w:rPr>
          <w:rFonts w:eastAsia="Arial Unicode MS"/>
          <w:lang w:eastAsia="en-US"/>
        </w:rPr>
        <w:t>OIB 61576258120</w:t>
      </w:r>
      <w:r w:rsidR="00B80709">
        <w:rPr>
          <w:rFonts w:eastAsia="Arial Unicode MS"/>
          <w:lang w:eastAsia="en-US"/>
        </w:rPr>
        <w:t>,</w:t>
      </w:r>
      <w:r w:rsidR="00B80709" w:rsidRPr="00B80709">
        <w:rPr>
          <w:rFonts w:eastAsia="Arial Unicode MS"/>
          <w:lang w:eastAsia="en-US"/>
        </w:rPr>
        <w:t xml:space="preserve"> </w:t>
      </w:r>
      <w:r w:rsidR="00B80709">
        <w:rPr>
          <w:rFonts w:eastAsia="Arial Unicode MS"/>
          <w:lang w:eastAsia="en-US"/>
        </w:rPr>
        <w:t xml:space="preserve">za osporenu tražbinu u iznosu od </w:t>
      </w:r>
      <w:r w:rsidR="00061EDD">
        <w:rPr>
          <w:rFonts w:eastAsia="Arial Unicode MS"/>
          <w:lang w:eastAsia="en-US"/>
        </w:rPr>
        <w:t>2</w:t>
      </w:r>
      <w:r w:rsidR="00061EDD" w:rsidRPr="0049314D">
        <w:rPr>
          <w:rFonts w:eastAsia="Arial Unicode MS"/>
          <w:lang w:eastAsia="en-US"/>
        </w:rPr>
        <w:t>0.200,00</w:t>
      </w:r>
      <w:r w:rsidR="00B80709">
        <w:rPr>
          <w:rFonts w:eastAsia="Arial Unicode MS"/>
          <w:lang w:eastAsia="en-US"/>
        </w:rPr>
        <w:t xml:space="preserve"> kn,</w:t>
      </w:r>
    </w:p>
    <w:p w:rsidRDefault="0029414F" w:rsidP="00061EDD" w:rsidR="00061EDD" w:rsidRPr="0049314D">
      <w:pPr>
        <w:tabs>
          <w:tab w:pos="567" w:val="left"/>
        </w:tabs>
        <w:spacing w:before="100"/>
        <w:jc w:val="both"/>
        <w:rPr>
          <w:rFonts w:eastAsia="Arial Unicode MS"/>
          <w:lang w:eastAsia="en-US"/>
        </w:rPr>
      </w:pPr>
      <w:r>
        <w:rPr>
          <w:rFonts w:eastAsia="Arial Unicode MS"/>
          <w:lang w:eastAsia="en-US"/>
        </w:rPr>
        <w:t xml:space="preserve">  </w:t>
      </w:r>
      <w:r w:rsidR="00061EDD">
        <w:rPr>
          <w:rFonts w:eastAsia="Arial Unicode MS"/>
          <w:lang w:eastAsia="en-US"/>
        </w:rPr>
        <w:t xml:space="preserve">86. </w:t>
      </w:r>
      <w:r w:rsidR="00061EDD" w:rsidRPr="0049314D">
        <w:rPr>
          <w:rFonts w:eastAsia="Arial Unicode MS"/>
          <w:lang w:eastAsia="en-US"/>
        </w:rPr>
        <w:t>Šolić Anđa</w:t>
      </w:r>
      <w:r w:rsidR="00C87C43">
        <w:rPr>
          <w:rFonts w:eastAsia="Arial Unicode MS"/>
          <w:lang w:eastAsia="en-US"/>
        </w:rPr>
        <w:t>,</w:t>
      </w:r>
      <w:r w:rsidR="00061EDD" w:rsidRPr="0049314D">
        <w:rPr>
          <w:rFonts w:eastAsia="Arial Unicode MS"/>
          <w:lang w:eastAsia="en-US"/>
        </w:rPr>
        <w:t xml:space="preserve"> OIB 19915712920</w:t>
      </w:r>
      <w:r w:rsidR="00B80709">
        <w:rPr>
          <w:rFonts w:eastAsia="Arial Unicode MS"/>
          <w:lang w:eastAsia="en-US"/>
        </w:rPr>
        <w:t xml:space="preserve">, za osporenu tražbinu u iznosu od </w:t>
      </w:r>
      <w:r w:rsidR="00061EDD" w:rsidRPr="0049314D">
        <w:rPr>
          <w:rFonts w:eastAsia="Arial Unicode MS"/>
          <w:lang w:eastAsia="en-US"/>
        </w:rPr>
        <w:t>13.700,00</w:t>
      </w:r>
      <w:r w:rsidR="00061EDD">
        <w:rPr>
          <w:rFonts w:eastAsia="Arial Unicode MS"/>
          <w:lang w:eastAsia="en-US"/>
        </w:rPr>
        <w:t xml:space="preserve"> kn</w:t>
      </w:r>
      <w:r w:rsidR="00B80709">
        <w:rPr>
          <w:rFonts w:eastAsia="Arial Unicode MS"/>
          <w:lang w:eastAsia="en-US"/>
        </w:rPr>
        <w:t>,</w:t>
      </w:r>
    </w:p>
    <w:p w:rsidRDefault="0029414F" w:rsidP="00061EDD" w:rsidR="00061EDD" w:rsidRPr="0049314D">
      <w:pPr>
        <w:tabs>
          <w:tab w:pos="567" w:val="left"/>
        </w:tabs>
        <w:spacing w:before="100"/>
        <w:jc w:val="both"/>
        <w:rPr>
          <w:rFonts w:eastAsia="Arial Unicode MS"/>
          <w:lang w:eastAsia="en-US"/>
        </w:rPr>
      </w:pPr>
      <w:r>
        <w:rPr>
          <w:rFonts w:eastAsia="Arial Unicode MS"/>
          <w:lang w:eastAsia="en-US"/>
        </w:rPr>
        <w:t xml:space="preserve">  </w:t>
      </w:r>
      <w:r w:rsidR="00061EDD">
        <w:rPr>
          <w:rFonts w:eastAsia="Arial Unicode MS"/>
          <w:lang w:eastAsia="en-US"/>
        </w:rPr>
        <w:t xml:space="preserve">87. </w:t>
      </w:r>
      <w:r w:rsidR="00061EDD" w:rsidRPr="0049314D">
        <w:rPr>
          <w:rFonts w:eastAsia="Arial Unicode MS"/>
          <w:lang w:eastAsia="en-US"/>
        </w:rPr>
        <w:t>Dolina Zokić</w:t>
      </w:r>
      <w:r w:rsidR="00C87C43">
        <w:rPr>
          <w:rFonts w:eastAsia="Arial Unicode MS"/>
          <w:lang w:eastAsia="en-US"/>
        </w:rPr>
        <w:t>,</w:t>
      </w:r>
      <w:r w:rsidR="00061EDD" w:rsidRPr="0049314D">
        <w:rPr>
          <w:rFonts w:eastAsia="Arial Unicode MS"/>
          <w:lang w:eastAsia="en-US"/>
        </w:rPr>
        <w:t xml:space="preserve"> OIB 75688399939</w:t>
      </w:r>
      <w:r w:rsidR="00B80709">
        <w:rPr>
          <w:rFonts w:eastAsia="Arial Unicode MS"/>
          <w:lang w:eastAsia="en-US"/>
        </w:rPr>
        <w:t xml:space="preserve">, za osporenu tražbinu u iznosu od </w:t>
      </w:r>
      <w:r w:rsidR="00061EDD" w:rsidRPr="0049314D">
        <w:rPr>
          <w:rFonts w:eastAsia="Arial Unicode MS"/>
          <w:lang w:eastAsia="en-US"/>
        </w:rPr>
        <w:t>21.200,00</w:t>
      </w:r>
      <w:r w:rsidR="00061EDD">
        <w:rPr>
          <w:rFonts w:eastAsia="Arial Unicode MS"/>
          <w:lang w:eastAsia="en-US"/>
        </w:rPr>
        <w:t xml:space="preserve"> kn</w:t>
      </w:r>
      <w:r w:rsidR="00B80709">
        <w:rPr>
          <w:rFonts w:eastAsia="Arial Unicode MS"/>
          <w:lang w:eastAsia="en-US"/>
        </w:rPr>
        <w:t>,</w:t>
      </w:r>
    </w:p>
    <w:p w:rsidRDefault="0029414F" w:rsidP="00061EDD" w:rsidR="00061EDD" w:rsidRPr="0049314D">
      <w:pPr>
        <w:tabs>
          <w:tab w:pos="567" w:val="left"/>
        </w:tabs>
        <w:spacing w:before="100"/>
        <w:jc w:val="both"/>
        <w:rPr>
          <w:rFonts w:eastAsia="Arial Unicode MS"/>
          <w:lang w:eastAsia="en-US"/>
        </w:rPr>
      </w:pPr>
      <w:r>
        <w:rPr>
          <w:rFonts w:eastAsia="Arial Unicode MS"/>
          <w:lang w:eastAsia="en-US"/>
        </w:rPr>
        <w:t xml:space="preserve">  </w:t>
      </w:r>
      <w:r w:rsidR="00061EDD">
        <w:rPr>
          <w:rFonts w:eastAsia="Arial Unicode MS"/>
          <w:lang w:eastAsia="en-US"/>
        </w:rPr>
        <w:t xml:space="preserve">88. </w:t>
      </w:r>
      <w:r w:rsidR="00061EDD" w:rsidRPr="0049314D">
        <w:rPr>
          <w:rFonts w:eastAsia="Arial Unicode MS"/>
          <w:lang w:eastAsia="en-US"/>
        </w:rPr>
        <w:t>Krasna Šiklić</w:t>
      </w:r>
      <w:r w:rsidR="00C87C43">
        <w:rPr>
          <w:rFonts w:eastAsia="Arial Unicode MS"/>
          <w:lang w:eastAsia="en-US"/>
        </w:rPr>
        <w:t>,</w:t>
      </w:r>
      <w:r>
        <w:rPr>
          <w:rFonts w:eastAsia="Arial Unicode MS"/>
          <w:lang w:eastAsia="en-US"/>
        </w:rPr>
        <w:t xml:space="preserve"> OIB 53374014167</w:t>
      </w:r>
      <w:r w:rsidR="00061EDD" w:rsidRPr="0049314D">
        <w:rPr>
          <w:rFonts w:eastAsia="Arial Unicode MS"/>
          <w:lang w:eastAsia="en-US"/>
        </w:rPr>
        <w:t>4</w:t>
      </w:r>
      <w:r w:rsidR="00B80709">
        <w:rPr>
          <w:rFonts w:eastAsia="Arial Unicode MS"/>
          <w:lang w:eastAsia="en-US"/>
        </w:rPr>
        <w:t>,</w:t>
      </w:r>
      <w:r w:rsidR="00B80709" w:rsidRPr="00B80709">
        <w:rPr>
          <w:rFonts w:eastAsia="Arial Unicode MS"/>
          <w:lang w:eastAsia="en-US"/>
        </w:rPr>
        <w:t xml:space="preserve"> </w:t>
      </w:r>
      <w:r w:rsidR="00B80709">
        <w:rPr>
          <w:rFonts w:eastAsia="Arial Unicode MS"/>
          <w:lang w:eastAsia="en-US"/>
        </w:rPr>
        <w:t xml:space="preserve">za osporenu tražbinu u iznosu od </w:t>
      </w:r>
      <w:r w:rsidR="00061EDD" w:rsidRPr="0049314D">
        <w:rPr>
          <w:rFonts w:eastAsia="Arial Unicode MS"/>
          <w:lang w:eastAsia="en-US"/>
        </w:rPr>
        <w:t>3.200,00</w:t>
      </w:r>
      <w:r w:rsidR="00061EDD">
        <w:rPr>
          <w:rFonts w:eastAsia="Arial Unicode MS"/>
          <w:lang w:eastAsia="en-US"/>
        </w:rPr>
        <w:t xml:space="preserve"> kn</w:t>
      </w:r>
      <w:r w:rsidR="00B80709">
        <w:rPr>
          <w:rFonts w:eastAsia="Arial Unicode MS"/>
          <w:lang w:eastAsia="en-US"/>
        </w:rPr>
        <w:t>,</w:t>
      </w:r>
    </w:p>
    <w:p w:rsidRDefault="00061EDD" w:rsidP="00061EDD" w:rsidR="00061EDD" w:rsidRPr="0049314D">
      <w:pPr>
        <w:tabs>
          <w:tab w:pos="567" w:val="left"/>
        </w:tabs>
        <w:spacing w:before="100"/>
        <w:jc w:val="both"/>
        <w:rPr>
          <w:rFonts w:eastAsia="Arial Unicode MS"/>
          <w:lang w:eastAsia="en-US"/>
        </w:rPr>
      </w:pPr>
      <w:r>
        <w:rPr>
          <w:rFonts w:eastAsia="Arial Unicode MS"/>
          <w:lang w:eastAsia="en-US"/>
        </w:rPr>
        <w:t xml:space="preserve">  89. </w:t>
      </w:r>
      <w:r w:rsidRPr="0049314D">
        <w:rPr>
          <w:rFonts w:eastAsia="Arial Unicode MS"/>
          <w:lang w:eastAsia="en-US"/>
        </w:rPr>
        <w:t>Pandža Ivan</w:t>
      </w:r>
      <w:r w:rsidR="00C87C43">
        <w:rPr>
          <w:rFonts w:eastAsia="Arial Unicode MS"/>
          <w:lang w:eastAsia="en-US"/>
        </w:rPr>
        <w:t>,</w:t>
      </w:r>
      <w:r w:rsidRPr="0049314D">
        <w:rPr>
          <w:rFonts w:eastAsia="Arial Unicode MS"/>
          <w:lang w:eastAsia="en-US"/>
        </w:rPr>
        <w:t xml:space="preserve"> OIB  63327603131</w:t>
      </w:r>
      <w:r w:rsidR="00B80709">
        <w:rPr>
          <w:rFonts w:eastAsia="Arial Unicode MS"/>
          <w:lang w:eastAsia="en-US"/>
        </w:rPr>
        <w:t>,</w:t>
      </w:r>
      <w:r w:rsidR="00B80709" w:rsidRPr="00B80709">
        <w:rPr>
          <w:rFonts w:eastAsia="Arial Unicode MS"/>
          <w:lang w:eastAsia="en-US"/>
        </w:rPr>
        <w:t xml:space="preserve"> </w:t>
      </w:r>
      <w:r w:rsidR="00B80709">
        <w:rPr>
          <w:rFonts w:eastAsia="Arial Unicode MS"/>
          <w:lang w:eastAsia="en-US"/>
        </w:rPr>
        <w:t xml:space="preserve">za osporenu tražbinu u iznosu od </w:t>
      </w:r>
      <w:r w:rsidRPr="0049314D">
        <w:rPr>
          <w:rFonts w:eastAsia="Arial Unicode MS"/>
          <w:lang w:eastAsia="en-US"/>
        </w:rPr>
        <w:t>34.200,00</w:t>
      </w:r>
      <w:r>
        <w:rPr>
          <w:rFonts w:eastAsia="Arial Unicode MS"/>
          <w:lang w:eastAsia="en-US"/>
        </w:rPr>
        <w:t xml:space="preserve"> kn</w:t>
      </w:r>
      <w:r w:rsidR="00B80709">
        <w:rPr>
          <w:rFonts w:eastAsia="Arial Unicode MS"/>
          <w:lang w:eastAsia="en-US"/>
        </w:rPr>
        <w:t>,</w:t>
      </w:r>
    </w:p>
    <w:p w:rsidRDefault="00061EDD" w:rsidP="00061EDD" w:rsidR="00061EDD" w:rsidRPr="0049314D">
      <w:pPr>
        <w:tabs>
          <w:tab w:pos="567" w:val="left"/>
        </w:tabs>
        <w:spacing w:before="100"/>
        <w:jc w:val="both"/>
        <w:rPr>
          <w:rFonts w:eastAsia="Arial Unicode MS"/>
          <w:lang w:eastAsia="en-US"/>
        </w:rPr>
      </w:pPr>
      <w:r>
        <w:rPr>
          <w:rFonts w:eastAsia="Arial Unicode MS"/>
          <w:lang w:eastAsia="en-US"/>
        </w:rPr>
        <w:t xml:space="preserve">  90. </w:t>
      </w:r>
      <w:r w:rsidRPr="0049314D">
        <w:rPr>
          <w:rFonts w:eastAsia="Arial Unicode MS"/>
          <w:lang w:eastAsia="en-US"/>
        </w:rPr>
        <w:t>Velinka Runjić</w:t>
      </w:r>
      <w:r w:rsidR="00C87C43">
        <w:rPr>
          <w:rFonts w:eastAsia="Arial Unicode MS"/>
          <w:lang w:eastAsia="en-US"/>
        </w:rPr>
        <w:t>,</w:t>
      </w:r>
      <w:r w:rsidRPr="0049314D">
        <w:rPr>
          <w:rFonts w:eastAsia="Arial Unicode MS"/>
          <w:lang w:eastAsia="en-US"/>
        </w:rPr>
        <w:t xml:space="preserve"> OIB 16188516711</w:t>
      </w:r>
      <w:r w:rsidR="00B80709">
        <w:rPr>
          <w:rFonts w:eastAsia="Arial Unicode MS"/>
          <w:lang w:eastAsia="en-US"/>
        </w:rPr>
        <w:t>,</w:t>
      </w:r>
      <w:r w:rsidR="00B80709" w:rsidRPr="00B80709">
        <w:rPr>
          <w:rFonts w:eastAsia="Arial Unicode MS"/>
          <w:lang w:eastAsia="en-US"/>
        </w:rPr>
        <w:t xml:space="preserve"> </w:t>
      </w:r>
      <w:r w:rsidR="00B80709">
        <w:rPr>
          <w:rFonts w:eastAsia="Arial Unicode MS"/>
          <w:lang w:eastAsia="en-US"/>
        </w:rPr>
        <w:t xml:space="preserve">za osporenu tražbinu u iznosu od </w:t>
      </w:r>
      <w:r w:rsidRPr="0049314D">
        <w:rPr>
          <w:rFonts w:eastAsia="Arial Unicode MS"/>
          <w:lang w:eastAsia="en-US"/>
        </w:rPr>
        <w:t>51.200,00</w:t>
      </w:r>
      <w:r>
        <w:rPr>
          <w:rFonts w:eastAsia="Arial Unicode MS"/>
          <w:lang w:eastAsia="en-US"/>
        </w:rPr>
        <w:t xml:space="preserve"> kn</w:t>
      </w:r>
      <w:r w:rsidR="00B80709">
        <w:rPr>
          <w:rFonts w:eastAsia="Arial Unicode MS"/>
          <w:lang w:eastAsia="en-US"/>
        </w:rPr>
        <w:t>,</w:t>
      </w:r>
    </w:p>
    <w:p w:rsidRDefault="00061EDD" w:rsidP="00061EDD" w:rsidR="00061EDD" w:rsidRPr="0049314D">
      <w:pPr>
        <w:tabs>
          <w:tab w:pos="567" w:val="left"/>
        </w:tabs>
        <w:spacing w:before="100"/>
        <w:jc w:val="both"/>
        <w:rPr>
          <w:rFonts w:eastAsia="Arial Unicode MS"/>
          <w:lang w:eastAsia="en-US"/>
        </w:rPr>
      </w:pPr>
      <w:r>
        <w:rPr>
          <w:rFonts w:eastAsia="Arial Unicode MS"/>
          <w:lang w:eastAsia="en-US"/>
        </w:rPr>
        <w:t xml:space="preserve">  91. </w:t>
      </w:r>
      <w:r w:rsidRPr="0049314D">
        <w:rPr>
          <w:rFonts w:eastAsia="Arial Unicode MS"/>
          <w:lang w:eastAsia="en-US"/>
        </w:rPr>
        <w:t>Alenka Malinić</w:t>
      </w:r>
      <w:r w:rsidR="00C87C43">
        <w:rPr>
          <w:rFonts w:eastAsia="Arial Unicode MS"/>
          <w:lang w:eastAsia="en-US"/>
        </w:rPr>
        <w:t>,</w:t>
      </w:r>
      <w:r w:rsidRPr="0049314D">
        <w:rPr>
          <w:rFonts w:eastAsia="Arial Unicode MS"/>
          <w:lang w:eastAsia="en-US"/>
        </w:rPr>
        <w:t xml:space="preserve"> OIB 44061509536</w:t>
      </w:r>
      <w:r w:rsidR="00B80709">
        <w:rPr>
          <w:rFonts w:eastAsia="Arial Unicode MS"/>
          <w:lang w:eastAsia="en-US"/>
        </w:rPr>
        <w:t xml:space="preserve">, za osporenu tražbinu u iznosu od </w:t>
      </w:r>
      <w:r w:rsidRPr="0049314D">
        <w:rPr>
          <w:rFonts w:eastAsia="Arial Unicode MS"/>
          <w:lang w:eastAsia="en-US"/>
        </w:rPr>
        <w:t>43.200,00</w:t>
      </w:r>
      <w:r>
        <w:rPr>
          <w:rFonts w:eastAsia="Arial Unicode MS"/>
          <w:lang w:eastAsia="en-US"/>
        </w:rPr>
        <w:t xml:space="preserve"> kn</w:t>
      </w:r>
      <w:r w:rsidR="00B80709">
        <w:rPr>
          <w:rFonts w:eastAsia="Arial Unicode MS"/>
          <w:lang w:eastAsia="en-US"/>
        </w:rPr>
        <w:t>,</w:t>
      </w:r>
    </w:p>
    <w:p w:rsidRDefault="00061EDD" w:rsidP="00061EDD" w:rsidR="00061EDD" w:rsidRPr="0049314D">
      <w:pPr>
        <w:tabs>
          <w:tab w:pos="567" w:val="left"/>
        </w:tabs>
        <w:spacing w:before="100"/>
        <w:jc w:val="both"/>
        <w:rPr>
          <w:rFonts w:eastAsia="Arial Unicode MS"/>
          <w:lang w:eastAsia="en-US"/>
        </w:rPr>
      </w:pPr>
      <w:r>
        <w:rPr>
          <w:rFonts w:eastAsia="Arial Unicode MS"/>
          <w:lang w:eastAsia="en-US"/>
        </w:rPr>
        <w:t xml:space="preserve">  92. </w:t>
      </w:r>
      <w:r w:rsidRPr="0049314D">
        <w:rPr>
          <w:rFonts w:eastAsia="Arial Unicode MS"/>
          <w:lang w:eastAsia="en-US"/>
        </w:rPr>
        <w:t>Josip Katušić</w:t>
      </w:r>
      <w:r w:rsidR="00C87C43">
        <w:rPr>
          <w:rFonts w:eastAsia="Arial Unicode MS"/>
          <w:lang w:eastAsia="en-US"/>
        </w:rPr>
        <w:t>,</w:t>
      </w:r>
      <w:r w:rsidRPr="0049314D">
        <w:rPr>
          <w:rFonts w:eastAsia="Arial Unicode MS"/>
          <w:lang w:eastAsia="en-US"/>
        </w:rPr>
        <w:t xml:space="preserve"> OIB 17394409236</w:t>
      </w:r>
      <w:r w:rsidR="00B80709">
        <w:rPr>
          <w:rFonts w:eastAsia="Arial Unicode MS"/>
          <w:lang w:eastAsia="en-US"/>
        </w:rPr>
        <w:t>,</w:t>
      </w:r>
      <w:r w:rsidR="00B80709" w:rsidRPr="00B80709">
        <w:rPr>
          <w:rFonts w:eastAsia="Arial Unicode MS"/>
          <w:lang w:eastAsia="en-US"/>
        </w:rPr>
        <w:t xml:space="preserve"> </w:t>
      </w:r>
      <w:r w:rsidR="00B80709">
        <w:rPr>
          <w:rFonts w:eastAsia="Arial Unicode MS"/>
          <w:lang w:eastAsia="en-US"/>
        </w:rPr>
        <w:t xml:space="preserve">za osporenu tražbinu u iznosu od </w:t>
      </w:r>
      <w:r w:rsidRPr="0049314D">
        <w:rPr>
          <w:rFonts w:eastAsia="Arial Unicode MS"/>
          <w:lang w:eastAsia="en-US"/>
        </w:rPr>
        <w:t>25.000,00</w:t>
      </w:r>
      <w:r>
        <w:rPr>
          <w:rFonts w:eastAsia="Arial Unicode MS"/>
          <w:lang w:eastAsia="en-US"/>
        </w:rPr>
        <w:t xml:space="preserve"> kn</w:t>
      </w:r>
      <w:r w:rsidR="00B80709">
        <w:rPr>
          <w:rFonts w:eastAsia="Arial Unicode MS"/>
          <w:lang w:eastAsia="en-US"/>
        </w:rPr>
        <w:t>,</w:t>
      </w:r>
    </w:p>
    <w:p w:rsidRDefault="00061EDD" w:rsidP="00061EDD" w:rsidR="00061EDD" w:rsidRPr="0049314D">
      <w:pPr>
        <w:tabs>
          <w:tab w:pos="567" w:val="left"/>
        </w:tabs>
        <w:spacing w:before="100"/>
        <w:jc w:val="both"/>
        <w:rPr>
          <w:rFonts w:eastAsia="Arial Unicode MS"/>
          <w:lang w:eastAsia="en-US"/>
        </w:rPr>
      </w:pPr>
      <w:r>
        <w:rPr>
          <w:rFonts w:eastAsia="Arial Unicode MS"/>
          <w:lang w:eastAsia="en-US"/>
        </w:rPr>
        <w:t xml:space="preserve">  93. </w:t>
      </w:r>
      <w:r w:rsidRPr="0049314D">
        <w:rPr>
          <w:rFonts w:eastAsia="Arial Unicode MS"/>
          <w:lang w:eastAsia="en-US"/>
        </w:rPr>
        <w:t>Matija Jeličić</w:t>
      </w:r>
      <w:r w:rsidR="00C87C43">
        <w:rPr>
          <w:rFonts w:eastAsia="Arial Unicode MS"/>
          <w:lang w:eastAsia="en-US"/>
        </w:rPr>
        <w:t>,</w:t>
      </w:r>
      <w:r w:rsidRPr="0049314D">
        <w:rPr>
          <w:rFonts w:eastAsia="Arial Unicode MS"/>
          <w:lang w:eastAsia="en-US"/>
        </w:rPr>
        <w:t xml:space="preserve"> OIB 98976446888</w:t>
      </w:r>
      <w:r w:rsidR="00B80709">
        <w:rPr>
          <w:rFonts w:eastAsia="Arial Unicode MS"/>
          <w:lang w:eastAsia="en-US"/>
        </w:rPr>
        <w:t xml:space="preserve">, za osporenu tražbinu u iznosu od </w:t>
      </w:r>
      <w:r w:rsidRPr="0049314D">
        <w:rPr>
          <w:rFonts w:eastAsia="Arial Unicode MS"/>
          <w:lang w:eastAsia="en-US"/>
        </w:rPr>
        <w:t>24.700,00</w:t>
      </w:r>
      <w:r>
        <w:rPr>
          <w:rFonts w:eastAsia="Arial Unicode MS"/>
          <w:lang w:eastAsia="en-US"/>
        </w:rPr>
        <w:t xml:space="preserve"> kn</w:t>
      </w:r>
      <w:r w:rsidR="00B80709">
        <w:rPr>
          <w:rFonts w:eastAsia="Arial Unicode MS"/>
          <w:lang w:eastAsia="en-US"/>
        </w:rPr>
        <w:t>,</w:t>
      </w:r>
    </w:p>
    <w:p w:rsidRDefault="00061EDD" w:rsidP="00061EDD" w:rsidR="00061EDD" w:rsidRPr="0049314D">
      <w:pPr>
        <w:tabs>
          <w:tab w:pos="567" w:val="left"/>
        </w:tabs>
        <w:spacing w:before="100"/>
        <w:jc w:val="both"/>
        <w:rPr>
          <w:rFonts w:eastAsia="Arial Unicode MS"/>
          <w:lang w:eastAsia="en-US"/>
        </w:rPr>
      </w:pPr>
      <w:r>
        <w:rPr>
          <w:rFonts w:eastAsia="Arial Unicode MS"/>
          <w:lang w:eastAsia="en-US"/>
        </w:rPr>
        <w:t xml:space="preserve">  94. </w:t>
      </w:r>
      <w:r w:rsidRPr="0049314D">
        <w:rPr>
          <w:rFonts w:eastAsia="Arial Unicode MS"/>
          <w:lang w:eastAsia="en-US"/>
        </w:rPr>
        <w:t>Tanja Sinovčić</w:t>
      </w:r>
      <w:r w:rsidR="00C87C43">
        <w:rPr>
          <w:rFonts w:eastAsia="Arial Unicode MS"/>
          <w:lang w:eastAsia="en-US"/>
        </w:rPr>
        <w:t>,</w:t>
      </w:r>
      <w:r w:rsidRPr="0049314D">
        <w:rPr>
          <w:rFonts w:eastAsia="Arial Unicode MS"/>
          <w:lang w:eastAsia="en-US"/>
        </w:rPr>
        <w:t xml:space="preserve"> OIB 15724160128</w:t>
      </w:r>
      <w:r w:rsidR="00B80709">
        <w:rPr>
          <w:rFonts w:eastAsia="Arial Unicode MS"/>
          <w:lang w:eastAsia="en-US"/>
        </w:rPr>
        <w:t xml:space="preserve">, za osporenu tražbinu u iznosu od </w:t>
      </w:r>
      <w:r w:rsidRPr="0049314D">
        <w:rPr>
          <w:rFonts w:eastAsia="Arial Unicode MS"/>
          <w:lang w:eastAsia="en-US"/>
        </w:rPr>
        <w:t>18.200,00</w:t>
      </w:r>
      <w:r>
        <w:rPr>
          <w:rFonts w:eastAsia="Arial Unicode MS"/>
          <w:lang w:eastAsia="en-US"/>
        </w:rPr>
        <w:t xml:space="preserve"> kn</w:t>
      </w:r>
      <w:r w:rsidR="00B80709">
        <w:rPr>
          <w:rFonts w:eastAsia="Arial Unicode MS"/>
          <w:lang w:eastAsia="en-US"/>
        </w:rPr>
        <w:t>,</w:t>
      </w:r>
    </w:p>
    <w:p w:rsidRDefault="00061EDD" w:rsidP="00061EDD" w:rsidR="00061EDD" w:rsidRPr="0049314D">
      <w:pPr>
        <w:tabs>
          <w:tab w:pos="567" w:val="left"/>
        </w:tabs>
        <w:spacing w:before="100"/>
        <w:jc w:val="both"/>
        <w:rPr>
          <w:rFonts w:eastAsia="Arial Unicode MS"/>
          <w:lang w:eastAsia="en-US"/>
        </w:rPr>
      </w:pPr>
      <w:r>
        <w:rPr>
          <w:rFonts w:eastAsia="Arial Unicode MS"/>
          <w:lang w:eastAsia="en-US"/>
        </w:rPr>
        <w:t xml:space="preserve">  95. </w:t>
      </w:r>
      <w:r w:rsidRPr="0049314D">
        <w:rPr>
          <w:rFonts w:eastAsia="Arial Unicode MS"/>
          <w:lang w:eastAsia="en-US"/>
        </w:rPr>
        <w:t>Lukica</w:t>
      </w:r>
      <w:r w:rsidR="00C87C43">
        <w:rPr>
          <w:rFonts w:eastAsia="Arial Unicode MS"/>
          <w:lang w:eastAsia="en-US"/>
        </w:rPr>
        <w:t xml:space="preserve"> </w:t>
      </w:r>
      <w:r w:rsidRPr="0049314D">
        <w:rPr>
          <w:rFonts w:eastAsia="Arial Unicode MS"/>
          <w:lang w:eastAsia="en-US"/>
        </w:rPr>
        <w:t>Bucat</w:t>
      </w:r>
      <w:r w:rsidR="00C87C43">
        <w:rPr>
          <w:rFonts w:eastAsia="Arial Unicode MS"/>
          <w:lang w:eastAsia="en-US"/>
        </w:rPr>
        <w:t>,</w:t>
      </w:r>
      <w:r w:rsidRPr="0049314D">
        <w:rPr>
          <w:rFonts w:eastAsia="Arial Unicode MS"/>
          <w:lang w:eastAsia="en-US"/>
        </w:rPr>
        <w:t xml:space="preserve"> OIB 91720486742</w:t>
      </w:r>
      <w:r w:rsidR="00B80709">
        <w:rPr>
          <w:rFonts w:eastAsia="Arial Unicode MS"/>
          <w:lang w:eastAsia="en-US"/>
        </w:rPr>
        <w:t>,</w:t>
      </w:r>
      <w:r w:rsidR="00B80709" w:rsidRPr="00B80709">
        <w:rPr>
          <w:rFonts w:eastAsia="Arial Unicode MS"/>
          <w:lang w:eastAsia="en-US"/>
        </w:rPr>
        <w:t xml:space="preserve"> </w:t>
      </w:r>
      <w:r w:rsidR="00B80709">
        <w:rPr>
          <w:rFonts w:eastAsia="Arial Unicode MS"/>
          <w:lang w:eastAsia="en-US"/>
        </w:rPr>
        <w:t xml:space="preserve">za osporenu tražbinu u iznosu od </w:t>
      </w:r>
      <w:r w:rsidRPr="0049314D">
        <w:rPr>
          <w:rFonts w:eastAsia="Arial Unicode MS"/>
          <w:lang w:eastAsia="en-US"/>
        </w:rPr>
        <w:t>3.200,00</w:t>
      </w:r>
      <w:r>
        <w:rPr>
          <w:rFonts w:eastAsia="Arial Unicode MS"/>
          <w:lang w:eastAsia="en-US"/>
        </w:rPr>
        <w:t xml:space="preserve"> kn</w:t>
      </w:r>
      <w:r w:rsidR="00B80709">
        <w:rPr>
          <w:rFonts w:eastAsia="Arial Unicode MS"/>
          <w:lang w:eastAsia="en-US"/>
        </w:rPr>
        <w:t>,</w:t>
      </w:r>
    </w:p>
    <w:p w:rsidRDefault="00061EDD" w:rsidP="00061EDD" w:rsidR="00061EDD" w:rsidRPr="0049314D">
      <w:pPr>
        <w:tabs>
          <w:tab w:pos="567" w:val="left"/>
        </w:tabs>
        <w:spacing w:before="100"/>
        <w:jc w:val="both"/>
        <w:rPr>
          <w:rFonts w:eastAsia="Arial Unicode MS"/>
          <w:lang w:eastAsia="en-US"/>
        </w:rPr>
      </w:pPr>
      <w:r>
        <w:rPr>
          <w:rFonts w:eastAsia="Arial Unicode MS"/>
          <w:lang w:eastAsia="en-US"/>
        </w:rPr>
        <w:lastRenderedPageBreak/>
        <w:t xml:space="preserve">  96. </w:t>
      </w:r>
      <w:r w:rsidRPr="0049314D">
        <w:rPr>
          <w:rFonts w:eastAsia="Arial Unicode MS"/>
          <w:lang w:eastAsia="en-US"/>
        </w:rPr>
        <w:t>Ivan Raos</w:t>
      </w:r>
      <w:r w:rsidR="00C87C43">
        <w:rPr>
          <w:rFonts w:eastAsia="Arial Unicode MS"/>
          <w:lang w:eastAsia="en-US"/>
        </w:rPr>
        <w:t>,</w:t>
      </w:r>
      <w:r w:rsidRPr="0049314D">
        <w:rPr>
          <w:rFonts w:eastAsia="Arial Unicode MS"/>
          <w:lang w:eastAsia="en-US"/>
        </w:rPr>
        <w:t xml:space="preserve"> OIB 51516687457</w:t>
      </w:r>
      <w:r w:rsidR="00B80709">
        <w:rPr>
          <w:rFonts w:eastAsia="Arial Unicode MS"/>
          <w:lang w:eastAsia="en-US"/>
        </w:rPr>
        <w:t>,</w:t>
      </w:r>
      <w:r w:rsidR="00B80709" w:rsidRPr="00B80709">
        <w:rPr>
          <w:rFonts w:eastAsia="Arial Unicode MS"/>
          <w:lang w:eastAsia="en-US"/>
        </w:rPr>
        <w:t xml:space="preserve"> </w:t>
      </w:r>
      <w:r w:rsidR="00B80709">
        <w:rPr>
          <w:rFonts w:eastAsia="Arial Unicode MS"/>
          <w:lang w:eastAsia="en-US"/>
        </w:rPr>
        <w:t xml:space="preserve">za osporenu tražbinu u iznosu od </w:t>
      </w:r>
      <w:r w:rsidRPr="0049314D">
        <w:rPr>
          <w:rFonts w:eastAsia="Arial Unicode MS"/>
          <w:lang w:eastAsia="en-US"/>
        </w:rPr>
        <w:t>15.700,00</w:t>
      </w:r>
      <w:r>
        <w:rPr>
          <w:rFonts w:eastAsia="Arial Unicode MS"/>
          <w:lang w:eastAsia="en-US"/>
        </w:rPr>
        <w:t xml:space="preserve"> kn</w:t>
      </w:r>
      <w:r w:rsidR="00B80709">
        <w:rPr>
          <w:rFonts w:eastAsia="Arial Unicode MS"/>
          <w:lang w:eastAsia="en-US"/>
        </w:rPr>
        <w:t>,</w:t>
      </w:r>
    </w:p>
    <w:p w:rsidRDefault="00061EDD" w:rsidP="00061EDD" w:rsidR="00061EDD" w:rsidRPr="0049314D">
      <w:pPr>
        <w:tabs>
          <w:tab w:pos="567" w:val="left"/>
        </w:tabs>
        <w:spacing w:before="100"/>
        <w:jc w:val="both"/>
        <w:rPr>
          <w:rFonts w:eastAsia="Arial Unicode MS"/>
          <w:lang w:eastAsia="en-US"/>
        </w:rPr>
      </w:pPr>
      <w:r>
        <w:rPr>
          <w:rFonts w:eastAsia="Arial Unicode MS"/>
          <w:lang w:eastAsia="en-US"/>
        </w:rPr>
        <w:t xml:space="preserve">  97. </w:t>
      </w:r>
      <w:r w:rsidRPr="0049314D">
        <w:rPr>
          <w:rFonts w:eastAsia="Arial Unicode MS"/>
          <w:lang w:eastAsia="en-US"/>
        </w:rPr>
        <w:t>Niko Dujić</w:t>
      </w:r>
      <w:r w:rsidR="0029414F">
        <w:rPr>
          <w:rFonts w:eastAsia="Arial Unicode MS"/>
          <w:lang w:eastAsia="en-US"/>
        </w:rPr>
        <w:t>,</w:t>
      </w:r>
      <w:r w:rsidRPr="0049314D">
        <w:rPr>
          <w:rFonts w:eastAsia="Arial Unicode MS"/>
          <w:lang w:eastAsia="en-US"/>
        </w:rPr>
        <w:t xml:space="preserve"> OIB 75216071342</w:t>
      </w:r>
      <w:r w:rsidR="00B80709">
        <w:rPr>
          <w:rFonts w:eastAsia="Arial Unicode MS"/>
          <w:lang w:eastAsia="en-US"/>
        </w:rPr>
        <w:t>,</w:t>
      </w:r>
      <w:r w:rsidR="00B80709" w:rsidRPr="00B80709">
        <w:rPr>
          <w:rFonts w:eastAsia="Arial Unicode MS"/>
          <w:lang w:eastAsia="en-US"/>
        </w:rPr>
        <w:t xml:space="preserve"> </w:t>
      </w:r>
      <w:r w:rsidR="00B80709">
        <w:rPr>
          <w:rFonts w:eastAsia="Arial Unicode MS"/>
          <w:lang w:eastAsia="en-US"/>
        </w:rPr>
        <w:t xml:space="preserve">za osporenu tražbinu u iznosu od </w:t>
      </w:r>
      <w:r w:rsidRPr="0049314D">
        <w:rPr>
          <w:rFonts w:eastAsia="Arial Unicode MS"/>
          <w:lang w:eastAsia="en-US"/>
        </w:rPr>
        <w:t>20.200,00</w:t>
      </w:r>
      <w:r>
        <w:rPr>
          <w:rFonts w:eastAsia="Arial Unicode MS"/>
          <w:lang w:eastAsia="en-US"/>
        </w:rPr>
        <w:t xml:space="preserve"> kn</w:t>
      </w:r>
      <w:r w:rsidR="00B80709">
        <w:rPr>
          <w:rFonts w:eastAsia="Arial Unicode MS"/>
          <w:lang w:eastAsia="en-US"/>
        </w:rPr>
        <w:t>,</w:t>
      </w:r>
    </w:p>
    <w:p w:rsidRDefault="00061EDD" w:rsidP="00061EDD" w:rsidR="00061EDD" w:rsidRPr="0049314D">
      <w:pPr>
        <w:tabs>
          <w:tab w:pos="567" w:val="left"/>
        </w:tabs>
        <w:spacing w:before="100"/>
        <w:jc w:val="both"/>
        <w:rPr>
          <w:rFonts w:eastAsia="Arial Unicode MS"/>
          <w:lang w:eastAsia="en-US"/>
        </w:rPr>
      </w:pPr>
      <w:r>
        <w:rPr>
          <w:rFonts w:eastAsia="Arial Unicode MS"/>
          <w:lang w:eastAsia="en-US"/>
        </w:rPr>
        <w:t xml:space="preserve">  98. </w:t>
      </w:r>
      <w:r w:rsidRPr="0049314D">
        <w:rPr>
          <w:rFonts w:eastAsia="Arial Unicode MS"/>
          <w:lang w:eastAsia="en-US"/>
        </w:rPr>
        <w:t>Lenka Franić</w:t>
      </w:r>
      <w:r w:rsidR="0029414F">
        <w:rPr>
          <w:rFonts w:eastAsia="Arial Unicode MS"/>
          <w:lang w:eastAsia="en-US"/>
        </w:rPr>
        <w:t>,</w:t>
      </w:r>
      <w:r w:rsidRPr="0049314D">
        <w:rPr>
          <w:rFonts w:eastAsia="Arial Unicode MS"/>
          <w:lang w:eastAsia="en-US"/>
        </w:rPr>
        <w:t xml:space="preserve"> OIB62951288048</w:t>
      </w:r>
      <w:r w:rsidR="00B80709">
        <w:rPr>
          <w:rFonts w:eastAsia="Arial Unicode MS"/>
          <w:lang w:eastAsia="en-US"/>
        </w:rPr>
        <w:t xml:space="preserve">, za osporenu tražbinu u iznosu od </w:t>
      </w:r>
      <w:r w:rsidRPr="0049314D">
        <w:rPr>
          <w:rFonts w:eastAsia="Arial Unicode MS"/>
          <w:lang w:eastAsia="en-US"/>
        </w:rPr>
        <w:t>26.700,00</w:t>
      </w:r>
      <w:r>
        <w:rPr>
          <w:rFonts w:eastAsia="Arial Unicode MS"/>
          <w:lang w:eastAsia="en-US"/>
        </w:rPr>
        <w:t xml:space="preserve"> kn</w:t>
      </w:r>
      <w:r w:rsidR="00B80709">
        <w:rPr>
          <w:rFonts w:eastAsia="Arial Unicode MS"/>
          <w:lang w:eastAsia="en-US"/>
        </w:rPr>
        <w:t>,</w:t>
      </w:r>
    </w:p>
    <w:p w:rsidRDefault="00061EDD" w:rsidP="00061EDD" w:rsidR="00061EDD" w:rsidRPr="0049314D">
      <w:pPr>
        <w:tabs>
          <w:tab w:pos="567" w:val="left"/>
        </w:tabs>
        <w:spacing w:before="100"/>
        <w:jc w:val="both"/>
        <w:rPr>
          <w:rFonts w:eastAsia="Arial Unicode MS"/>
          <w:lang w:eastAsia="en-US"/>
        </w:rPr>
      </w:pPr>
      <w:r>
        <w:rPr>
          <w:rFonts w:eastAsia="Arial Unicode MS"/>
          <w:lang w:eastAsia="en-US"/>
        </w:rPr>
        <w:t xml:space="preserve">  99. </w:t>
      </w:r>
      <w:r w:rsidRPr="0049314D">
        <w:rPr>
          <w:rFonts w:eastAsia="Arial Unicode MS"/>
          <w:lang w:eastAsia="en-US"/>
        </w:rPr>
        <w:t>Mila Palada</w:t>
      </w:r>
      <w:r w:rsidR="0029414F">
        <w:rPr>
          <w:rFonts w:eastAsia="Arial Unicode MS"/>
          <w:lang w:eastAsia="en-US"/>
        </w:rPr>
        <w:t>,</w:t>
      </w:r>
      <w:r w:rsidRPr="0049314D">
        <w:rPr>
          <w:rFonts w:eastAsia="Arial Unicode MS"/>
          <w:lang w:eastAsia="en-US"/>
        </w:rPr>
        <w:t xml:space="preserve"> OIB 10163841708</w:t>
      </w:r>
      <w:r w:rsidR="00B80709">
        <w:rPr>
          <w:rFonts w:eastAsia="Arial Unicode MS"/>
          <w:lang w:eastAsia="en-US"/>
        </w:rPr>
        <w:t>,</w:t>
      </w:r>
      <w:r w:rsidR="00B80709" w:rsidRPr="00B80709">
        <w:rPr>
          <w:rFonts w:eastAsia="Arial Unicode MS"/>
          <w:lang w:eastAsia="en-US"/>
        </w:rPr>
        <w:t xml:space="preserve"> </w:t>
      </w:r>
      <w:r w:rsidR="00B80709">
        <w:rPr>
          <w:rFonts w:eastAsia="Arial Unicode MS"/>
          <w:lang w:eastAsia="en-US"/>
        </w:rPr>
        <w:t xml:space="preserve">za osporenu tražbinu u iznosu od </w:t>
      </w:r>
      <w:r w:rsidRPr="0049314D">
        <w:rPr>
          <w:rFonts w:eastAsia="Arial Unicode MS"/>
          <w:lang w:eastAsia="en-US"/>
        </w:rPr>
        <w:t>21.200,00</w:t>
      </w:r>
      <w:r>
        <w:rPr>
          <w:rFonts w:eastAsia="Arial Unicode MS"/>
          <w:lang w:eastAsia="en-US"/>
        </w:rPr>
        <w:t xml:space="preserve"> kn</w:t>
      </w:r>
      <w:r w:rsidR="00B80709">
        <w:rPr>
          <w:rFonts w:eastAsia="Arial Unicode MS"/>
          <w:lang w:eastAsia="en-US"/>
        </w:rPr>
        <w:t>,</w:t>
      </w:r>
    </w:p>
    <w:p w:rsidRDefault="00061EDD" w:rsidP="00061EDD" w:rsidR="00061EDD" w:rsidRPr="0049314D">
      <w:pPr>
        <w:tabs>
          <w:tab w:pos="567" w:val="left"/>
        </w:tabs>
        <w:spacing w:before="100"/>
        <w:jc w:val="both"/>
        <w:rPr>
          <w:rFonts w:eastAsia="Arial Unicode MS"/>
          <w:lang w:eastAsia="en-US"/>
        </w:rPr>
      </w:pPr>
      <w:r>
        <w:rPr>
          <w:rFonts w:eastAsia="Arial Unicode MS"/>
          <w:lang w:eastAsia="en-US"/>
        </w:rPr>
        <w:t xml:space="preserve">100. </w:t>
      </w:r>
      <w:r w:rsidRPr="0049314D">
        <w:rPr>
          <w:rFonts w:eastAsia="Arial Unicode MS"/>
          <w:lang w:eastAsia="en-US"/>
        </w:rPr>
        <w:t>Dijana Blažević</w:t>
      </w:r>
      <w:r w:rsidR="0029414F">
        <w:rPr>
          <w:rFonts w:eastAsia="Arial Unicode MS"/>
          <w:lang w:eastAsia="en-US"/>
        </w:rPr>
        <w:t>,</w:t>
      </w:r>
      <w:r w:rsidRPr="0049314D">
        <w:rPr>
          <w:rFonts w:eastAsia="Arial Unicode MS"/>
          <w:lang w:eastAsia="en-US"/>
        </w:rPr>
        <w:t xml:space="preserve"> OIB 12578026353</w:t>
      </w:r>
      <w:r w:rsidR="00B80709">
        <w:rPr>
          <w:rFonts w:eastAsia="Arial Unicode MS"/>
          <w:lang w:eastAsia="en-US"/>
        </w:rPr>
        <w:t xml:space="preserve">, za osporenu tražbinu u iznosu od </w:t>
      </w:r>
      <w:r w:rsidRPr="0049314D">
        <w:rPr>
          <w:rFonts w:eastAsia="Arial Unicode MS"/>
          <w:lang w:eastAsia="en-US"/>
        </w:rPr>
        <w:t>18.700,00</w:t>
      </w:r>
      <w:r>
        <w:rPr>
          <w:rFonts w:eastAsia="Arial Unicode MS"/>
          <w:lang w:eastAsia="en-US"/>
        </w:rPr>
        <w:t xml:space="preserve"> kn</w:t>
      </w:r>
      <w:r w:rsidR="00B80709">
        <w:rPr>
          <w:rFonts w:eastAsia="Arial Unicode MS"/>
          <w:lang w:eastAsia="en-US"/>
        </w:rPr>
        <w:t>,</w:t>
      </w:r>
    </w:p>
    <w:p w:rsidRDefault="00061EDD" w:rsidP="00061EDD" w:rsidR="00061EDD" w:rsidRPr="0049314D">
      <w:pPr>
        <w:tabs>
          <w:tab w:pos="567" w:val="left"/>
        </w:tabs>
        <w:spacing w:before="100"/>
        <w:jc w:val="both"/>
        <w:rPr>
          <w:rFonts w:eastAsia="Arial Unicode MS"/>
          <w:lang w:eastAsia="en-US"/>
        </w:rPr>
      </w:pPr>
      <w:r>
        <w:rPr>
          <w:rFonts w:eastAsia="Arial Unicode MS"/>
          <w:lang w:eastAsia="en-US"/>
        </w:rPr>
        <w:t xml:space="preserve">101. </w:t>
      </w:r>
      <w:r w:rsidRPr="0049314D">
        <w:rPr>
          <w:rFonts w:eastAsia="Arial Unicode MS"/>
          <w:lang w:eastAsia="en-US"/>
        </w:rPr>
        <w:t>Anica Pandža</w:t>
      </w:r>
      <w:r w:rsidR="0029414F">
        <w:rPr>
          <w:rFonts w:eastAsia="Arial Unicode MS"/>
          <w:lang w:eastAsia="en-US"/>
        </w:rPr>
        <w:t>,</w:t>
      </w:r>
      <w:r w:rsidRPr="0049314D">
        <w:rPr>
          <w:rFonts w:eastAsia="Arial Unicode MS"/>
          <w:lang w:eastAsia="en-US"/>
        </w:rPr>
        <w:t xml:space="preserve"> OIB 13489275071</w:t>
      </w:r>
      <w:r w:rsidR="00B80709">
        <w:rPr>
          <w:rFonts w:eastAsia="Arial Unicode MS"/>
          <w:lang w:eastAsia="en-US"/>
        </w:rPr>
        <w:t>,</w:t>
      </w:r>
      <w:r w:rsidR="00B80709" w:rsidRPr="00B80709">
        <w:rPr>
          <w:rFonts w:eastAsia="Arial Unicode MS"/>
          <w:lang w:eastAsia="en-US"/>
        </w:rPr>
        <w:t xml:space="preserve"> </w:t>
      </w:r>
      <w:r w:rsidR="00B80709">
        <w:rPr>
          <w:rFonts w:eastAsia="Arial Unicode MS"/>
          <w:lang w:eastAsia="en-US"/>
        </w:rPr>
        <w:t xml:space="preserve">za osporenu tražbinu u iznosu od </w:t>
      </w:r>
      <w:r w:rsidRPr="0049314D">
        <w:rPr>
          <w:rFonts w:eastAsia="Arial Unicode MS"/>
          <w:lang w:eastAsia="en-US"/>
        </w:rPr>
        <w:t>21.700,00</w:t>
      </w:r>
      <w:r>
        <w:rPr>
          <w:rFonts w:eastAsia="Arial Unicode MS"/>
          <w:lang w:eastAsia="en-US"/>
        </w:rPr>
        <w:t xml:space="preserve"> kn</w:t>
      </w:r>
      <w:r w:rsidR="00B80709">
        <w:rPr>
          <w:rFonts w:eastAsia="Arial Unicode MS"/>
          <w:lang w:eastAsia="en-US"/>
        </w:rPr>
        <w:t>,</w:t>
      </w:r>
    </w:p>
    <w:p w:rsidRDefault="00061EDD" w:rsidP="00061EDD" w:rsidR="00061EDD" w:rsidRPr="0049314D">
      <w:pPr>
        <w:tabs>
          <w:tab w:pos="567" w:val="left"/>
        </w:tabs>
        <w:spacing w:before="100"/>
        <w:jc w:val="both"/>
        <w:rPr>
          <w:rFonts w:eastAsia="Arial Unicode MS"/>
          <w:lang w:eastAsia="en-US"/>
        </w:rPr>
      </w:pPr>
      <w:r>
        <w:rPr>
          <w:rFonts w:eastAsia="Arial Unicode MS"/>
          <w:lang w:eastAsia="en-US"/>
        </w:rPr>
        <w:t xml:space="preserve">102. </w:t>
      </w:r>
      <w:r w:rsidRPr="0049314D">
        <w:rPr>
          <w:rFonts w:eastAsia="Arial Unicode MS"/>
          <w:lang w:eastAsia="en-US"/>
        </w:rPr>
        <w:t>Marija Trečić</w:t>
      </w:r>
      <w:r w:rsidR="0029414F">
        <w:rPr>
          <w:rFonts w:eastAsia="Arial Unicode MS"/>
          <w:lang w:eastAsia="en-US"/>
        </w:rPr>
        <w:t>,</w:t>
      </w:r>
      <w:r w:rsidRPr="0049314D">
        <w:rPr>
          <w:rFonts w:eastAsia="Arial Unicode MS"/>
          <w:lang w:eastAsia="en-US"/>
        </w:rPr>
        <w:t xml:space="preserve"> OIB 54951995215</w:t>
      </w:r>
      <w:r w:rsidR="00B80709">
        <w:rPr>
          <w:rFonts w:eastAsia="Arial Unicode MS"/>
          <w:lang w:eastAsia="en-US"/>
        </w:rPr>
        <w:t xml:space="preserve">, za osporenu tražbinu u iznosu od </w:t>
      </w:r>
      <w:r w:rsidRPr="0049314D">
        <w:rPr>
          <w:rFonts w:eastAsia="Arial Unicode MS"/>
          <w:lang w:eastAsia="en-US"/>
        </w:rPr>
        <w:t>25.200,00</w:t>
      </w:r>
      <w:r>
        <w:rPr>
          <w:rFonts w:eastAsia="Arial Unicode MS"/>
          <w:lang w:eastAsia="en-US"/>
        </w:rPr>
        <w:t xml:space="preserve"> kn</w:t>
      </w:r>
      <w:r w:rsidR="00B80709">
        <w:rPr>
          <w:rFonts w:eastAsia="Arial Unicode MS"/>
          <w:lang w:eastAsia="en-US"/>
        </w:rPr>
        <w:t>,</w:t>
      </w:r>
    </w:p>
    <w:p w:rsidRDefault="00061EDD" w:rsidP="00061EDD" w:rsidR="00061EDD" w:rsidRPr="0049314D">
      <w:pPr>
        <w:tabs>
          <w:tab w:pos="567" w:val="left"/>
        </w:tabs>
        <w:spacing w:before="100"/>
        <w:jc w:val="both"/>
        <w:rPr>
          <w:rFonts w:eastAsia="Arial Unicode MS"/>
          <w:lang w:eastAsia="en-US"/>
        </w:rPr>
      </w:pPr>
      <w:r>
        <w:rPr>
          <w:rFonts w:eastAsia="Arial Unicode MS"/>
          <w:lang w:eastAsia="en-US"/>
        </w:rPr>
        <w:t xml:space="preserve">103. </w:t>
      </w:r>
      <w:r w:rsidRPr="0049314D">
        <w:rPr>
          <w:rFonts w:eastAsia="Arial Unicode MS"/>
          <w:lang w:eastAsia="en-US"/>
        </w:rPr>
        <w:t>Luca Gabela</w:t>
      </w:r>
      <w:r w:rsidR="0029414F">
        <w:rPr>
          <w:rFonts w:eastAsia="Arial Unicode MS"/>
          <w:lang w:eastAsia="en-US"/>
        </w:rPr>
        <w:t>,</w:t>
      </w:r>
      <w:r w:rsidRPr="0049314D">
        <w:rPr>
          <w:rFonts w:eastAsia="Arial Unicode MS"/>
          <w:lang w:eastAsia="en-US"/>
        </w:rPr>
        <w:t xml:space="preserve"> OIB 68629820074</w:t>
      </w:r>
      <w:r w:rsidR="00B80709">
        <w:rPr>
          <w:rFonts w:eastAsia="Arial Unicode MS"/>
          <w:lang w:eastAsia="en-US"/>
        </w:rPr>
        <w:t xml:space="preserve">, za osporenu tražbinu u iznosu od </w:t>
      </w:r>
      <w:r w:rsidRPr="0049314D">
        <w:rPr>
          <w:rFonts w:eastAsia="Arial Unicode MS"/>
          <w:lang w:eastAsia="en-US"/>
        </w:rPr>
        <w:t>19.200,00</w:t>
      </w:r>
      <w:r>
        <w:rPr>
          <w:rFonts w:eastAsia="Arial Unicode MS"/>
          <w:lang w:eastAsia="en-US"/>
        </w:rPr>
        <w:t xml:space="preserve"> kn</w:t>
      </w:r>
      <w:r w:rsidR="00B80709">
        <w:rPr>
          <w:rFonts w:eastAsia="Arial Unicode MS"/>
          <w:lang w:eastAsia="en-US"/>
        </w:rPr>
        <w:t>,</w:t>
      </w:r>
    </w:p>
    <w:p w:rsidRDefault="00061EDD" w:rsidP="00061EDD" w:rsidR="00061EDD" w:rsidRPr="0049314D">
      <w:pPr>
        <w:tabs>
          <w:tab w:pos="567" w:val="left"/>
        </w:tabs>
        <w:spacing w:before="100"/>
        <w:jc w:val="both"/>
        <w:rPr>
          <w:rFonts w:eastAsia="Arial Unicode MS"/>
          <w:lang w:eastAsia="en-US"/>
        </w:rPr>
      </w:pPr>
      <w:r>
        <w:rPr>
          <w:rFonts w:eastAsia="Arial Unicode MS"/>
          <w:lang w:eastAsia="en-US"/>
        </w:rPr>
        <w:t xml:space="preserve">104. </w:t>
      </w:r>
      <w:r w:rsidR="0029414F">
        <w:rPr>
          <w:rFonts w:eastAsia="Arial Unicode MS"/>
          <w:lang w:eastAsia="en-US"/>
        </w:rPr>
        <w:t xml:space="preserve">Renata Jukić, </w:t>
      </w:r>
      <w:r w:rsidRPr="0049314D">
        <w:rPr>
          <w:rFonts w:eastAsia="Arial Unicode MS"/>
          <w:lang w:eastAsia="en-US"/>
        </w:rPr>
        <w:t>OIB 09827250222</w:t>
      </w:r>
      <w:r w:rsidR="00B80709">
        <w:rPr>
          <w:rFonts w:eastAsia="Arial Unicode MS"/>
          <w:lang w:eastAsia="en-US"/>
        </w:rPr>
        <w:t xml:space="preserve">, za osporenu tražbinu u iznosu od </w:t>
      </w:r>
      <w:r w:rsidRPr="0049314D">
        <w:rPr>
          <w:rFonts w:eastAsia="Arial Unicode MS"/>
          <w:lang w:eastAsia="en-US"/>
        </w:rPr>
        <w:t>19.700,00</w:t>
      </w:r>
      <w:r>
        <w:rPr>
          <w:rFonts w:eastAsia="Arial Unicode MS"/>
          <w:lang w:eastAsia="en-US"/>
        </w:rPr>
        <w:t xml:space="preserve"> kn</w:t>
      </w:r>
      <w:r w:rsidR="00B80709">
        <w:rPr>
          <w:rFonts w:eastAsia="Arial Unicode MS"/>
          <w:lang w:eastAsia="en-US"/>
        </w:rPr>
        <w:t>,</w:t>
      </w:r>
    </w:p>
    <w:p w:rsidRDefault="00061EDD" w:rsidP="00061EDD" w:rsidR="00061EDD" w:rsidRPr="0049314D">
      <w:pPr>
        <w:tabs>
          <w:tab w:pos="567" w:val="left"/>
        </w:tabs>
        <w:spacing w:before="100"/>
        <w:jc w:val="both"/>
        <w:rPr>
          <w:rFonts w:eastAsia="Arial Unicode MS"/>
          <w:lang w:eastAsia="en-US"/>
        </w:rPr>
      </w:pPr>
      <w:r>
        <w:rPr>
          <w:rFonts w:eastAsia="Arial Unicode MS"/>
          <w:lang w:eastAsia="en-US"/>
        </w:rPr>
        <w:t xml:space="preserve">105. </w:t>
      </w:r>
      <w:r w:rsidRPr="0049314D">
        <w:rPr>
          <w:rFonts w:eastAsia="Arial Unicode MS"/>
          <w:lang w:eastAsia="en-US"/>
        </w:rPr>
        <w:t>Nedjeljka Uvodić</w:t>
      </w:r>
      <w:r w:rsidR="0029414F">
        <w:rPr>
          <w:rFonts w:eastAsia="Arial Unicode MS"/>
          <w:lang w:eastAsia="en-US"/>
        </w:rPr>
        <w:t>,</w:t>
      </w:r>
      <w:r w:rsidRPr="0049314D">
        <w:rPr>
          <w:rFonts w:eastAsia="Arial Unicode MS"/>
          <w:lang w:eastAsia="en-US"/>
        </w:rPr>
        <w:t xml:space="preserve"> OIB 30483848227</w:t>
      </w:r>
      <w:r w:rsidR="00B80709">
        <w:rPr>
          <w:rFonts w:eastAsia="Arial Unicode MS"/>
          <w:lang w:eastAsia="en-US"/>
        </w:rPr>
        <w:t xml:space="preserve">, za osporenu tražbinu u iznosu od </w:t>
      </w:r>
      <w:r w:rsidRPr="0049314D">
        <w:rPr>
          <w:rFonts w:eastAsia="Arial Unicode MS"/>
          <w:lang w:eastAsia="en-US"/>
        </w:rPr>
        <w:t>19.700,00</w:t>
      </w:r>
      <w:r>
        <w:rPr>
          <w:rFonts w:eastAsia="Arial Unicode MS"/>
          <w:lang w:eastAsia="en-US"/>
        </w:rPr>
        <w:t xml:space="preserve"> kn</w:t>
      </w:r>
      <w:r w:rsidR="00B80709">
        <w:rPr>
          <w:rFonts w:eastAsia="Arial Unicode MS"/>
          <w:lang w:eastAsia="en-US"/>
        </w:rPr>
        <w:t>,</w:t>
      </w:r>
    </w:p>
    <w:p w:rsidRDefault="00061EDD" w:rsidP="00061EDD" w:rsidR="00061EDD" w:rsidRPr="0049314D">
      <w:pPr>
        <w:tabs>
          <w:tab w:pos="567" w:val="left"/>
        </w:tabs>
        <w:spacing w:before="100"/>
        <w:jc w:val="both"/>
        <w:rPr>
          <w:rFonts w:eastAsia="Arial Unicode MS"/>
          <w:lang w:eastAsia="en-US"/>
        </w:rPr>
      </w:pPr>
      <w:r>
        <w:rPr>
          <w:rFonts w:eastAsia="Arial Unicode MS"/>
          <w:lang w:eastAsia="en-US"/>
        </w:rPr>
        <w:t xml:space="preserve">106. </w:t>
      </w:r>
      <w:r w:rsidRPr="0049314D">
        <w:rPr>
          <w:rFonts w:eastAsia="Arial Unicode MS"/>
          <w:lang w:eastAsia="en-US"/>
        </w:rPr>
        <w:t>Gordana Buljević</w:t>
      </w:r>
      <w:r w:rsidR="0029414F">
        <w:rPr>
          <w:rFonts w:eastAsia="Arial Unicode MS"/>
          <w:lang w:eastAsia="en-US"/>
        </w:rPr>
        <w:t>,</w:t>
      </w:r>
      <w:r w:rsidRPr="0049314D">
        <w:rPr>
          <w:rFonts w:eastAsia="Arial Unicode MS"/>
          <w:lang w:eastAsia="en-US"/>
        </w:rPr>
        <w:t xml:space="preserve"> OIB 32937631192</w:t>
      </w:r>
      <w:r w:rsidR="00B80709">
        <w:rPr>
          <w:rFonts w:eastAsia="Arial Unicode MS"/>
          <w:lang w:eastAsia="en-US"/>
        </w:rPr>
        <w:t xml:space="preserve">, za osporenu tražbinu u iznosu od </w:t>
      </w:r>
      <w:r w:rsidRPr="0049314D">
        <w:rPr>
          <w:rFonts w:eastAsia="Arial Unicode MS"/>
          <w:lang w:eastAsia="en-US"/>
        </w:rPr>
        <w:t>23.700,00</w:t>
      </w:r>
      <w:r>
        <w:rPr>
          <w:rFonts w:eastAsia="Arial Unicode MS"/>
          <w:lang w:eastAsia="en-US"/>
        </w:rPr>
        <w:t xml:space="preserve"> kn</w:t>
      </w:r>
      <w:r w:rsidR="00B80709">
        <w:rPr>
          <w:rFonts w:eastAsia="Arial Unicode MS"/>
          <w:lang w:eastAsia="en-US"/>
        </w:rPr>
        <w:t>,</w:t>
      </w:r>
    </w:p>
    <w:p w:rsidRDefault="00061EDD" w:rsidP="00061EDD" w:rsidR="00061EDD" w:rsidRPr="0049314D">
      <w:pPr>
        <w:tabs>
          <w:tab w:pos="567" w:val="left"/>
        </w:tabs>
        <w:spacing w:before="100"/>
        <w:jc w:val="both"/>
        <w:rPr>
          <w:rFonts w:eastAsia="Arial Unicode MS"/>
          <w:lang w:eastAsia="en-US"/>
        </w:rPr>
      </w:pPr>
      <w:r>
        <w:rPr>
          <w:rFonts w:eastAsia="Arial Unicode MS"/>
          <w:lang w:eastAsia="en-US"/>
        </w:rPr>
        <w:t xml:space="preserve">107. </w:t>
      </w:r>
      <w:r w:rsidRPr="0049314D">
        <w:rPr>
          <w:rFonts w:eastAsia="Arial Unicode MS"/>
          <w:lang w:eastAsia="en-US"/>
        </w:rPr>
        <w:t>Damir Jakus</w:t>
      </w:r>
      <w:r w:rsidR="0029414F">
        <w:rPr>
          <w:rFonts w:eastAsia="Arial Unicode MS"/>
          <w:lang w:eastAsia="en-US"/>
        </w:rPr>
        <w:t>, OIB 87272819238</w:t>
      </w:r>
      <w:r w:rsidR="00B80709">
        <w:rPr>
          <w:rFonts w:eastAsia="Arial Unicode MS"/>
          <w:lang w:eastAsia="en-US"/>
        </w:rPr>
        <w:t>,</w:t>
      </w:r>
      <w:r w:rsidR="00B80709" w:rsidRPr="00B80709">
        <w:rPr>
          <w:rFonts w:eastAsia="Arial Unicode MS"/>
          <w:lang w:eastAsia="en-US"/>
        </w:rPr>
        <w:t xml:space="preserve"> </w:t>
      </w:r>
      <w:r w:rsidR="00B80709">
        <w:rPr>
          <w:rFonts w:eastAsia="Arial Unicode MS"/>
          <w:lang w:eastAsia="en-US"/>
        </w:rPr>
        <w:t xml:space="preserve">za osporenu tražbinu u iznosu od </w:t>
      </w:r>
      <w:r w:rsidRPr="0049314D">
        <w:rPr>
          <w:rFonts w:eastAsia="Arial Unicode MS"/>
          <w:lang w:eastAsia="en-US"/>
        </w:rPr>
        <w:t>21.200,00</w:t>
      </w:r>
      <w:r>
        <w:rPr>
          <w:rFonts w:eastAsia="Arial Unicode MS"/>
          <w:lang w:eastAsia="en-US"/>
        </w:rPr>
        <w:t xml:space="preserve"> kn</w:t>
      </w:r>
      <w:r w:rsidR="00B80709">
        <w:rPr>
          <w:rFonts w:eastAsia="Arial Unicode MS"/>
          <w:lang w:eastAsia="en-US"/>
        </w:rPr>
        <w:t>,</w:t>
      </w:r>
    </w:p>
    <w:p w:rsidRDefault="00061EDD" w:rsidP="00061EDD" w:rsidR="00061EDD" w:rsidRPr="0049314D">
      <w:pPr>
        <w:tabs>
          <w:tab w:pos="567" w:val="left"/>
        </w:tabs>
        <w:spacing w:before="100"/>
        <w:jc w:val="both"/>
        <w:rPr>
          <w:rFonts w:eastAsia="Arial Unicode MS"/>
          <w:lang w:eastAsia="en-US"/>
        </w:rPr>
      </w:pPr>
      <w:r>
        <w:rPr>
          <w:rFonts w:eastAsia="Arial Unicode MS"/>
          <w:lang w:eastAsia="en-US"/>
        </w:rPr>
        <w:t xml:space="preserve">108. </w:t>
      </w:r>
      <w:r w:rsidRPr="0049314D">
        <w:rPr>
          <w:rFonts w:eastAsia="Arial Unicode MS"/>
          <w:lang w:eastAsia="en-US"/>
        </w:rPr>
        <w:t>Nedo Bešker</w:t>
      </w:r>
      <w:r w:rsidR="0029414F">
        <w:rPr>
          <w:rFonts w:eastAsia="Arial Unicode MS"/>
          <w:lang w:eastAsia="en-US"/>
        </w:rPr>
        <w:t>,</w:t>
      </w:r>
      <w:r w:rsidRPr="0049314D">
        <w:rPr>
          <w:rFonts w:eastAsia="Arial Unicode MS"/>
          <w:lang w:eastAsia="en-US"/>
        </w:rPr>
        <w:t xml:space="preserve"> OIB  56588665795</w:t>
      </w:r>
      <w:r w:rsidR="00B80709">
        <w:rPr>
          <w:rFonts w:eastAsia="Arial Unicode MS"/>
          <w:lang w:eastAsia="en-US"/>
        </w:rPr>
        <w:t xml:space="preserve">, za osporenu tražbinu u iznosu od </w:t>
      </w:r>
      <w:r w:rsidRPr="0049314D">
        <w:rPr>
          <w:rFonts w:eastAsia="Arial Unicode MS"/>
          <w:lang w:eastAsia="en-US"/>
        </w:rPr>
        <w:t>19.200,00</w:t>
      </w:r>
      <w:r>
        <w:rPr>
          <w:rFonts w:eastAsia="Arial Unicode MS"/>
          <w:lang w:eastAsia="en-US"/>
        </w:rPr>
        <w:t xml:space="preserve"> kn</w:t>
      </w:r>
      <w:r w:rsidR="00B80709">
        <w:rPr>
          <w:rFonts w:eastAsia="Arial Unicode MS"/>
          <w:lang w:eastAsia="en-US"/>
        </w:rPr>
        <w:t>,</w:t>
      </w:r>
    </w:p>
    <w:p w:rsidRDefault="00061EDD" w:rsidP="00061EDD" w:rsidR="00061EDD" w:rsidRPr="0049314D">
      <w:pPr>
        <w:tabs>
          <w:tab w:pos="567" w:val="left"/>
        </w:tabs>
        <w:spacing w:before="100"/>
        <w:jc w:val="both"/>
        <w:rPr>
          <w:rFonts w:eastAsia="Arial Unicode MS"/>
          <w:lang w:eastAsia="en-US"/>
        </w:rPr>
      </w:pPr>
      <w:r>
        <w:rPr>
          <w:rFonts w:eastAsia="Arial Unicode MS"/>
          <w:lang w:eastAsia="en-US"/>
        </w:rPr>
        <w:t xml:space="preserve">109. </w:t>
      </w:r>
      <w:r w:rsidRPr="0049314D">
        <w:rPr>
          <w:rFonts w:eastAsia="Arial Unicode MS"/>
          <w:lang w:eastAsia="en-US"/>
        </w:rPr>
        <w:t>Mile Jerković</w:t>
      </w:r>
      <w:r w:rsidR="0029414F">
        <w:rPr>
          <w:rFonts w:eastAsia="Arial Unicode MS"/>
          <w:lang w:eastAsia="en-US"/>
        </w:rPr>
        <w:t>,</w:t>
      </w:r>
      <w:r w:rsidRPr="0049314D">
        <w:rPr>
          <w:rFonts w:eastAsia="Arial Unicode MS"/>
          <w:lang w:eastAsia="en-US"/>
        </w:rPr>
        <w:t xml:space="preserve"> OIB 47281082801</w:t>
      </w:r>
      <w:r w:rsidR="00B80709">
        <w:rPr>
          <w:rFonts w:eastAsia="Arial Unicode MS"/>
          <w:lang w:eastAsia="en-US"/>
        </w:rPr>
        <w:t>,</w:t>
      </w:r>
      <w:r w:rsidR="00B80709" w:rsidRPr="00B80709">
        <w:rPr>
          <w:rFonts w:eastAsia="Arial Unicode MS"/>
          <w:lang w:eastAsia="en-US"/>
        </w:rPr>
        <w:t xml:space="preserve"> </w:t>
      </w:r>
      <w:r w:rsidR="00B80709">
        <w:rPr>
          <w:rFonts w:eastAsia="Arial Unicode MS"/>
          <w:lang w:eastAsia="en-US"/>
        </w:rPr>
        <w:t xml:space="preserve">za osporenu tražbinu u iznosu od </w:t>
      </w:r>
      <w:r w:rsidRPr="0049314D">
        <w:rPr>
          <w:rFonts w:eastAsia="Arial Unicode MS"/>
          <w:lang w:eastAsia="en-US"/>
        </w:rPr>
        <w:t>25.200,00</w:t>
      </w:r>
      <w:r>
        <w:rPr>
          <w:rFonts w:eastAsia="Arial Unicode MS"/>
          <w:lang w:eastAsia="en-US"/>
        </w:rPr>
        <w:t xml:space="preserve"> kn</w:t>
      </w:r>
      <w:r w:rsidR="00B80709">
        <w:rPr>
          <w:rFonts w:eastAsia="Arial Unicode MS"/>
          <w:lang w:eastAsia="en-US"/>
        </w:rPr>
        <w:t>,</w:t>
      </w:r>
    </w:p>
    <w:p w:rsidRDefault="00061EDD" w:rsidP="00061EDD" w:rsidR="00061EDD">
      <w:pPr>
        <w:tabs>
          <w:tab w:pos="567" w:val="left"/>
        </w:tabs>
        <w:spacing w:before="100"/>
        <w:jc w:val="both"/>
        <w:rPr>
          <w:rFonts w:eastAsia="Arial Unicode MS"/>
          <w:lang w:eastAsia="en-US"/>
        </w:rPr>
      </w:pPr>
      <w:r>
        <w:rPr>
          <w:rFonts w:eastAsia="Arial Unicode MS"/>
          <w:lang w:eastAsia="en-US"/>
        </w:rPr>
        <w:t xml:space="preserve">110. </w:t>
      </w:r>
      <w:r w:rsidRPr="0049314D">
        <w:rPr>
          <w:rFonts w:eastAsia="Arial Unicode MS"/>
          <w:lang w:eastAsia="en-US"/>
        </w:rPr>
        <w:t>Nediljko Bugarin</w:t>
      </w:r>
      <w:r>
        <w:rPr>
          <w:rFonts w:eastAsia="Arial Unicode MS"/>
          <w:lang w:eastAsia="en-US"/>
        </w:rPr>
        <w:t>,</w:t>
      </w:r>
      <w:r w:rsidRPr="0049314D">
        <w:rPr>
          <w:rFonts w:eastAsia="Arial Unicode MS"/>
          <w:lang w:eastAsia="en-US"/>
        </w:rPr>
        <w:t xml:space="preserve"> OIB 69239215555</w:t>
      </w:r>
      <w:r w:rsidR="00B80709">
        <w:rPr>
          <w:rFonts w:eastAsia="Arial Unicode MS"/>
          <w:lang w:eastAsia="en-US"/>
        </w:rPr>
        <w:t xml:space="preserve">, za osporenu tražbinu u iznosu od </w:t>
      </w:r>
      <w:r w:rsidRPr="0049314D">
        <w:rPr>
          <w:rFonts w:eastAsia="Arial Unicode MS"/>
          <w:lang w:eastAsia="en-US"/>
        </w:rPr>
        <w:t>19.200,00</w:t>
      </w:r>
      <w:r>
        <w:rPr>
          <w:rFonts w:eastAsia="Arial Unicode MS"/>
          <w:lang w:eastAsia="en-US"/>
        </w:rPr>
        <w:t xml:space="preserve"> kn</w:t>
      </w:r>
      <w:r w:rsidR="00B80709">
        <w:rPr>
          <w:rFonts w:eastAsia="Arial Unicode MS"/>
          <w:lang w:eastAsia="en-US"/>
        </w:rPr>
        <w:t>,</w:t>
      </w:r>
    </w:p>
    <w:p w:rsidRDefault="00061EDD" w:rsidP="00061EDD" w:rsidR="00061EDD" w:rsidRPr="0049314D">
      <w:pPr>
        <w:tabs>
          <w:tab w:pos="567" w:val="left"/>
        </w:tabs>
        <w:spacing w:before="100"/>
        <w:jc w:val="both"/>
        <w:rPr>
          <w:rFonts w:eastAsia="Arial Unicode MS"/>
          <w:lang w:eastAsia="en-US"/>
        </w:rPr>
      </w:pPr>
      <w:r>
        <w:rPr>
          <w:rFonts w:eastAsia="Arial Unicode MS"/>
          <w:lang w:eastAsia="en-US"/>
        </w:rPr>
        <w:t xml:space="preserve">111. </w:t>
      </w:r>
      <w:r w:rsidRPr="0049314D">
        <w:rPr>
          <w:rFonts w:eastAsia="Arial Unicode MS"/>
          <w:lang w:eastAsia="en-US"/>
        </w:rPr>
        <w:t>Milica Špar</w:t>
      </w:r>
      <w:r w:rsidR="0029414F">
        <w:rPr>
          <w:rFonts w:eastAsia="Arial Unicode MS"/>
          <w:lang w:eastAsia="en-US"/>
        </w:rPr>
        <w:t>,</w:t>
      </w:r>
      <w:r w:rsidRPr="0049314D">
        <w:rPr>
          <w:rFonts w:eastAsia="Arial Unicode MS"/>
          <w:lang w:eastAsia="en-US"/>
        </w:rPr>
        <w:t xml:space="preserve"> OIB 85821130368</w:t>
      </w:r>
      <w:r w:rsidR="00B80709">
        <w:rPr>
          <w:rFonts w:eastAsia="Arial Unicode MS"/>
          <w:lang w:eastAsia="en-US"/>
        </w:rPr>
        <w:t xml:space="preserve">, za osporenu tražbinu u iznosu od </w:t>
      </w:r>
      <w:r w:rsidRPr="0049314D">
        <w:rPr>
          <w:rFonts w:eastAsia="Arial Unicode MS"/>
          <w:lang w:eastAsia="en-US"/>
        </w:rPr>
        <w:t>18.000,00</w:t>
      </w:r>
      <w:r>
        <w:rPr>
          <w:rFonts w:eastAsia="Arial Unicode MS"/>
          <w:lang w:eastAsia="en-US"/>
        </w:rPr>
        <w:t xml:space="preserve"> kn</w:t>
      </w:r>
      <w:r w:rsidR="00B80709">
        <w:rPr>
          <w:rFonts w:eastAsia="Arial Unicode MS"/>
          <w:lang w:eastAsia="en-US"/>
        </w:rPr>
        <w:t>,</w:t>
      </w:r>
    </w:p>
    <w:p w:rsidRDefault="00061EDD" w:rsidP="00061EDD" w:rsidR="00061EDD">
      <w:pPr>
        <w:tabs>
          <w:tab w:pos="567" w:val="left"/>
        </w:tabs>
        <w:spacing w:before="100"/>
        <w:jc w:val="both"/>
        <w:rPr>
          <w:rFonts w:eastAsia="Arial Unicode MS"/>
          <w:lang w:eastAsia="en-US"/>
        </w:rPr>
      </w:pPr>
      <w:r>
        <w:rPr>
          <w:rFonts w:eastAsia="Arial Unicode MS"/>
          <w:lang w:eastAsia="en-US"/>
        </w:rPr>
        <w:t xml:space="preserve">112. </w:t>
      </w:r>
      <w:r w:rsidRPr="0049314D">
        <w:rPr>
          <w:rFonts w:eastAsia="Arial Unicode MS"/>
          <w:lang w:eastAsia="en-US"/>
        </w:rPr>
        <w:t>Lju</w:t>
      </w:r>
      <w:r>
        <w:rPr>
          <w:rFonts w:eastAsia="Arial Unicode MS"/>
          <w:lang w:eastAsia="en-US"/>
        </w:rPr>
        <w:t>bica Škopljanac</w:t>
      </w:r>
      <w:r w:rsidR="0029414F">
        <w:rPr>
          <w:rFonts w:eastAsia="Arial Unicode MS"/>
          <w:lang w:eastAsia="en-US"/>
        </w:rPr>
        <w:t>,</w:t>
      </w:r>
      <w:r>
        <w:rPr>
          <w:rFonts w:eastAsia="Arial Unicode MS"/>
          <w:lang w:eastAsia="en-US"/>
        </w:rPr>
        <w:t xml:space="preserve"> OIB 09408788504</w:t>
      </w:r>
      <w:r w:rsidR="00B80709">
        <w:rPr>
          <w:rFonts w:eastAsia="Arial Unicode MS"/>
          <w:lang w:eastAsia="en-US"/>
        </w:rPr>
        <w:t xml:space="preserve">, za osporenu tražbinu u iznosu od </w:t>
      </w:r>
      <w:r w:rsidRPr="0049314D">
        <w:rPr>
          <w:rFonts w:eastAsia="Arial Unicode MS"/>
          <w:lang w:eastAsia="en-US"/>
        </w:rPr>
        <w:t>23.200,00</w:t>
      </w:r>
      <w:r>
        <w:rPr>
          <w:rFonts w:eastAsia="Arial Unicode MS"/>
          <w:lang w:eastAsia="en-US"/>
        </w:rPr>
        <w:t xml:space="preserve"> kn</w:t>
      </w:r>
      <w:r w:rsidR="00B80709">
        <w:rPr>
          <w:rFonts w:eastAsia="Arial Unicode MS"/>
          <w:lang w:eastAsia="en-US"/>
        </w:rPr>
        <w:t>,</w:t>
      </w:r>
    </w:p>
    <w:p w:rsidRDefault="00061EDD" w:rsidP="00061EDD" w:rsidR="00061EDD" w:rsidRPr="0049314D">
      <w:pPr>
        <w:tabs>
          <w:tab w:pos="567" w:val="left"/>
        </w:tabs>
        <w:spacing w:before="100"/>
        <w:jc w:val="both"/>
        <w:rPr>
          <w:rFonts w:eastAsia="Arial Unicode MS"/>
          <w:lang w:eastAsia="en-US"/>
        </w:rPr>
      </w:pPr>
      <w:r>
        <w:rPr>
          <w:rFonts w:eastAsia="Arial Unicode MS"/>
          <w:lang w:eastAsia="en-US"/>
        </w:rPr>
        <w:t xml:space="preserve">113. </w:t>
      </w:r>
      <w:r w:rsidRPr="0049314D">
        <w:rPr>
          <w:rFonts w:eastAsia="Arial Unicode MS"/>
          <w:lang w:eastAsia="en-US"/>
        </w:rPr>
        <w:t>Marin Mladar</w:t>
      </w:r>
      <w:r w:rsidR="0029414F">
        <w:rPr>
          <w:rFonts w:eastAsia="Arial Unicode MS"/>
          <w:lang w:eastAsia="en-US"/>
        </w:rPr>
        <w:t>,</w:t>
      </w:r>
      <w:r w:rsidRPr="0049314D">
        <w:rPr>
          <w:rFonts w:eastAsia="Arial Unicode MS"/>
          <w:lang w:eastAsia="en-US"/>
        </w:rPr>
        <w:t>OIB 17080094552</w:t>
      </w:r>
      <w:r w:rsidR="00B80709">
        <w:rPr>
          <w:rFonts w:eastAsia="Arial Unicode MS"/>
          <w:lang w:eastAsia="en-US"/>
        </w:rPr>
        <w:t>,</w:t>
      </w:r>
      <w:r w:rsidR="00B80709" w:rsidRPr="00B80709">
        <w:rPr>
          <w:rFonts w:eastAsia="Arial Unicode MS"/>
          <w:lang w:eastAsia="en-US"/>
        </w:rPr>
        <w:t xml:space="preserve"> </w:t>
      </w:r>
      <w:r w:rsidR="00B80709">
        <w:rPr>
          <w:rFonts w:eastAsia="Arial Unicode MS"/>
          <w:lang w:eastAsia="en-US"/>
        </w:rPr>
        <w:t xml:space="preserve">za osporenu tražbinu u iznosu od </w:t>
      </w:r>
      <w:r w:rsidRPr="0049314D">
        <w:rPr>
          <w:rFonts w:eastAsia="Arial Unicode MS"/>
          <w:lang w:eastAsia="en-US"/>
        </w:rPr>
        <w:t>23.200,00</w:t>
      </w:r>
      <w:r>
        <w:rPr>
          <w:rFonts w:eastAsia="Arial Unicode MS"/>
          <w:lang w:eastAsia="en-US"/>
        </w:rPr>
        <w:t xml:space="preserve"> kn</w:t>
      </w:r>
      <w:r w:rsidR="00B80709">
        <w:rPr>
          <w:rFonts w:eastAsia="Arial Unicode MS"/>
          <w:lang w:eastAsia="en-US"/>
        </w:rPr>
        <w:t>,</w:t>
      </w:r>
    </w:p>
    <w:p w:rsidRDefault="00061EDD" w:rsidP="00061EDD" w:rsidR="00061EDD" w:rsidRPr="0049314D">
      <w:pPr>
        <w:tabs>
          <w:tab w:pos="567" w:val="left"/>
        </w:tabs>
        <w:spacing w:before="100"/>
        <w:jc w:val="both"/>
        <w:rPr>
          <w:rFonts w:eastAsia="Arial Unicode MS"/>
          <w:lang w:eastAsia="en-US"/>
        </w:rPr>
      </w:pPr>
      <w:r>
        <w:rPr>
          <w:rFonts w:eastAsia="Arial Unicode MS"/>
          <w:lang w:eastAsia="en-US"/>
        </w:rPr>
        <w:t xml:space="preserve">114. </w:t>
      </w:r>
      <w:r w:rsidRPr="0049314D">
        <w:rPr>
          <w:rFonts w:eastAsia="Arial Unicode MS"/>
          <w:lang w:eastAsia="en-US"/>
        </w:rPr>
        <w:t>Parač Tatjana</w:t>
      </w:r>
      <w:r w:rsidR="0029414F">
        <w:rPr>
          <w:rFonts w:eastAsia="Arial Unicode MS"/>
          <w:lang w:eastAsia="en-US"/>
        </w:rPr>
        <w:t>,</w:t>
      </w:r>
      <w:r w:rsidRPr="0049314D">
        <w:rPr>
          <w:rFonts w:eastAsia="Arial Unicode MS"/>
          <w:lang w:eastAsia="en-US"/>
        </w:rPr>
        <w:t xml:space="preserve"> OIB 45662446398</w:t>
      </w:r>
      <w:r w:rsidR="00B80709">
        <w:rPr>
          <w:rFonts w:eastAsia="Arial Unicode MS"/>
          <w:lang w:eastAsia="en-US"/>
        </w:rPr>
        <w:t xml:space="preserve">, za osporenu tražbinu u iznosu od </w:t>
      </w:r>
      <w:r w:rsidRPr="0049314D">
        <w:rPr>
          <w:rFonts w:eastAsia="Arial Unicode MS"/>
          <w:lang w:eastAsia="en-US"/>
        </w:rPr>
        <w:t>20.200,00</w:t>
      </w:r>
      <w:r>
        <w:rPr>
          <w:rFonts w:eastAsia="Arial Unicode MS"/>
          <w:lang w:eastAsia="en-US"/>
        </w:rPr>
        <w:t xml:space="preserve"> kn</w:t>
      </w:r>
      <w:r w:rsidR="00B80709">
        <w:rPr>
          <w:rFonts w:eastAsia="Arial Unicode MS"/>
          <w:lang w:eastAsia="en-US"/>
        </w:rPr>
        <w:t>,</w:t>
      </w:r>
    </w:p>
    <w:p w:rsidRDefault="00061EDD" w:rsidP="00061EDD" w:rsidR="00061EDD" w:rsidRPr="0049314D">
      <w:pPr>
        <w:tabs>
          <w:tab w:pos="567" w:val="left"/>
        </w:tabs>
        <w:spacing w:before="100"/>
        <w:jc w:val="both"/>
        <w:rPr>
          <w:rFonts w:eastAsia="Arial Unicode MS"/>
          <w:lang w:eastAsia="en-US"/>
        </w:rPr>
      </w:pPr>
      <w:r>
        <w:rPr>
          <w:rFonts w:eastAsia="Arial Unicode MS"/>
          <w:lang w:eastAsia="en-US"/>
        </w:rPr>
        <w:t xml:space="preserve">115. </w:t>
      </w:r>
      <w:r w:rsidRPr="0049314D">
        <w:rPr>
          <w:rFonts w:eastAsia="Arial Unicode MS"/>
          <w:lang w:eastAsia="en-US"/>
        </w:rPr>
        <w:t>Anica Božić Bakušić OIB 89654935153</w:t>
      </w:r>
      <w:r w:rsidR="00B80709">
        <w:rPr>
          <w:rFonts w:eastAsia="Arial Unicode MS"/>
          <w:lang w:eastAsia="en-US"/>
        </w:rPr>
        <w:t>,</w:t>
      </w:r>
      <w:r w:rsidR="00B80709" w:rsidRPr="00B80709">
        <w:rPr>
          <w:rFonts w:eastAsia="Arial Unicode MS"/>
          <w:lang w:eastAsia="en-US"/>
        </w:rPr>
        <w:t xml:space="preserve"> </w:t>
      </w:r>
      <w:r w:rsidR="00B80709">
        <w:rPr>
          <w:rFonts w:eastAsia="Arial Unicode MS"/>
          <w:lang w:eastAsia="en-US"/>
        </w:rPr>
        <w:t xml:space="preserve">za osporenu tražbinu u iznosu od </w:t>
      </w:r>
      <w:r w:rsidRPr="0049314D">
        <w:rPr>
          <w:rFonts w:eastAsia="Arial Unicode MS"/>
          <w:lang w:eastAsia="en-US"/>
        </w:rPr>
        <w:t>52.200,00</w:t>
      </w:r>
      <w:r>
        <w:rPr>
          <w:rFonts w:eastAsia="Arial Unicode MS"/>
          <w:lang w:eastAsia="en-US"/>
        </w:rPr>
        <w:t xml:space="preserve"> kn</w:t>
      </w:r>
      <w:r w:rsidR="00B80709">
        <w:rPr>
          <w:rFonts w:eastAsia="Arial Unicode MS"/>
          <w:lang w:eastAsia="en-US"/>
        </w:rPr>
        <w:t>,</w:t>
      </w:r>
    </w:p>
    <w:p w:rsidRDefault="00061EDD" w:rsidP="00061EDD" w:rsidR="00061EDD" w:rsidRPr="0049314D">
      <w:pPr>
        <w:tabs>
          <w:tab w:pos="567" w:val="left"/>
        </w:tabs>
        <w:spacing w:before="100"/>
        <w:jc w:val="both"/>
        <w:rPr>
          <w:rFonts w:eastAsia="Arial Unicode MS"/>
          <w:lang w:eastAsia="en-US"/>
        </w:rPr>
      </w:pPr>
      <w:r>
        <w:rPr>
          <w:rFonts w:eastAsia="Arial Unicode MS"/>
          <w:lang w:eastAsia="en-US"/>
        </w:rPr>
        <w:t xml:space="preserve">116. </w:t>
      </w:r>
      <w:r w:rsidRPr="0049314D">
        <w:rPr>
          <w:rFonts w:eastAsia="Arial Unicode MS"/>
          <w:lang w:eastAsia="en-US"/>
        </w:rPr>
        <w:t>Anka Landikušić</w:t>
      </w:r>
      <w:r w:rsidR="0029414F">
        <w:rPr>
          <w:rFonts w:eastAsia="Arial Unicode MS"/>
          <w:lang w:eastAsia="en-US"/>
        </w:rPr>
        <w:t>,</w:t>
      </w:r>
      <w:r w:rsidRPr="0049314D">
        <w:rPr>
          <w:rFonts w:eastAsia="Arial Unicode MS"/>
          <w:lang w:eastAsia="en-US"/>
        </w:rPr>
        <w:t xml:space="preserve"> OIB 18023655586</w:t>
      </w:r>
      <w:r w:rsidR="00B80709">
        <w:rPr>
          <w:rFonts w:eastAsia="Arial Unicode MS"/>
          <w:lang w:eastAsia="en-US"/>
        </w:rPr>
        <w:t xml:space="preserve">, za osporenu tražbinu u iznosu od </w:t>
      </w:r>
      <w:r w:rsidRPr="0049314D">
        <w:rPr>
          <w:rFonts w:eastAsia="Arial Unicode MS"/>
          <w:lang w:eastAsia="en-US"/>
        </w:rPr>
        <w:t>19.200,00</w:t>
      </w:r>
      <w:r>
        <w:rPr>
          <w:rFonts w:eastAsia="Arial Unicode MS"/>
          <w:lang w:eastAsia="en-US"/>
        </w:rPr>
        <w:t xml:space="preserve"> kn</w:t>
      </w:r>
      <w:r w:rsidR="00B80709">
        <w:rPr>
          <w:rFonts w:eastAsia="Arial Unicode MS"/>
          <w:lang w:eastAsia="en-US"/>
        </w:rPr>
        <w:t>,</w:t>
      </w:r>
    </w:p>
    <w:p w:rsidRDefault="00061EDD" w:rsidP="00061EDD" w:rsidR="00061EDD" w:rsidRPr="0049314D">
      <w:pPr>
        <w:tabs>
          <w:tab w:pos="567" w:val="left"/>
        </w:tabs>
        <w:spacing w:before="100"/>
        <w:jc w:val="both"/>
        <w:rPr>
          <w:rFonts w:eastAsia="Arial Unicode MS"/>
          <w:lang w:eastAsia="en-US"/>
        </w:rPr>
      </w:pPr>
      <w:r>
        <w:rPr>
          <w:rFonts w:eastAsia="Arial Unicode MS"/>
          <w:lang w:eastAsia="en-US"/>
        </w:rPr>
        <w:t xml:space="preserve">117. </w:t>
      </w:r>
      <w:r w:rsidRPr="0049314D">
        <w:rPr>
          <w:rFonts w:eastAsia="Arial Unicode MS"/>
          <w:lang w:eastAsia="en-US"/>
        </w:rPr>
        <w:t>Veljko Knezović</w:t>
      </w:r>
      <w:r w:rsidR="0029414F">
        <w:rPr>
          <w:rFonts w:eastAsia="Arial Unicode MS"/>
          <w:lang w:eastAsia="en-US"/>
        </w:rPr>
        <w:t>,</w:t>
      </w:r>
      <w:r w:rsidRPr="0049314D">
        <w:rPr>
          <w:rFonts w:eastAsia="Arial Unicode MS"/>
          <w:lang w:eastAsia="en-US"/>
        </w:rPr>
        <w:t xml:space="preserve"> OIB 29953576092</w:t>
      </w:r>
      <w:r w:rsidR="00B80709">
        <w:rPr>
          <w:rFonts w:eastAsia="Arial Unicode MS"/>
          <w:lang w:eastAsia="en-US"/>
        </w:rPr>
        <w:t xml:space="preserve">, za osporenu tražbinu u iznosu od </w:t>
      </w:r>
      <w:r w:rsidRPr="0049314D">
        <w:rPr>
          <w:rFonts w:eastAsia="Arial Unicode MS"/>
          <w:lang w:eastAsia="en-US"/>
        </w:rPr>
        <w:t>37.200,00</w:t>
      </w:r>
      <w:r>
        <w:rPr>
          <w:rFonts w:eastAsia="Arial Unicode MS"/>
          <w:lang w:eastAsia="en-US"/>
        </w:rPr>
        <w:t xml:space="preserve"> kn</w:t>
      </w:r>
      <w:r w:rsidR="00B80709">
        <w:rPr>
          <w:rFonts w:eastAsia="Arial Unicode MS"/>
          <w:lang w:eastAsia="en-US"/>
        </w:rPr>
        <w:t>,</w:t>
      </w:r>
    </w:p>
    <w:p w:rsidRDefault="00061EDD" w:rsidP="00061EDD" w:rsidR="00061EDD" w:rsidRPr="0049314D">
      <w:pPr>
        <w:tabs>
          <w:tab w:pos="567" w:val="left"/>
        </w:tabs>
        <w:spacing w:before="100"/>
        <w:jc w:val="both"/>
        <w:rPr>
          <w:rFonts w:eastAsia="Arial Unicode MS"/>
          <w:lang w:eastAsia="en-US"/>
        </w:rPr>
      </w:pPr>
      <w:r>
        <w:rPr>
          <w:rFonts w:eastAsia="Arial Unicode MS"/>
          <w:lang w:eastAsia="en-US"/>
        </w:rPr>
        <w:t xml:space="preserve">118. </w:t>
      </w:r>
      <w:r w:rsidRPr="0049314D">
        <w:rPr>
          <w:rFonts w:eastAsia="Arial Unicode MS"/>
          <w:lang w:eastAsia="en-US"/>
        </w:rPr>
        <w:t>Jerko Dugeć</w:t>
      </w:r>
      <w:r w:rsidR="0029414F">
        <w:rPr>
          <w:rFonts w:eastAsia="Arial Unicode MS"/>
          <w:lang w:eastAsia="en-US"/>
        </w:rPr>
        <w:t>, OIB 57017761001</w:t>
      </w:r>
      <w:r w:rsidR="00B80709">
        <w:rPr>
          <w:rFonts w:eastAsia="Arial Unicode MS"/>
          <w:lang w:eastAsia="en-US"/>
        </w:rPr>
        <w:t xml:space="preserve">, za osporenu tražbinu u iznosu od </w:t>
      </w:r>
      <w:r w:rsidRPr="0049314D">
        <w:rPr>
          <w:rFonts w:eastAsia="Arial Unicode MS"/>
          <w:lang w:eastAsia="en-US"/>
        </w:rPr>
        <w:t>25.200,00</w:t>
      </w:r>
      <w:r>
        <w:rPr>
          <w:rFonts w:eastAsia="Arial Unicode MS"/>
          <w:lang w:eastAsia="en-US"/>
        </w:rPr>
        <w:t xml:space="preserve"> kn</w:t>
      </w:r>
      <w:r w:rsidR="00B80709">
        <w:rPr>
          <w:rFonts w:eastAsia="Arial Unicode MS"/>
          <w:lang w:eastAsia="en-US"/>
        </w:rPr>
        <w:t>,</w:t>
      </w:r>
    </w:p>
    <w:p w:rsidRDefault="00061EDD" w:rsidP="00061EDD" w:rsidR="00061EDD" w:rsidRPr="0049314D">
      <w:pPr>
        <w:tabs>
          <w:tab w:pos="567" w:val="left"/>
        </w:tabs>
        <w:spacing w:before="100"/>
        <w:jc w:val="both"/>
        <w:rPr>
          <w:rFonts w:eastAsia="Arial Unicode MS"/>
          <w:lang w:eastAsia="en-US"/>
        </w:rPr>
      </w:pPr>
      <w:r>
        <w:rPr>
          <w:rFonts w:eastAsia="Arial Unicode MS"/>
          <w:lang w:eastAsia="en-US"/>
        </w:rPr>
        <w:t xml:space="preserve">119. </w:t>
      </w:r>
      <w:r w:rsidRPr="0049314D">
        <w:rPr>
          <w:rFonts w:eastAsia="Arial Unicode MS"/>
          <w:lang w:eastAsia="en-US"/>
        </w:rPr>
        <w:t>Mate Markotić</w:t>
      </w:r>
      <w:r w:rsidR="0029414F">
        <w:rPr>
          <w:rFonts w:eastAsia="Arial Unicode MS"/>
          <w:lang w:eastAsia="en-US"/>
        </w:rPr>
        <w:t>,</w:t>
      </w:r>
      <w:r w:rsidRPr="0049314D">
        <w:rPr>
          <w:rFonts w:eastAsia="Arial Unicode MS"/>
          <w:lang w:eastAsia="en-US"/>
        </w:rPr>
        <w:t xml:space="preserve"> OIB 70858158070</w:t>
      </w:r>
      <w:r w:rsidR="00B80709">
        <w:rPr>
          <w:rFonts w:eastAsia="Arial Unicode MS"/>
          <w:lang w:eastAsia="en-US"/>
        </w:rPr>
        <w:t xml:space="preserve">, za osporenu tražbinu u iznosu od </w:t>
      </w:r>
      <w:r w:rsidRPr="0049314D">
        <w:rPr>
          <w:rFonts w:eastAsia="Arial Unicode MS"/>
          <w:lang w:eastAsia="en-US"/>
        </w:rPr>
        <w:t>27.200,00</w:t>
      </w:r>
      <w:r>
        <w:rPr>
          <w:rFonts w:eastAsia="Arial Unicode MS"/>
          <w:lang w:eastAsia="en-US"/>
        </w:rPr>
        <w:t xml:space="preserve"> kn</w:t>
      </w:r>
      <w:r w:rsidR="00B80709">
        <w:rPr>
          <w:rFonts w:eastAsia="Arial Unicode MS"/>
          <w:lang w:eastAsia="en-US"/>
        </w:rPr>
        <w:t>,</w:t>
      </w:r>
    </w:p>
    <w:p w:rsidRDefault="00061EDD" w:rsidP="00061EDD" w:rsidR="00061EDD" w:rsidRPr="0049314D">
      <w:pPr>
        <w:tabs>
          <w:tab w:pos="567" w:val="left"/>
        </w:tabs>
        <w:spacing w:before="100"/>
        <w:jc w:val="both"/>
        <w:rPr>
          <w:rFonts w:eastAsia="Arial Unicode MS"/>
          <w:lang w:eastAsia="en-US"/>
        </w:rPr>
      </w:pPr>
      <w:r>
        <w:rPr>
          <w:rFonts w:eastAsia="Arial Unicode MS"/>
          <w:lang w:eastAsia="en-US"/>
        </w:rPr>
        <w:t xml:space="preserve">120. </w:t>
      </w:r>
      <w:r w:rsidRPr="0049314D">
        <w:rPr>
          <w:rFonts w:eastAsia="Arial Unicode MS"/>
          <w:lang w:eastAsia="en-US"/>
        </w:rPr>
        <w:t>Ivanka Varnica</w:t>
      </w:r>
      <w:r w:rsidR="0029414F">
        <w:rPr>
          <w:rFonts w:eastAsia="Arial Unicode MS"/>
          <w:lang w:eastAsia="en-US"/>
        </w:rPr>
        <w:t>,</w:t>
      </w:r>
      <w:r w:rsidRPr="0049314D">
        <w:rPr>
          <w:rFonts w:eastAsia="Arial Unicode MS"/>
          <w:lang w:eastAsia="en-US"/>
        </w:rPr>
        <w:t xml:space="preserve"> OIB 9586441355</w:t>
      </w:r>
      <w:r w:rsidR="00B80709">
        <w:rPr>
          <w:rFonts w:eastAsia="Arial Unicode MS"/>
          <w:lang w:eastAsia="en-US"/>
        </w:rPr>
        <w:t>,</w:t>
      </w:r>
      <w:r w:rsidR="00B80709" w:rsidRPr="00B80709">
        <w:rPr>
          <w:rFonts w:eastAsia="Arial Unicode MS"/>
          <w:lang w:eastAsia="en-US"/>
        </w:rPr>
        <w:t xml:space="preserve"> </w:t>
      </w:r>
      <w:r w:rsidR="00B80709">
        <w:rPr>
          <w:rFonts w:eastAsia="Arial Unicode MS"/>
          <w:lang w:eastAsia="en-US"/>
        </w:rPr>
        <w:t xml:space="preserve">za osporenu tražbinu u iznosu od </w:t>
      </w:r>
      <w:r w:rsidRPr="0049314D">
        <w:rPr>
          <w:rFonts w:eastAsia="Arial Unicode MS"/>
          <w:lang w:eastAsia="en-US"/>
        </w:rPr>
        <w:t>19.200,00</w:t>
      </w:r>
      <w:r>
        <w:rPr>
          <w:rFonts w:eastAsia="Arial Unicode MS"/>
          <w:lang w:eastAsia="en-US"/>
        </w:rPr>
        <w:t xml:space="preserve"> kn</w:t>
      </w:r>
      <w:r w:rsidR="00B80709">
        <w:rPr>
          <w:rFonts w:eastAsia="Arial Unicode MS"/>
          <w:lang w:eastAsia="en-US"/>
        </w:rPr>
        <w:t>,</w:t>
      </w:r>
    </w:p>
    <w:p w:rsidRDefault="00061EDD" w:rsidP="00061EDD" w:rsidR="00061EDD" w:rsidRPr="0049314D">
      <w:pPr>
        <w:tabs>
          <w:tab w:pos="567" w:val="left"/>
        </w:tabs>
        <w:spacing w:before="100"/>
        <w:jc w:val="both"/>
        <w:rPr>
          <w:rFonts w:eastAsia="Arial Unicode MS"/>
          <w:lang w:eastAsia="en-US"/>
        </w:rPr>
      </w:pPr>
      <w:r>
        <w:rPr>
          <w:rFonts w:eastAsia="Arial Unicode MS"/>
          <w:lang w:eastAsia="en-US"/>
        </w:rPr>
        <w:t xml:space="preserve">121. </w:t>
      </w:r>
      <w:r w:rsidRPr="0049314D">
        <w:rPr>
          <w:rFonts w:eastAsia="Arial Unicode MS"/>
          <w:lang w:eastAsia="en-US"/>
        </w:rPr>
        <w:t>Nediljka Bajić</w:t>
      </w:r>
      <w:r w:rsidR="0029414F">
        <w:rPr>
          <w:rFonts w:eastAsia="Arial Unicode MS"/>
          <w:lang w:eastAsia="en-US"/>
        </w:rPr>
        <w:t>,</w:t>
      </w:r>
      <w:r w:rsidRPr="0049314D">
        <w:rPr>
          <w:rFonts w:eastAsia="Arial Unicode MS"/>
          <w:lang w:eastAsia="en-US"/>
        </w:rPr>
        <w:t xml:space="preserve"> OIB 00893712988</w:t>
      </w:r>
      <w:r w:rsidR="00B80709">
        <w:rPr>
          <w:rFonts w:eastAsia="Arial Unicode MS"/>
          <w:lang w:eastAsia="en-US"/>
        </w:rPr>
        <w:t xml:space="preserve">, za osporenu tražbinu u iznosu od </w:t>
      </w:r>
      <w:r w:rsidRPr="0049314D">
        <w:rPr>
          <w:rFonts w:eastAsia="Arial Unicode MS"/>
          <w:lang w:eastAsia="en-US"/>
        </w:rPr>
        <w:t>29.200,00</w:t>
      </w:r>
      <w:r>
        <w:rPr>
          <w:rFonts w:eastAsia="Arial Unicode MS"/>
          <w:lang w:eastAsia="en-US"/>
        </w:rPr>
        <w:t xml:space="preserve"> kn</w:t>
      </w:r>
      <w:r w:rsidR="00B80709">
        <w:rPr>
          <w:rFonts w:eastAsia="Arial Unicode MS"/>
          <w:lang w:eastAsia="en-US"/>
        </w:rPr>
        <w:t>,</w:t>
      </w:r>
    </w:p>
    <w:p w:rsidRDefault="00061EDD" w:rsidP="00061EDD" w:rsidR="00061EDD" w:rsidRPr="0049314D">
      <w:pPr>
        <w:tabs>
          <w:tab w:pos="567" w:val="left"/>
        </w:tabs>
        <w:spacing w:before="100"/>
        <w:jc w:val="both"/>
        <w:rPr>
          <w:rFonts w:eastAsia="Arial Unicode MS"/>
          <w:lang w:eastAsia="en-US"/>
        </w:rPr>
      </w:pPr>
      <w:r>
        <w:rPr>
          <w:rFonts w:eastAsia="Arial Unicode MS"/>
          <w:lang w:eastAsia="en-US"/>
        </w:rPr>
        <w:t xml:space="preserve">122. </w:t>
      </w:r>
      <w:r w:rsidRPr="0049314D">
        <w:rPr>
          <w:rFonts w:eastAsia="Arial Unicode MS"/>
          <w:lang w:eastAsia="en-US"/>
        </w:rPr>
        <w:t>Vesna Lepetić</w:t>
      </w:r>
      <w:r w:rsidR="0029414F">
        <w:rPr>
          <w:rFonts w:eastAsia="Arial Unicode MS"/>
          <w:lang w:eastAsia="en-US"/>
        </w:rPr>
        <w:t>,</w:t>
      </w:r>
      <w:r w:rsidRPr="0049314D">
        <w:rPr>
          <w:rFonts w:eastAsia="Arial Unicode MS"/>
          <w:lang w:eastAsia="en-US"/>
        </w:rPr>
        <w:t xml:space="preserve"> OIB 84143512273</w:t>
      </w:r>
      <w:r w:rsidR="00B80709">
        <w:rPr>
          <w:rFonts w:eastAsia="Arial Unicode MS"/>
          <w:lang w:eastAsia="en-US"/>
        </w:rPr>
        <w:t xml:space="preserve">, za osporenu tražbinu u iznosu od </w:t>
      </w:r>
      <w:r w:rsidRPr="0049314D">
        <w:rPr>
          <w:rFonts w:eastAsia="Arial Unicode MS"/>
          <w:lang w:eastAsia="en-US"/>
        </w:rPr>
        <w:t>19.200,00</w:t>
      </w:r>
      <w:r>
        <w:rPr>
          <w:rFonts w:eastAsia="Arial Unicode MS"/>
          <w:lang w:eastAsia="en-US"/>
        </w:rPr>
        <w:t xml:space="preserve"> kn</w:t>
      </w:r>
      <w:r w:rsidR="00B80709">
        <w:rPr>
          <w:rFonts w:eastAsia="Arial Unicode MS"/>
          <w:lang w:eastAsia="en-US"/>
        </w:rPr>
        <w:t>,</w:t>
      </w:r>
    </w:p>
    <w:p w:rsidRDefault="00061EDD" w:rsidP="00061EDD" w:rsidR="00061EDD" w:rsidRPr="0049314D">
      <w:pPr>
        <w:tabs>
          <w:tab w:pos="567" w:val="left"/>
        </w:tabs>
        <w:spacing w:before="100"/>
        <w:jc w:val="both"/>
        <w:rPr>
          <w:rFonts w:eastAsia="Arial Unicode MS"/>
          <w:lang w:eastAsia="en-US"/>
        </w:rPr>
      </w:pPr>
      <w:r>
        <w:rPr>
          <w:rFonts w:eastAsia="Arial Unicode MS"/>
          <w:lang w:eastAsia="en-US"/>
        </w:rPr>
        <w:t xml:space="preserve">123. </w:t>
      </w:r>
      <w:r w:rsidRPr="0049314D">
        <w:rPr>
          <w:rFonts w:eastAsia="Arial Unicode MS"/>
          <w:lang w:eastAsia="en-US"/>
        </w:rPr>
        <w:t>Iva Vrdoljak</w:t>
      </w:r>
      <w:r w:rsidR="0029414F">
        <w:rPr>
          <w:rFonts w:eastAsia="Arial Unicode MS"/>
          <w:lang w:eastAsia="en-US"/>
        </w:rPr>
        <w:t>,</w:t>
      </w:r>
      <w:r w:rsidRPr="0049314D">
        <w:rPr>
          <w:rFonts w:eastAsia="Arial Unicode MS"/>
          <w:lang w:eastAsia="en-US"/>
        </w:rPr>
        <w:t xml:space="preserve"> OIB 63554079953</w:t>
      </w:r>
      <w:r w:rsidR="00B80709">
        <w:rPr>
          <w:rFonts w:eastAsia="Arial Unicode MS"/>
          <w:lang w:eastAsia="en-US"/>
        </w:rPr>
        <w:t xml:space="preserve">, za osporenu tražbinu u iznosu od </w:t>
      </w:r>
      <w:r>
        <w:rPr>
          <w:rFonts w:eastAsia="Arial Unicode MS"/>
          <w:lang w:eastAsia="en-US"/>
        </w:rPr>
        <w:t>2</w:t>
      </w:r>
      <w:r w:rsidRPr="0049314D">
        <w:rPr>
          <w:rFonts w:eastAsia="Arial Unicode MS"/>
          <w:lang w:eastAsia="en-US"/>
        </w:rPr>
        <w:t>1.700,00</w:t>
      </w:r>
      <w:r>
        <w:rPr>
          <w:rFonts w:eastAsia="Arial Unicode MS"/>
          <w:lang w:eastAsia="en-US"/>
        </w:rPr>
        <w:t xml:space="preserve"> kn</w:t>
      </w:r>
      <w:r w:rsidR="00B80709">
        <w:rPr>
          <w:rFonts w:eastAsia="Arial Unicode MS"/>
          <w:lang w:eastAsia="en-US"/>
        </w:rPr>
        <w:t>,</w:t>
      </w:r>
    </w:p>
    <w:p w:rsidRDefault="00061EDD" w:rsidP="00061EDD" w:rsidR="00061EDD" w:rsidRPr="0049314D">
      <w:pPr>
        <w:tabs>
          <w:tab w:pos="567" w:val="left"/>
        </w:tabs>
        <w:spacing w:before="100"/>
        <w:jc w:val="both"/>
        <w:rPr>
          <w:rFonts w:eastAsia="Arial Unicode MS"/>
          <w:lang w:eastAsia="en-US"/>
        </w:rPr>
      </w:pPr>
      <w:r>
        <w:rPr>
          <w:rFonts w:eastAsia="Arial Unicode MS"/>
          <w:lang w:eastAsia="en-US"/>
        </w:rPr>
        <w:t xml:space="preserve">124. </w:t>
      </w:r>
      <w:r w:rsidRPr="0049314D">
        <w:rPr>
          <w:rFonts w:eastAsia="Arial Unicode MS"/>
          <w:lang w:eastAsia="en-US"/>
        </w:rPr>
        <w:t>Kata Sočo</w:t>
      </w:r>
      <w:r w:rsidR="0029414F">
        <w:rPr>
          <w:rFonts w:eastAsia="Arial Unicode MS"/>
          <w:lang w:eastAsia="en-US"/>
        </w:rPr>
        <w:t>,</w:t>
      </w:r>
      <w:r w:rsidRPr="0049314D">
        <w:rPr>
          <w:rFonts w:eastAsia="Arial Unicode MS"/>
          <w:lang w:eastAsia="en-US"/>
        </w:rPr>
        <w:t xml:space="preserve"> OIB 1224475406</w:t>
      </w:r>
      <w:r>
        <w:rPr>
          <w:rFonts w:eastAsia="Arial Unicode MS"/>
          <w:lang w:eastAsia="en-US"/>
        </w:rPr>
        <w:t>1</w:t>
      </w:r>
      <w:r w:rsidR="00B80709">
        <w:rPr>
          <w:rFonts w:eastAsia="Arial Unicode MS"/>
          <w:lang w:eastAsia="en-US"/>
        </w:rPr>
        <w:t xml:space="preserve">, za osporenu tražbinu u iznosu od </w:t>
      </w:r>
      <w:r w:rsidRPr="0049314D">
        <w:rPr>
          <w:rFonts w:eastAsia="Arial Unicode MS"/>
          <w:lang w:eastAsia="en-US"/>
        </w:rPr>
        <w:t>19.200,00</w:t>
      </w:r>
      <w:r>
        <w:rPr>
          <w:rFonts w:eastAsia="Arial Unicode MS"/>
          <w:lang w:eastAsia="en-US"/>
        </w:rPr>
        <w:t xml:space="preserve"> kn</w:t>
      </w:r>
      <w:r w:rsidR="00B80709">
        <w:rPr>
          <w:rFonts w:eastAsia="Arial Unicode MS"/>
          <w:lang w:eastAsia="en-US"/>
        </w:rPr>
        <w:t>,</w:t>
      </w:r>
    </w:p>
    <w:p w:rsidRDefault="00061EDD" w:rsidP="00061EDD" w:rsidR="00061EDD" w:rsidRPr="0049314D">
      <w:pPr>
        <w:tabs>
          <w:tab w:pos="567" w:val="left"/>
        </w:tabs>
        <w:spacing w:before="100"/>
        <w:jc w:val="both"/>
        <w:rPr>
          <w:rFonts w:eastAsia="Arial Unicode MS"/>
          <w:lang w:eastAsia="en-US"/>
        </w:rPr>
      </w:pPr>
      <w:r>
        <w:rPr>
          <w:rFonts w:eastAsia="Arial Unicode MS"/>
          <w:lang w:eastAsia="en-US"/>
        </w:rPr>
        <w:t xml:space="preserve">125. </w:t>
      </w:r>
      <w:r w:rsidRPr="0049314D">
        <w:rPr>
          <w:rFonts w:eastAsia="Arial Unicode MS"/>
          <w:lang w:eastAsia="en-US"/>
        </w:rPr>
        <w:t>Hilda</w:t>
      </w:r>
      <w:r w:rsidR="0029414F">
        <w:rPr>
          <w:rFonts w:eastAsia="Arial Unicode MS"/>
          <w:lang w:eastAsia="en-US"/>
        </w:rPr>
        <w:t xml:space="preserve"> </w:t>
      </w:r>
      <w:r w:rsidRPr="0049314D">
        <w:rPr>
          <w:rFonts w:eastAsia="Arial Unicode MS"/>
          <w:lang w:eastAsia="en-US"/>
        </w:rPr>
        <w:t>Aljinović</w:t>
      </w:r>
      <w:r w:rsidR="0029414F">
        <w:rPr>
          <w:rFonts w:eastAsia="Arial Unicode MS"/>
          <w:lang w:eastAsia="en-US"/>
        </w:rPr>
        <w:t>,</w:t>
      </w:r>
      <w:r w:rsidRPr="0049314D">
        <w:rPr>
          <w:rFonts w:eastAsia="Arial Unicode MS"/>
          <w:lang w:eastAsia="en-US"/>
        </w:rPr>
        <w:t xml:space="preserve"> OIB 29776220525</w:t>
      </w:r>
      <w:r w:rsidR="00B80709">
        <w:rPr>
          <w:rFonts w:eastAsia="Arial Unicode MS"/>
          <w:lang w:eastAsia="en-US"/>
        </w:rPr>
        <w:t xml:space="preserve">, za osporenu tražbinu u iznosu od </w:t>
      </w:r>
      <w:r w:rsidRPr="0049314D">
        <w:rPr>
          <w:rFonts w:eastAsia="Arial Unicode MS"/>
          <w:lang w:eastAsia="en-US"/>
        </w:rPr>
        <w:t>24.462,00</w:t>
      </w:r>
      <w:r>
        <w:rPr>
          <w:rFonts w:eastAsia="Arial Unicode MS"/>
          <w:lang w:eastAsia="en-US"/>
        </w:rPr>
        <w:t xml:space="preserve"> kn</w:t>
      </w:r>
      <w:r w:rsidR="00B80709">
        <w:rPr>
          <w:rFonts w:eastAsia="Arial Unicode MS"/>
          <w:lang w:eastAsia="en-US"/>
        </w:rPr>
        <w:t>,</w:t>
      </w:r>
    </w:p>
    <w:p w:rsidRDefault="00061EDD" w:rsidP="00061EDD" w:rsidR="00061EDD" w:rsidRPr="0049314D">
      <w:pPr>
        <w:tabs>
          <w:tab w:pos="567" w:val="left"/>
        </w:tabs>
        <w:spacing w:before="100"/>
        <w:jc w:val="both"/>
        <w:rPr>
          <w:rFonts w:eastAsia="Arial Unicode MS"/>
          <w:lang w:eastAsia="en-US"/>
        </w:rPr>
      </w:pPr>
      <w:r>
        <w:rPr>
          <w:rFonts w:eastAsia="Arial Unicode MS"/>
          <w:lang w:eastAsia="en-US"/>
        </w:rPr>
        <w:t xml:space="preserve">126. </w:t>
      </w:r>
      <w:r w:rsidRPr="0049314D">
        <w:rPr>
          <w:rFonts w:eastAsia="Arial Unicode MS"/>
          <w:lang w:eastAsia="en-US"/>
        </w:rPr>
        <w:t>Vinka Čavala</w:t>
      </w:r>
      <w:r w:rsidR="0029414F">
        <w:rPr>
          <w:rFonts w:eastAsia="Arial Unicode MS"/>
          <w:lang w:eastAsia="en-US"/>
        </w:rPr>
        <w:t>,</w:t>
      </w:r>
      <w:r w:rsidRPr="0049314D">
        <w:rPr>
          <w:rFonts w:eastAsia="Arial Unicode MS"/>
          <w:lang w:eastAsia="en-US"/>
        </w:rPr>
        <w:t xml:space="preserve"> OIB  72189149878</w:t>
      </w:r>
      <w:r w:rsidR="00B80709">
        <w:rPr>
          <w:rFonts w:eastAsia="Arial Unicode MS"/>
          <w:lang w:eastAsia="en-US"/>
        </w:rPr>
        <w:t xml:space="preserve">, </w:t>
      </w:r>
      <w:r w:rsidR="00B80709" w:rsidRPr="00B80709">
        <w:rPr>
          <w:rFonts w:eastAsia="Arial Unicode MS"/>
          <w:lang w:eastAsia="en-US"/>
        </w:rPr>
        <w:t xml:space="preserve">za osporenu tražbinu u iznosu od </w:t>
      </w:r>
      <w:r w:rsidRPr="0049314D">
        <w:rPr>
          <w:rFonts w:eastAsia="Arial Unicode MS"/>
          <w:lang w:eastAsia="en-US"/>
        </w:rPr>
        <w:t>23.700,00</w:t>
      </w:r>
      <w:r>
        <w:rPr>
          <w:rFonts w:eastAsia="Arial Unicode MS"/>
          <w:lang w:eastAsia="en-US"/>
        </w:rPr>
        <w:t xml:space="preserve"> kn</w:t>
      </w:r>
      <w:r w:rsidR="00B80709">
        <w:rPr>
          <w:rFonts w:eastAsia="Arial Unicode MS"/>
          <w:lang w:eastAsia="en-US"/>
        </w:rPr>
        <w:t>,</w:t>
      </w:r>
    </w:p>
    <w:p w:rsidRDefault="00061EDD" w:rsidP="00061EDD" w:rsidR="00061EDD" w:rsidRPr="0049314D">
      <w:pPr>
        <w:tabs>
          <w:tab w:pos="567" w:val="left"/>
        </w:tabs>
        <w:spacing w:before="100"/>
        <w:jc w:val="both"/>
        <w:rPr>
          <w:rFonts w:eastAsia="Arial Unicode MS"/>
          <w:lang w:eastAsia="en-US"/>
        </w:rPr>
      </w:pPr>
      <w:r>
        <w:rPr>
          <w:rFonts w:eastAsia="Arial Unicode MS"/>
          <w:lang w:eastAsia="en-US"/>
        </w:rPr>
        <w:t xml:space="preserve">127. </w:t>
      </w:r>
      <w:r w:rsidRPr="0049314D">
        <w:rPr>
          <w:rFonts w:eastAsia="Arial Unicode MS"/>
          <w:lang w:eastAsia="en-US"/>
        </w:rPr>
        <w:t>Neda Tukić</w:t>
      </w:r>
      <w:r w:rsidR="0029414F">
        <w:rPr>
          <w:rFonts w:eastAsia="Arial Unicode MS"/>
          <w:lang w:eastAsia="en-US"/>
        </w:rPr>
        <w:t>,</w:t>
      </w:r>
      <w:r w:rsidRPr="0049314D">
        <w:rPr>
          <w:rFonts w:eastAsia="Arial Unicode MS"/>
          <w:lang w:eastAsia="en-US"/>
        </w:rPr>
        <w:t xml:space="preserve"> OIB 70924511514</w:t>
      </w:r>
      <w:r w:rsidR="00B80709">
        <w:rPr>
          <w:rFonts w:eastAsia="Arial Unicode MS"/>
          <w:lang w:eastAsia="en-US"/>
        </w:rPr>
        <w:t xml:space="preserve">, za osporenu tražbinu u iznosu od </w:t>
      </w:r>
      <w:r w:rsidRPr="0049314D">
        <w:rPr>
          <w:rFonts w:eastAsia="Arial Unicode MS"/>
          <w:lang w:eastAsia="en-US"/>
        </w:rPr>
        <w:t>23.700,00</w:t>
      </w:r>
      <w:r>
        <w:rPr>
          <w:rFonts w:eastAsia="Arial Unicode MS"/>
          <w:lang w:eastAsia="en-US"/>
        </w:rPr>
        <w:t xml:space="preserve"> kn</w:t>
      </w:r>
      <w:r w:rsidR="00B80709">
        <w:rPr>
          <w:rFonts w:eastAsia="Arial Unicode MS"/>
          <w:lang w:eastAsia="en-US"/>
        </w:rPr>
        <w:t>,</w:t>
      </w:r>
    </w:p>
    <w:p w:rsidRDefault="00061EDD" w:rsidP="00061EDD" w:rsidR="00061EDD" w:rsidRPr="0049314D">
      <w:pPr>
        <w:tabs>
          <w:tab w:pos="567" w:val="left"/>
        </w:tabs>
        <w:spacing w:before="100"/>
        <w:jc w:val="both"/>
        <w:rPr>
          <w:rFonts w:eastAsia="Arial Unicode MS"/>
          <w:lang w:eastAsia="en-US"/>
        </w:rPr>
      </w:pPr>
      <w:r>
        <w:rPr>
          <w:rFonts w:eastAsia="Arial Unicode MS"/>
          <w:lang w:eastAsia="en-US"/>
        </w:rPr>
        <w:t xml:space="preserve">128. </w:t>
      </w:r>
      <w:r w:rsidR="0029414F">
        <w:rPr>
          <w:rFonts w:eastAsia="Arial Unicode MS"/>
          <w:lang w:eastAsia="en-US"/>
        </w:rPr>
        <w:t xml:space="preserve">Sofija Rujić, </w:t>
      </w:r>
      <w:r w:rsidRPr="0049314D">
        <w:rPr>
          <w:rFonts w:eastAsia="Arial Unicode MS"/>
          <w:lang w:eastAsia="en-US"/>
        </w:rPr>
        <w:t>OIB 32252086462</w:t>
      </w:r>
      <w:r w:rsidR="00B80709">
        <w:rPr>
          <w:rFonts w:eastAsia="Arial Unicode MS"/>
          <w:lang w:eastAsia="en-US"/>
        </w:rPr>
        <w:t xml:space="preserve">, za osporenu tražbinu u iznosu od </w:t>
      </w:r>
      <w:r w:rsidRPr="0049314D">
        <w:rPr>
          <w:rFonts w:eastAsia="Arial Unicode MS"/>
          <w:lang w:eastAsia="en-US"/>
        </w:rPr>
        <w:t>23.200,00</w:t>
      </w:r>
      <w:r>
        <w:rPr>
          <w:rFonts w:eastAsia="Arial Unicode MS"/>
          <w:lang w:eastAsia="en-US"/>
        </w:rPr>
        <w:t xml:space="preserve"> kn</w:t>
      </w:r>
      <w:r w:rsidR="00B80709">
        <w:rPr>
          <w:rFonts w:eastAsia="Arial Unicode MS"/>
          <w:lang w:eastAsia="en-US"/>
        </w:rPr>
        <w:t>,</w:t>
      </w:r>
    </w:p>
    <w:p w:rsidRDefault="00061EDD" w:rsidP="00061EDD" w:rsidR="00061EDD" w:rsidRPr="0049314D">
      <w:pPr>
        <w:tabs>
          <w:tab w:pos="567" w:val="left"/>
        </w:tabs>
        <w:spacing w:before="100"/>
        <w:jc w:val="both"/>
        <w:rPr>
          <w:rFonts w:eastAsia="Arial Unicode MS"/>
          <w:lang w:eastAsia="en-US"/>
        </w:rPr>
      </w:pPr>
      <w:r>
        <w:rPr>
          <w:rFonts w:eastAsia="Arial Unicode MS"/>
          <w:lang w:eastAsia="en-US"/>
        </w:rPr>
        <w:t>129.</w:t>
      </w:r>
      <w:r w:rsidR="00B80709">
        <w:rPr>
          <w:rFonts w:eastAsia="Arial Unicode MS"/>
          <w:lang w:eastAsia="en-US"/>
        </w:rPr>
        <w:t>Sanja Bilić Pavlinović,</w:t>
      </w:r>
      <w:r w:rsidRPr="0049314D">
        <w:rPr>
          <w:rFonts w:eastAsia="Arial Unicode MS"/>
          <w:lang w:eastAsia="en-US"/>
        </w:rPr>
        <w:t>OIB 45845212026</w:t>
      </w:r>
      <w:r w:rsidR="00B80709">
        <w:rPr>
          <w:rFonts w:eastAsia="Arial Unicode MS"/>
          <w:lang w:eastAsia="en-US"/>
        </w:rPr>
        <w:t xml:space="preserve">,za osporenu tražbinu u iznosu od </w:t>
      </w:r>
      <w:r w:rsidRPr="0049314D">
        <w:rPr>
          <w:rFonts w:eastAsia="Arial Unicode MS"/>
          <w:lang w:eastAsia="en-US"/>
        </w:rPr>
        <w:t>23.700,00</w:t>
      </w:r>
      <w:r>
        <w:rPr>
          <w:rFonts w:eastAsia="Arial Unicode MS"/>
          <w:lang w:eastAsia="en-US"/>
        </w:rPr>
        <w:t xml:space="preserve"> </w:t>
      </w:r>
      <w:r w:rsidR="00B80709">
        <w:rPr>
          <w:rFonts w:eastAsia="Arial Unicode MS"/>
          <w:lang w:eastAsia="en-US"/>
        </w:rPr>
        <w:t>k</w:t>
      </w:r>
      <w:r>
        <w:rPr>
          <w:rFonts w:eastAsia="Arial Unicode MS"/>
          <w:lang w:eastAsia="en-US"/>
        </w:rPr>
        <w:t>n</w:t>
      </w:r>
      <w:r w:rsidR="00B80709">
        <w:rPr>
          <w:rFonts w:eastAsia="Arial Unicode MS"/>
          <w:lang w:eastAsia="en-US"/>
        </w:rPr>
        <w:t>,</w:t>
      </w:r>
    </w:p>
    <w:p w:rsidRDefault="00061EDD" w:rsidP="00061EDD" w:rsidR="00061EDD" w:rsidRPr="0049314D">
      <w:pPr>
        <w:tabs>
          <w:tab w:pos="567" w:val="left"/>
        </w:tabs>
        <w:spacing w:before="100"/>
        <w:jc w:val="both"/>
        <w:rPr>
          <w:rFonts w:eastAsia="Arial Unicode MS"/>
          <w:lang w:eastAsia="en-US"/>
        </w:rPr>
      </w:pPr>
      <w:r>
        <w:rPr>
          <w:rFonts w:eastAsia="Arial Unicode MS"/>
          <w:lang w:eastAsia="en-US"/>
        </w:rPr>
        <w:t xml:space="preserve">130. </w:t>
      </w:r>
      <w:r w:rsidRPr="0049314D">
        <w:rPr>
          <w:rFonts w:eastAsia="Arial Unicode MS"/>
          <w:lang w:eastAsia="en-US"/>
        </w:rPr>
        <w:t>Gordana Didak</w:t>
      </w:r>
      <w:r w:rsidR="0029414F">
        <w:rPr>
          <w:rFonts w:eastAsia="Arial Unicode MS"/>
          <w:lang w:eastAsia="en-US"/>
        </w:rPr>
        <w:t>,</w:t>
      </w:r>
      <w:r w:rsidRPr="0049314D">
        <w:rPr>
          <w:rFonts w:eastAsia="Arial Unicode MS"/>
          <w:lang w:eastAsia="en-US"/>
        </w:rPr>
        <w:t xml:space="preserve"> OIB 78878339902</w:t>
      </w:r>
      <w:r w:rsidR="00B80709">
        <w:rPr>
          <w:rFonts w:eastAsia="Arial Unicode MS"/>
          <w:lang w:eastAsia="en-US"/>
        </w:rPr>
        <w:t xml:space="preserve">, za osporenu tražbinu u iznosu od </w:t>
      </w:r>
      <w:r w:rsidRPr="0049314D">
        <w:rPr>
          <w:rFonts w:eastAsia="Arial Unicode MS"/>
          <w:lang w:eastAsia="en-US"/>
        </w:rPr>
        <w:t>20.200,00</w:t>
      </w:r>
      <w:r>
        <w:rPr>
          <w:rFonts w:eastAsia="Arial Unicode MS"/>
          <w:lang w:eastAsia="en-US"/>
        </w:rPr>
        <w:t xml:space="preserve"> kn</w:t>
      </w:r>
      <w:r w:rsidR="00B80709">
        <w:rPr>
          <w:rFonts w:eastAsia="Arial Unicode MS"/>
          <w:lang w:eastAsia="en-US"/>
        </w:rPr>
        <w:t>,</w:t>
      </w:r>
    </w:p>
    <w:p w:rsidRDefault="00061EDD" w:rsidP="00061EDD" w:rsidR="00061EDD" w:rsidRPr="0049314D">
      <w:pPr>
        <w:tabs>
          <w:tab w:pos="567" w:val="left"/>
        </w:tabs>
        <w:spacing w:before="100"/>
        <w:jc w:val="both"/>
        <w:rPr>
          <w:rFonts w:eastAsia="Arial Unicode MS"/>
          <w:lang w:eastAsia="en-US"/>
        </w:rPr>
      </w:pPr>
      <w:r>
        <w:rPr>
          <w:rFonts w:eastAsia="Arial Unicode MS"/>
          <w:lang w:eastAsia="en-US"/>
        </w:rPr>
        <w:t xml:space="preserve">131. </w:t>
      </w:r>
      <w:r w:rsidRPr="0049314D">
        <w:rPr>
          <w:rFonts w:eastAsia="Arial Unicode MS"/>
          <w:lang w:eastAsia="en-US"/>
        </w:rPr>
        <w:t>Marija Vrgoč</w:t>
      </w:r>
      <w:r w:rsidR="0029414F">
        <w:rPr>
          <w:rFonts w:eastAsia="Arial Unicode MS"/>
          <w:lang w:eastAsia="en-US"/>
        </w:rPr>
        <w:t>,</w:t>
      </w:r>
      <w:r w:rsidRPr="0049314D">
        <w:rPr>
          <w:rFonts w:eastAsia="Arial Unicode MS"/>
          <w:lang w:eastAsia="en-US"/>
        </w:rPr>
        <w:t xml:space="preserve"> OIB 39851942312</w:t>
      </w:r>
      <w:r w:rsidR="00B80709">
        <w:rPr>
          <w:rFonts w:eastAsia="Arial Unicode MS"/>
          <w:lang w:eastAsia="en-US"/>
        </w:rPr>
        <w:t>,</w:t>
      </w:r>
      <w:r w:rsidR="00B80709" w:rsidRPr="00B80709">
        <w:rPr>
          <w:rFonts w:eastAsia="Arial Unicode MS"/>
          <w:lang w:eastAsia="en-US"/>
        </w:rPr>
        <w:t xml:space="preserve"> </w:t>
      </w:r>
      <w:r w:rsidR="00B80709">
        <w:rPr>
          <w:rFonts w:eastAsia="Arial Unicode MS"/>
          <w:lang w:eastAsia="en-US"/>
        </w:rPr>
        <w:t xml:space="preserve">za osporenu tražbinu u iznosu od </w:t>
      </w:r>
      <w:r w:rsidRPr="0049314D">
        <w:rPr>
          <w:rFonts w:eastAsia="Arial Unicode MS"/>
          <w:lang w:eastAsia="en-US"/>
        </w:rPr>
        <w:t>19.700,00</w:t>
      </w:r>
      <w:r>
        <w:rPr>
          <w:rFonts w:eastAsia="Arial Unicode MS"/>
          <w:lang w:eastAsia="en-US"/>
        </w:rPr>
        <w:t xml:space="preserve"> kn</w:t>
      </w:r>
      <w:r w:rsidR="00B80709">
        <w:rPr>
          <w:rFonts w:eastAsia="Arial Unicode MS"/>
          <w:lang w:eastAsia="en-US"/>
        </w:rPr>
        <w:t>,</w:t>
      </w:r>
    </w:p>
    <w:p w:rsidRDefault="00061EDD" w:rsidP="00061EDD" w:rsidR="00061EDD" w:rsidRPr="0049314D">
      <w:pPr>
        <w:tabs>
          <w:tab w:pos="567" w:val="left"/>
        </w:tabs>
        <w:spacing w:before="100"/>
        <w:jc w:val="both"/>
        <w:rPr>
          <w:rFonts w:eastAsia="Arial Unicode MS"/>
          <w:lang w:eastAsia="en-US"/>
        </w:rPr>
      </w:pPr>
      <w:r>
        <w:rPr>
          <w:rFonts w:eastAsia="Arial Unicode MS"/>
          <w:lang w:eastAsia="en-US"/>
        </w:rPr>
        <w:t xml:space="preserve">132. </w:t>
      </w:r>
      <w:r w:rsidRPr="0049314D">
        <w:rPr>
          <w:rFonts w:eastAsia="Arial Unicode MS"/>
          <w:lang w:eastAsia="en-US"/>
        </w:rPr>
        <w:t>Neda Teklić</w:t>
      </w:r>
      <w:r w:rsidR="0029414F">
        <w:rPr>
          <w:rFonts w:eastAsia="Arial Unicode MS"/>
          <w:lang w:eastAsia="en-US"/>
        </w:rPr>
        <w:t>, OIB 80645998554</w:t>
      </w:r>
      <w:r w:rsidR="00B80709">
        <w:rPr>
          <w:rFonts w:eastAsia="Arial Unicode MS"/>
          <w:lang w:eastAsia="en-US"/>
        </w:rPr>
        <w:t>,</w:t>
      </w:r>
      <w:r w:rsidR="00B80709" w:rsidRPr="00B80709">
        <w:rPr>
          <w:rFonts w:eastAsia="Arial Unicode MS"/>
          <w:lang w:eastAsia="en-US"/>
        </w:rPr>
        <w:t xml:space="preserve"> </w:t>
      </w:r>
      <w:r w:rsidR="00B80709">
        <w:rPr>
          <w:rFonts w:eastAsia="Arial Unicode MS"/>
          <w:lang w:eastAsia="en-US"/>
        </w:rPr>
        <w:t xml:space="preserve">za osporenu tražbinu u iznosu od </w:t>
      </w:r>
      <w:r w:rsidRPr="0049314D">
        <w:rPr>
          <w:rFonts w:eastAsia="Arial Unicode MS"/>
          <w:lang w:eastAsia="en-US"/>
        </w:rPr>
        <w:t>20.200,00</w:t>
      </w:r>
      <w:r>
        <w:rPr>
          <w:rFonts w:eastAsia="Arial Unicode MS"/>
          <w:lang w:eastAsia="en-US"/>
        </w:rPr>
        <w:t xml:space="preserve"> kn</w:t>
      </w:r>
      <w:r w:rsidR="00B80709">
        <w:rPr>
          <w:rFonts w:eastAsia="Arial Unicode MS"/>
          <w:lang w:eastAsia="en-US"/>
        </w:rPr>
        <w:t>,</w:t>
      </w:r>
    </w:p>
    <w:p w:rsidRDefault="00061EDD" w:rsidP="00061EDD" w:rsidR="00061EDD" w:rsidRPr="0049314D">
      <w:pPr>
        <w:tabs>
          <w:tab w:pos="567" w:val="left"/>
        </w:tabs>
        <w:spacing w:before="100"/>
        <w:jc w:val="both"/>
        <w:rPr>
          <w:rFonts w:eastAsia="Arial Unicode MS"/>
          <w:lang w:eastAsia="en-US"/>
        </w:rPr>
      </w:pPr>
      <w:r>
        <w:rPr>
          <w:rFonts w:eastAsia="Arial Unicode MS"/>
          <w:lang w:eastAsia="en-US"/>
        </w:rPr>
        <w:lastRenderedPageBreak/>
        <w:t xml:space="preserve">133. </w:t>
      </w:r>
      <w:r w:rsidRPr="0049314D">
        <w:rPr>
          <w:rFonts w:eastAsia="Arial Unicode MS"/>
          <w:lang w:eastAsia="en-US"/>
        </w:rPr>
        <w:t>Ljuba Božanić</w:t>
      </w:r>
      <w:r w:rsidR="0029414F">
        <w:rPr>
          <w:rFonts w:eastAsia="Arial Unicode MS"/>
          <w:lang w:eastAsia="en-US"/>
        </w:rPr>
        <w:t>,</w:t>
      </w:r>
      <w:r w:rsidRPr="0049314D">
        <w:rPr>
          <w:rFonts w:eastAsia="Arial Unicode MS"/>
          <w:lang w:eastAsia="en-US"/>
        </w:rPr>
        <w:t xml:space="preserve"> OIB 04083001132</w:t>
      </w:r>
      <w:r w:rsidR="00B80709">
        <w:rPr>
          <w:rFonts w:eastAsia="Arial Unicode MS"/>
          <w:lang w:eastAsia="en-US"/>
        </w:rPr>
        <w:t xml:space="preserve">, za osporenu tražbinu u iznosu od </w:t>
      </w:r>
      <w:r w:rsidRPr="0049314D">
        <w:rPr>
          <w:rFonts w:eastAsia="Arial Unicode MS"/>
          <w:lang w:eastAsia="en-US"/>
        </w:rPr>
        <w:t>13.700,00</w:t>
      </w:r>
      <w:r>
        <w:rPr>
          <w:rFonts w:eastAsia="Arial Unicode MS"/>
          <w:lang w:eastAsia="en-US"/>
        </w:rPr>
        <w:t xml:space="preserve"> kn</w:t>
      </w:r>
      <w:r w:rsidR="00B80709">
        <w:rPr>
          <w:rFonts w:eastAsia="Arial Unicode MS"/>
          <w:lang w:eastAsia="en-US"/>
        </w:rPr>
        <w:t>,</w:t>
      </w:r>
    </w:p>
    <w:p w:rsidRDefault="00061EDD" w:rsidP="00061EDD" w:rsidR="00061EDD" w:rsidRPr="0049314D">
      <w:pPr>
        <w:tabs>
          <w:tab w:pos="567" w:val="left"/>
        </w:tabs>
        <w:spacing w:before="100"/>
        <w:jc w:val="both"/>
        <w:rPr>
          <w:rFonts w:eastAsia="Arial Unicode MS"/>
          <w:lang w:eastAsia="en-US"/>
        </w:rPr>
      </w:pPr>
      <w:r>
        <w:rPr>
          <w:rFonts w:eastAsia="Arial Unicode MS"/>
          <w:lang w:eastAsia="en-US"/>
        </w:rPr>
        <w:t xml:space="preserve">134. </w:t>
      </w:r>
      <w:r w:rsidRPr="0049314D">
        <w:rPr>
          <w:rFonts w:eastAsia="Arial Unicode MS"/>
          <w:lang w:eastAsia="en-US"/>
        </w:rPr>
        <w:t>Jela Bilobrk</w:t>
      </w:r>
      <w:r w:rsidR="0029414F">
        <w:rPr>
          <w:rFonts w:eastAsia="Arial Unicode MS"/>
          <w:lang w:eastAsia="en-US"/>
        </w:rPr>
        <w:t>,</w:t>
      </w:r>
      <w:r w:rsidRPr="0049314D">
        <w:rPr>
          <w:rFonts w:eastAsia="Arial Unicode MS"/>
          <w:lang w:eastAsia="en-US"/>
        </w:rPr>
        <w:t xml:space="preserve"> OIB 63402483386</w:t>
      </w:r>
      <w:r w:rsidR="0081337E">
        <w:rPr>
          <w:rFonts w:eastAsia="Arial Unicode MS"/>
          <w:lang w:eastAsia="en-US"/>
        </w:rPr>
        <w:t>,</w:t>
      </w:r>
      <w:r w:rsidR="00C87C43" w:rsidRPr="00C87C43">
        <w:rPr>
          <w:rFonts w:eastAsia="Arial Unicode MS"/>
          <w:lang w:eastAsia="en-US"/>
        </w:rPr>
        <w:t xml:space="preserve"> </w:t>
      </w:r>
      <w:r w:rsidR="00C87C43">
        <w:rPr>
          <w:rFonts w:eastAsia="Arial Unicode MS"/>
          <w:lang w:eastAsia="en-US"/>
        </w:rPr>
        <w:t>za osporenu tražbinu u iznosu od</w:t>
      </w:r>
      <w:r w:rsidR="0081337E">
        <w:rPr>
          <w:rFonts w:eastAsia="Arial Unicode MS"/>
          <w:lang w:eastAsia="en-US"/>
        </w:rPr>
        <w:t xml:space="preserve"> </w:t>
      </w:r>
      <w:r w:rsidRPr="0049314D">
        <w:rPr>
          <w:rFonts w:eastAsia="Arial Unicode MS"/>
          <w:lang w:eastAsia="en-US"/>
        </w:rPr>
        <w:t>13.700,00</w:t>
      </w:r>
      <w:r>
        <w:rPr>
          <w:rFonts w:eastAsia="Arial Unicode MS"/>
          <w:lang w:eastAsia="en-US"/>
        </w:rPr>
        <w:t xml:space="preserve"> kn</w:t>
      </w:r>
    </w:p>
    <w:p w:rsidRDefault="00061EDD" w:rsidP="00061EDD" w:rsidR="00061EDD" w:rsidRPr="0049314D">
      <w:pPr>
        <w:tabs>
          <w:tab w:pos="567" w:val="left"/>
        </w:tabs>
        <w:spacing w:before="100"/>
        <w:jc w:val="both"/>
        <w:rPr>
          <w:rFonts w:eastAsia="Arial Unicode MS"/>
          <w:lang w:eastAsia="en-US"/>
        </w:rPr>
      </w:pPr>
      <w:r>
        <w:rPr>
          <w:rFonts w:eastAsia="Arial Unicode MS"/>
          <w:lang w:eastAsia="en-US"/>
        </w:rPr>
        <w:t xml:space="preserve">135. </w:t>
      </w:r>
      <w:r w:rsidRPr="0049314D">
        <w:rPr>
          <w:rFonts w:eastAsia="Arial Unicode MS"/>
          <w:lang w:eastAsia="en-US"/>
        </w:rPr>
        <w:t>Nada Akrap</w:t>
      </w:r>
      <w:r w:rsidR="0029414F">
        <w:rPr>
          <w:rFonts w:eastAsia="Arial Unicode MS"/>
          <w:lang w:eastAsia="en-US"/>
        </w:rPr>
        <w:t>,</w:t>
      </w:r>
      <w:r w:rsidRPr="0049314D">
        <w:rPr>
          <w:rFonts w:eastAsia="Arial Unicode MS"/>
          <w:lang w:eastAsia="en-US"/>
        </w:rPr>
        <w:t xml:space="preserve"> OIB 50608806627</w:t>
      </w:r>
      <w:r w:rsidR="00C87C43">
        <w:rPr>
          <w:rFonts w:eastAsia="Arial Unicode MS"/>
          <w:lang w:eastAsia="en-US"/>
        </w:rPr>
        <w:t>,</w:t>
      </w:r>
      <w:r w:rsidR="00C87C43" w:rsidRPr="00C87C43">
        <w:rPr>
          <w:rFonts w:eastAsia="Arial Unicode MS"/>
          <w:lang w:eastAsia="en-US"/>
        </w:rPr>
        <w:t xml:space="preserve"> </w:t>
      </w:r>
      <w:r w:rsidR="00C87C43">
        <w:rPr>
          <w:rFonts w:eastAsia="Arial Unicode MS"/>
          <w:lang w:eastAsia="en-US"/>
        </w:rPr>
        <w:t xml:space="preserve">za osporenu tražbinu u iznosu od </w:t>
      </w:r>
      <w:r w:rsidRPr="0049314D">
        <w:rPr>
          <w:rFonts w:eastAsia="Arial Unicode MS"/>
          <w:lang w:eastAsia="en-US"/>
        </w:rPr>
        <w:t>19.200,00</w:t>
      </w:r>
      <w:r>
        <w:rPr>
          <w:rFonts w:eastAsia="Arial Unicode MS"/>
          <w:lang w:eastAsia="en-US"/>
        </w:rPr>
        <w:t xml:space="preserve"> kn</w:t>
      </w:r>
    </w:p>
    <w:p w:rsidRDefault="00061EDD" w:rsidP="00061EDD" w:rsidR="00061EDD" w:rsidRPr="0049314D">
      <w:pPr>
        <w:tabs>
          <w:tab w:pos="567" w:val="left"/>
        </w:tabs>
        <w:spacing w:before="100"/>
        <w:jc w:val="both"/>
        <w:rPr>
          <w:rFonts w:eastAsia="Arial Unicode MS"/>
          <w:lang w:eastAsia="en-US"/>
        </w:rPr>
      </w:pPr>
      <w:r>
        <w:rPr>
          <w:rFonts w:eastAsia="Arial Unicode MS"/>
          <w:lang w:eastAsia="en-US"/>
        </w:rPr>
        <w:t xml:space="preserve">136. </w:t>
      </w:r>
      <w:r w:rsidRPr="0049314D">
        <w:rPr>
          <w:rFonts w:eastAsia="Arial Unicode MS"/>
          <w:lang w:eastAsia="en-US"/>
        </w:rPr>
        <w:t>Teo Mandić</w:t>
      </w:r>
      <w:r w:rsidR="0029414F">
        <w:rPr>
          <w:rFonts w:eastAsia="Arial Unicode MS"/>
          <w:lang w:eastAsia="en-US"/>
        </w:rPr>
        <w:t>,</w:t>
      </w:r>
      <w:r w:rsidRPr="0049314D">
        <w:rPr>
          <w:rFonts w:eastAsia="Arial Unicode MS"/>
          <w:lang w:eastAsia="en-US"/>
        </w:rPr>
        <w:t xml:space="preserve"> OIB 13212109596</w:t>
      </w:r>
      <w:r w:rsidR="00C87C43">
        <w:rPr>
          <w:rFonts w:eastAsia="Arial Unicode MS"/>
          <w:lang w:eastAsia="en-US"/>
        </w:rPr>
        <w:t>,</w:t>
      </w:r>
      <w:r w:rsidR="00C87C43" w:rsidRPr="00C87C43">
        <w:rPr>
          <w:rFonts w:eastAsia="Arial Unicode MS"/>
          <w:lang w:eastAsia="en-US"/>
        </w:rPr>
        <w:t xml:space="preserve"> </w:t>
      </w:r>
      <w:r w:rsidR="00C87C43">
        <w:rPr>
          <w:rFonts w:eastAsia="Arial Unicode MS"/>
          <w:lang w:eastAsia="en-US"/>
        </w:rPr>
        <w:t xml:space="preserve">za osporenu tražbinu u iznosu od </w:t>
      </w:r>
      <w:r w:rsidRPr="0049314D">
        <w:rPr>
          <w:rFonts w:eastAsia="Arial Unicode MS"/>
          <w:lang w:eastAsia="en-US"/>
        </w:rPr>
        <w:t>33.350,00</w:t>
      </w:r>
      <w:r>
        <w:rPr>
          <w:rFonts w:eastAsia="Arial Unicode MS"/>
          <w:lang w:eastAsia="en-US"/>
        </w:rPr>
        <w:t xml:space="preserve"> kn</w:t>
      </w:r>
    </w:p>
    <w:p w:rsidRDefault="00061EDD" w:rsidP="00061EDD" w:rsidR="00061EDD" w:rsidRPr="0049314D">
      <w:pPr>
        <w:tabs>
          <w:tab w:pos="567" w:val="left"/>
        </w:tabs>
        <w:spacing w:before="100"/>
        <w:jc w:val="both"/>
        <w:rPr>
          <w:rFonts w:eastAsia="Arial Unicode MS"/>
          <w:lang w:eastAsia="en-US"/>
        </w:rPr>
      </w:pPr>
      <w:r>
        <w:rPr>
          <w:rFonts w:eastAsia="Arial Unicode MS"/>
          <w:lang w:eastAsia="en-US"/>
        </w:rPr>
        <w:t xml:space="preserve">137. </w:t>
      </w:r>
      <w:r w:rsidRPr="0049314D">
        <w:rPr>
          <w:rFonts w:eastAsia="Arial Unicode MS"/>
          <w:lang w:eastAsia="en-US"/>
        </w:rPr>
        <w:t>Ljubica Sekelez</w:t>
      </w:r>
      <w:r w:rsidR="0029414F">
        <w:rPr>
          <w:rFonts w:eastAsia="Arial Unicode MS"/>
          <w:lang w:eastAsia="en-US"/>
        </w:rPr>
        <w:t>,</w:t>
      </w:r>
      <w:r w:rsidRPr="0049314D">
        <w:rPr>
          <w:rFonts w:eastAsia="Arial Unicode MS"/>
          <w:lang w:eastAsia="en-US"/>
        </w:rPr>
        <w:t xml:space="preserve"> OIB 37810046307</w:t>
      </w:r>
      <w:r w:rsidR="00C87C43">
        <w:rPr>
          <w:rFonts w:eastAsia="Arial Unicode MS"/>
          <w:lang w:eastAsia="en-US"/>
        </w:rPr>
        <w:t xml:space="preserve">, za osporenu tražbinu u iznosu od </w:t>
      </w:r>
      <w:r w:rsidRPr="0049314D">
        <w:rPr>
          <w:rFonts w:eastAsia="Arial Unicode MS"/>
          <w:lang w:eastAsia="en-US"/>
        </w:rPr>
        <w:t>15.200,00</w:t>
      </w:r>
      <w:r>
        <w:rPr>
          <w:rFonts w:eastAsia="Arial Unicode MS"/>
          <w:lang w:eastAsia="en-US"/>
        </w:rPr>
        <w:t xml:space="preserve"> kn</w:t>
      </w:r>
    </w:p>
    <w:p w:rsidRDefault="00061EDD" w:rsidP="00061EDD" w:rsidR="00061EDD" w:rsidRPr="0049314D">
      <w:pPr>
        <w:tabs>
          <w:tab w:pos="567" w:val="left"/>
        </w:tabs>
        <w:spacing w:before="100"/>
        <w:jc w:val="both"/>
        <w:rPr>
          <w:rFonts w:eastAsia="Arial Unicode MS"/>
          <w:lang w:eastAsia="en-US"/>
        </w:rPr>
      </w:pPr>
      <w:r>
        <w:rPr>
          <w:rFonts w:eastAsia="Arial Unicode MS"/>
          <w:lang w:eastAsia="en-US"/>
        </w:rPr>
        <w:t xml:space="preserve">138. </w:t>
      </w:r>
      <w:r w:rsidRPr="0049314D">
        <w:rPr>
          <w:rFonts w:eastAsia="Arial Unicode MS"/>
          <w:lang w:eastAsia="en-US"/>
        </w:rPr>
        <w:t>Željka Kovač</w:t>
      </w:r>
      <w:r w:rsidR="0029414F">
        <w:rPr>
          <w:rFonts w:eastAsia="Arial Unicode MS"/>
          <w:lang w:eastAsia="en-US"/>
        </w:rPr>
        <w:t>,</w:t>
      </w:r>
      <w:r w:rsidRPr="0049314D">
        <w:rPr>
          <w:rFonts w:eastAsia="Arial Unicode MS"/>
          <w:lang w:eastAsia="en-US"/>
        </w:rPr>
        <w:t xml:space="preserve"> OIB 49269171098</w:t>
      </w:r>
      <w:r w:rsidR="00C87C43">
        <w:rPr>
          <w:rFonts w:eastAsia="Arial Unicode MS"/>
          <w:lang w:eastAsia="en-US"/>
        </w:rPr>
        <w:t xml:space="preserve">, za osporenu tražbinu u iznosu od </w:t>
      </w:r>
      <w:r w:rsidRPr="0049314D">
        <w:rPr>
          <w:rFonts w:eastAsia="Arial Unicode MS"/>
          <w:lang w:eastAsia="en-US"/>
        </w:rPr>
        <w:t>27.200,00</w:t>
      </w:r>
      <w:r>
        <w:rPr>
          <w:rFonts w:eastAsia="Arial Unicode MS"/>
          <w:lang w:eastAsia="en-US"/>
        </w:rPr>
        <w:t xml:space="preserve"> kn</w:t>
      </w:r>
    </w:p>
    <w:p w:rsidRDefault="00061EDD" w:rsidP="00061EDD" w:rsidR="00061EDD" w:rsidRPr="0049314D">
      <w:pPr>
        <w:tabs>
          <w:tab w:pos="567" w:val="left"/>
        </w:tabs>
        <w:spacing w:before="100"/>
        <w:jc w:val="both"/>
        <w:rPr>
          <w:rFonts w:eastAsia="Arial Unicode MS"/>
          <w:lang w:eastAsia="en-US"/>
        </w:rPr>
      </w:pPr>
      <w:r>
        <w:rPr>
          <w:rFonts w:eastAsia="Arial Unicode MS"/>
          <w:lang w:eastAsia="en-US"/>
        </w:rPr>
        <w:t xml:space="preserve">139. </w:t>
      </w:r>
      <w:r w:rsidRPr="0049314D">
        <w:rPr>
          <w:rFonts w:eastAsia="Arial Unicode MS"/>
          <w:lang w:eastAsia="en-US"/>
        </w:rPr>
        <w:t>Mira Velić</w:t>
      </w:r>
      <w:r w:rsidR="0029414F">
        <w:rPr>
          <w:rFonts w:eastAsia="Arial Unicode MS"/>
          <w:lang w:eastAsia="en-US"/>
        </w:rPr>
        <w:t>,</w:t>
      </w:r>
      <w:r w:rsidRPr="0049314D">
        <w:rPr>
          <w:rFonts w:eastAsia="Arial Unicode MS"/>
          <w:lang w:eastAsia="en-US"/>
        </w:rPr>
        <w:t xml:space="preserve"> OIB 31812224044</w:t>
      </w:r>
      <w:r w:rsidR="00C87C43">
        <w:rPr>
          <w:rFonts w:eastAsia="Arial Unicode MS"/>
          <w:lang w:eastAsia="en-US"/>
        </w:rPr>
        <w:t>,</w:t>
      </w:r>
      <w:r w:rsidR="00C87C43" w:rsidRPr="00C87C43">
        <w:rPr>
          <w:rFonts w:eastAsia="Arial Unicode MS"/>
          <w:lang w:eastAsia="en-US"/>
        </w:rPr>
        <w:t xml:space="preserve"> </w:t>
      </w:r>
      <w:r w:rsidR="00C87C43">
        <w:rPr>
          <w:rFonts w:eastAsia="Arial Unicode MS"/>
          <w:lang w:eastAsia="en-US"/>
        </w:rPr>
        <w:t xml:space="preserve">za osporenu tražbinu u iznosu od </w:t>
      </w:r>
      <w:r w:rsidRPr="0049314D">
        <w:rPr>
          <w:rFonts w:eastAsia="Arial Unicode MS"/>
          <w:lang w:eastAsia="en-US"/>
        </w:rPr>
        <w:t>34.200,00</w:t>
      </w:r>
      <w:r>
        <w:rPr>
          <w:rFonts w:eastAsia="Arial Unicode MS"/>
          <w:lang w:eastAsia="en-US"/>
        </w:rPr>
        <w:t xml:space="preserve"> kn</w:t>
      </w:r>
    </w:p>
    <w:p w:rsidRDefault="00061EDD" w:rsidP="00061EDD" w:rsidR="00061EDD" w:rsidRPr="0049314D">
      <w:pPr>
        <w:tabs>
          <w:tab w:pos="567" w:val="left"/>
        </w:tabs>
        <w:spacing w:before="100"/>
        <w:jc w:val="both"/>
        <w:rPr>
          <w:rFonts w:eastAsia="Arial Unicode MS"/>
          <w:lang w:eastAsia="en-US"/>
        </w:rPr>
      </w:pPr>
      <w:r>
        <w:rPr>
          <w:rFonts w:eastAsia="Arial Unicode MS"/>
          <w:lang w:eastAsia="en-US"/>
        </w:rPr>
        <w:t xml:space="preserve">140. </w:t>
      </w:r>
      <w:r w:rsidRPr="0049314D">
        <w:rPr>
          <w:rFonts w:eastAsia="Arial Unicode MS"/>
          <w:lang w:eastAsia="en-US"/>
        </w:rPr>
        <w:t>Marko Delić</w:t>
      </w:r>
      <w:r w:rsidR="0029414F">
        <w:rPr>
          <w:rFonts w:eastAsia="Arial Unicode MS"/>
          <w:lang w:eastAsia="en-US"/>
        </w:rPr>
        <w:t>,</w:t>
      </w:r>
      <w:r w:rsidRPr="0049314D">
        <w:rPr>
          <w:rFonts w:eastAsia="Arial Unicode MS"/>
          <w:lang w:eastAsia="en-US"/>
        </w:rPr>
        <w:t xml:space="preserve"> OIB 05763270433</w:t>
      </w:r>
      <w:r w:rsidR="00C87C43">
        <w:rPr>
          <w:rFonts w:eastAsia="Arial Unicode MS"/>
          <w:lang w:eastAsia="en-US"/>
        </w:rPr>
        <w:t xml:space="preserve">, za osporenu tražbinu u iznosu od </w:t>
      </w:r>
      <w:r w:rsidRPr="0049314D">
        <w:rPr>
          <w:rFonts w:eastAsia="Arial Unicode MS"/>
          <w:lang w:eastAsia="en-US"/>
        </w:rPr>
        <w:t>22.700,00</w:t>
      </w:r>
      <w:r>
        <w:rPr>
          <w:rFonts w:eastAsia="Arial Unicode MS"/>
          <w:lang w:eastAsia="en-US"/>
        </w:rPr>
        <w:t xml:space="preserve"> kn</w:t>
      </w:r>
    </w:p>
    <w:p w:rsidRDefault="00061EDD" w:rsidP="00061EDD" w:rsidR="00061EDD" w:rsidRPr="0049314D">
      <w:pPr>
        <w:tabs>
          <w:tab w:pos="567" w:val="left"/>
        </w:tabs>
        <w:spacing w:before="100"/>
        <w:jc w:val="both"/>
        <w:rPr>
          <w:rFonts w:eastAsia="Arial Unicode MS"/>
          <w:lang w:eastAsia="en-US"/>
        </w:rPr>
      </w:pPr>
      <w:r>
        <w:rPr>
          <w:rFonts w:eastAsia="Arial Unicode MS"/>
          <w:lang w:eastAsia="en-US"/>
        </w:rPr>
        <w:t xml:space="preserve">141. </w:t>
      </w:r>
      <w:r w:rsidRPr="0049314D">
        <w:rPr>
          <w:rFonts w:eastAsia="Arial Unicode MS"/>
          <w:lang w:eastAsia="en-US"/>
        </w:rPr>
        <w:t>Ankica Ezgeta</w:t>
      </w:r>
      <w:r w:rsidR="0029414F">
        <w:rPr>
          <w:rFonts w:eastAsia="Arial Unicode MS"/>
          <w:lang w:eastAsia="en-US"/>
        </w:rPr>
        <w:t>,</w:t>
      </w:r>
      <w:r w:rsidRPr="0049314D">
        <w:rPr>
          <w:rFonts w:eastAsia="Arial Unicode MS"/>
          <w:lang w:eastAsia="en-US"/>
        </w:rPr>
        <w:t xml:space="preserve"> OIB 1865940058</w:t>
      </w:r>
      <w:r w:rsidR="00C87C43">
        <w:rPr>
          <w:rFonts w:eastAsia="Arial Unicode MS"/>
          <w:lang w:eastAsia="en-US"/>
        </w:rPr>
        <w:t xml:space="preserve">, za osporenu tražbinu u iznosu od </w:t>
      </w:r>
      <w:r w:rsidRPr="0049314D">
        <w:rPr>
          <w:rFonts w:eastAsia="Arial Unicode MS"/>
          <w:lang w:eastAsia="en-US"/>
        </w:rPr>
        <w:t>17.200,00</w:t>
      </w:r>
      <w:r>
        <w:rPr>
          <w:rFonts w:eastAsia="Arial Unicode MS"/>
          <w:lang w:eastAsia="en-US"/>
        </w:rPr>
        <w:t xml:space="preserve"> kn</w:t>
      </w:r>
    </w:p>
    <w:p w:rsidRDefault="00061EDD" w:rsidP="00061EDD" w:rsidR="00061EDD" w:rsidRPr="0049314D">
      <w:pPr>
        <w:tabs>
          <w:tab w:pos="567" w:val="left"/>
        </w:tabs>
        <w:spacing w:before="100"/>
        <w:jc w:val="both"/>
        <w:rPr>
          <w:rFonts w:eastAsia="Arial Unicode MS"/>
          <w:lang w:eastAsia="en-US"/>
        </w:rPr>
      </w:pPr>
      <w:r>
        <w:rPr>
          <w:rFonts w:eastAsia="Arial Unicode MS"/>
          <w:lang w:eastAsia="en-US"/>
        </w:rPr>
        <w:t xml:space="preserve">142. </w:t>
      </w:r>
      <w:r w:rsidRPr="0049314D">
        <w:rPr>
          <w:rFonts w:eastAsia="Arial Unicode MS"/>
          <w:lang w:eastAsia="en-US"/>
        </w:rPr>
        <w:t>Mate Brstilo</w:t>
      </w:r>
      <w:r w:rsidR="0029414F">
        <w:rPr>
          <w:rFonts w:eastAsia="Arial Unicode MS"/>
          <w:lang w:eastAsia="en-US"/>
        </w:rPr>
        <w:t>, OIB 97701748344</w:t>
      </w:r>
      <w:r w:rsidR="00C87C43">
        <w:rPr>
          <w:rFonts w:eastAsia="Arial Unicode MS"/>
          <w:lang w:eastAsia="en-US"/>
        </w:rPr>
        <w:t xml:space="preserve">, za osporenu tražbinu u iznosu od </w:t>
      </w:r>
      <w:r w:rsidRPr="0049314D">
        <w:rPr>
          <w:rFonts w:eastAsia="Arial Unicode MS"/>
          <w:lang w:eastAsia="en-US"/>
        </w:rPr>
        <w:t>20.200,00</w:t>
      </w:r>
      <w:r>
        <w:rPr>
          <w:rFonts w:eastAsia="Arial Unicode MS"/>
          <w:lang w:eastAsia="en-US"/>
        </w:rPr>
        <w:t xml:space="preserve"> kn</w:t>
      </w:r>
    </w:p>
    <w:p w:rsidRDefault="00061EDD" w:rsidP="00061EDD" w:rsidR="00061EDD">
      <w:pPr>
        <w:tabs>
          <w:tab w:pos="567" w:val="left"/>
        </w:tabs>
        <w:spacing w:before="100"/>
        <w:jc w:val="both"/>
        <w:rPr>
          <w:rFonts w:eastAsia="Arial Unicode MS"/>
          <w:lang w:eastAsia="en-US"/>
        </w:rPr>
      </w:pPr>
      <w:r>
        <w:rPr>
          <w:rFonts w:eastAsia="Arial Unicode MS"/>
          <w:lang w:eastAsia="en-US"/>
        </w:rPr>
        <w:t xml:space="preserve">143. </w:t>
      </w:r>
      <w:r w:rsidRPr="0049314D">
        <w:rPr>
          <w:rFonts w:eastAsia="Arial Unicode MS"/>
          <w:lang w:eastAsia="en-US"/>
        </w:rPr>
        <w:t>Jadranka Jurić</w:t>
      </w:r>
      <w:r w:rsidR="0029414F">
        <w:rPr>
          <w:rFonts w:eastAsia="Arial Unicode MS"/>
          <w:lang w:eastAsia="en-US"/>
        </w:rPr>
        <w:t>,</w:t>
      </w:r>
      <w:r w:rsidRPr="0049314D">
        <w:rPr>
          <w:rFonts w:eastAsia="Arial Unicode MS"/>
          <w:lang w:eastAsia="en-US"/>
        </w:rPr>
        <w:t xml:space="preserve"> OIB 52705597800</w:t>
      </w:r>
      <w:r w:rsidR="00C87C43">
        <w:rPr>
          <w:rFonts w:eastAsia="Arial Unicode MS"/>
          <w:lang w:eastAsia="en-US"/>
        </w:rPr>
        <w:t xml:space="preserve">, za osporenu tražbinu u iznosu od </w:t>
      </w:r>
      <w:r w:rsidRPr="0049314D">
        <w:rPr>
          <w:rFonts w:eastAsia="Arial Unicode MS"/>
          <w:lang w:eastAsia="en-US"/>
        </w:rPr>
        <w:t>21.200,00</w:t>
      </w:r>
      <w:r>
        <w:rPr>
          <w:rFonts w:eastAsia="Arial Unicode MS"/>
          <w:lang w:eastAsia="en-US"/>
        </w:rPr>
        <w:t xml:space="preserve"> kn</w:t>
      </w:r>
    </w:p>
    <w:p w:rsidRDefault="00061EDD" w:rsidP="00061EDD" w:rsidR="00061EDD" w:rsidRPr="0049314D">
      <w:pPr>
        <w:tabs>
          <w:tab w:pos="567" w:val="left"/>
        </w:tabs>
        <w:spacing w:before="100"/>
        <w:jc w:val="both"/>
        <w:rPr>
          <w:rFonts w:eastAsia="Arial Unicode MS"/>
          <w:lang w:eastAsia="en-US"/>
        </w:rPr>
      </w:pPr>
      <w:r>
        <w:rPr>
          <w:rFonts w:eastAsia="Arial Unicode MS"/>
          <w:lang w:eastAsia="en-US"/>
        </w:rPr>
        <w:t>144. Marink</w:t>
      </w:r>
      <w:r w:rsidRPr="0049314D">
        <w:rPr>
          <w:rFonts w:eastAsia="Arial Unicode MS"/>
          <w:lang w:eastAsia="en-US"/>
        </w:rPr>
        <w:t>o Galić</w:t>
      </w:r>
      <w:r w:rsidR="0029414F">
        <w:rPr>
          <w:rFonts w:eastAsia="Arial Unicode MS"/>
          <w:lang w:eastAsia="en-US"/>
        </w:rPr>
        <w:t>,</w:t>
      </w:r>
      <w:r w:rsidRPr="0049314D">
        <w:rPr>
          <w:rFonts w:eastAsia="Arial Unicode MS"/>
          <w:lang w:eastAsia="en-US"/>
        </w:rPr>
        <w:t xml:space="preserve"> OIB 96762020666</w:t>
      </w:r>
      <w:r w:rsidR="00C87C43">
        <w:rPr>
          <w:rFonts w:eastAsia="Arial Unicode MS"/>
          <w:lang w:eastAsia="en-US"/>
        </w:rPr>
        <w:t xml:space="preserve">, za osporenu tražbinu u iznosu od </w:t>
      </w:r>
      <w:r w:rsidRPr="0049314D">
        <w:rPr>
          <w:rFonts w:eastAsia="Arial Unicode MS"/>
          <w:lang w:eastAsia="en-US"/>
        </w:rPr>
        <w:t>22.000,00</w:t>
      </w:r>
      <w:r>
        <w:rPr>
          <w:rFonts w:eastAsia="Arial Unicode MS"/>
          <w:lang w:eastAsia="en-US"/>
        </w:rPr>
        <w:t xml:space="preserve"> kn</w:t>
      </w:r>
    </w:p>
    <w:p w:rsidRDefault="00061EDD" w:rsidP="00061EDD" w:rsidR="00061EDD" w:rsidRPr="0049314D">
      <w:pPr>
        <w:tabs>
          <w:tab w:pos="567" w:val="left"/>
        </w:tabs>
        <w:spacing w:before="100"/>
        <w:jc w:val="both"/>
        <w:rPr>
          <w:rFonts w:eastAsia="Arial Unicode MS"/>
          <w:lang w:eastAsia="en-US"/>
        </w:rPr>
      </w:pPr>
      <w:r>
        <w:rPr>
          <w:rFonts w:eastAsia="Arial Unicode MS"/>
          <w:lang w:eastAsia="en-US"/>
        </w:rPr>
        <w:t xml:space="preserve">145. </w:t>
      </w:r>
      <w:r w:rsidRPr="0049314D">
        <w:rPr>
          <w:rFonts w:eastAsia="Arial Unicode MS"/>
          <w:lang w:eastAsia="en-US"/>
        </w:rPr>
        <w:t>Željko Marinac</w:t>
      </w:r>
      <w:r w:rsidR="0029414F">
        <w:rPr>
          <w:rFonts w:eastAsia="Arial Unicode MS"/>
          <w:lang w:eastAsia="en-US"/>
        </w:rPr>
        <w:t>,</w:t>
      </w:r>
      <w:r w:rsidRPr="0049314D">
        <w:rPr>
          <w:rFonts w:eastAsia="Arial Unicode MS"/>
          <w:lang w:eastAsia="en-US"/>
        </w:rPr>
        <w:t xml:space="preserve"> OIB 53959056974</w:t>
      </w:r>
      <w:r w:rsidR="00C87C43">
        <w:rPr>
          <w:rFonts w:eastAsia="Arial Unicode MS"/>
          <w:lang w:eastAsia="en-US"/>
        </w:rPr>
        <w:t xml:space="preserve">, za osporenu tražbinu u iznosu od </w:t>
      </w:r>
      <w:r w:rsidRPr="0049314D">
        <w:rPr>
          <w:rFonts w:eastAsia="Arial Unicode MS"/>
          <w:lang w:eastAsia="en-US"/>
        </w:rPr>
        <w:t>2.200,00</w:t>
      </w:r>
      <w:r>
        <w:rPr>
          <w:rFonts w:eastAsia="Arial Unicode MS"/>
          <w:lang w:eastAsia="en-US"/>
        </w:rPr>
        <w:t xml:space="preserve"> kn</w:t>
      </w:r>
    </w:p>
    <w:p w:rsidRDefault="00061EDD" w:rsidP="00061EDD" w:rsidR="00061EDD" w:rsidRPr="0049314D">
      <w:pPr>
        <w:tabs>
          <w:tab w:pos="567" w:val="left"/>
        </w:tabs>
        <w:spacing w:before="100"/>
        <w:jc w:val="both"/>
        <w:rPr>
          <w:rFonts w:eastAsia="Arial Unicode MS"/>
          <w:lang w:eastAsia="en-US"/>
        </w:rPr>
      </w:pPr>
      <w:r>
        <w:rPr>
          <w:rFonts w:eastAsia="Arial Unicode MS"/>
          <w:lang w:eastAsia="en-US"/>
        </w:rPr>
        <w:t xml:space="preserve">146. </w:t>
      </w:r>
      <w:r w:rsidRPr="0049314D">
        <w:rPr>
          <w:rFonts w:eastAsia="Arial Unicode MS"/>
          <w:lang w:eastAsia="en-US"/>
        </w:rPr>
        <w:t>Jagoda Radošević</w:t>
      </w:r>
      <w:r w:rsidR="0029414F">
        <w:rPr>
          <w:rFonts w:eastAsia="Arial Unicode MS"/>
          <w:lang w:eastAsia="en-US"/>
        </w:rPr>
        <w:t>,</w:t>
      </w:r>
      <w:r w:rsidRPr="0049314D">
        <w:rPr>
          <w:rFonts w:eastAsia="Arial Unicode MS"/>
          <w:lang w:eastAsia="en-US"/>
        </w:rPr>
        <w:t xml:space="preserve"> OIB 26353444269</w:t>
      </w:r>
      <w:r w:rsidR="00C87C43">
        <w:rPr>
          <w:rFonts w:eastAsia="Arial Unicode MS"/>
          <w:lang w:eastAsia="en-US"/>
        </w:rPr>
        <w:t xml:space="preserve">, za osporenu tražbinu u iznosu od </w:t>
      </w:r>
      <w:r w:rsidRPr="0049314D">
        <w:rPr>
          <w:rFonts w:eastAsia="Arial Unicode MS"/>
          <w:lang w:eastAsia="en-US"/>
        </w:rPr>
        <w:t>21.700,00</w:t>
      </w:r>
      <w:r>
        <w:rPr>
          <w:rFonts w:eastAsia="Arial Unicode MS"/>
          <w:lang w:eastAsia="en-US"/>
        </w:rPr>
        <w:t xml:space="preserve"> kn</w:t>
      </w:r>
    </w:p>
    <w:p w:rsidRDefault="00061EDD" w:rsidP="00061EDD" w:rsidR="00061EDD" w:rsidRPr="0049314D">
      <w:pPr>
        <w:tabs>
          <w:tab w:pos="567" w:val="left"/>
        </w:tabs>
        <w:spacing w:before="100"/>
        <w:jc w:val="both"/>
        <w:rPr>
          <w:rFonts w:eastAsia="Arial Unicode MS"/>
          <w:lang w:eastAsia="en-US"/>
        </w:rPr>
      </w:pPr>
      <w:r>
        <w:rPr>
          <w:rFonts w:eastAsia="Arial Unicode MS"/>
          <w:lang w:eastAsia="en-US"/>
        </w:rPr>
        <w:t xml:space="preserve">147. </w:t>
      </w:r>
      <w:r w:rsidRPr="0049314D">
        <w:rPr>
          <w:rFonts w:eastAsia="Arial Unicode MS"/>
          <w:lang w:eastAsia="en-US"/>
        </w:rPr>
        <w:t>Melvida</w:t>
      </w:r>
      <w:r w:rsidR="0029414F">
        <w:rPr>
          <w:rFonts w:eastAsia="Arial Unicode MS"/>
          <w:lang w:eastAsia="en-US"/>
        </w:rPr>
        <w:t xml:space="preserve"> </w:t>
      </w:r>
      <w:r w:rsidRPr="0049314D">
        <w:rPr>
          <w:rFonts w:eastAsia="Arial Unicode MS"/>
          <w:lang w:eastAsia="en-US"/>
        </w:rPr>
        <w:t>Armanda</w:t>
      </w:r>
      <w:r w:rsidR="0029414F">
        <w:rPr>
          <w:rFonts w:eastAsia="Arial Unicode MS"/>
          <w:lang w:eastAsia="en-US"/>
        </w:rPr>
        <w:t>,</w:t>
      </w:r>
      <w:r w:rsidRPr="0049314D">
        <w:rPr>
          <w:rFonts w:eastAsia="Arial Unicode MS"/>
          <w:lang w:eastAsia="en-US"/>
        </w:rPr>
        <w:t xml:space="preserve"> OIB 52353697771</w:t>
      </w:r>
      <w:r w:rsidR="00C87C43">
        <w:rPr>
          <w:rFonts w:eastAsia="Arial Unicode MS"/>
          <w:lang w:eastAsia="en-US"/>
        </w:rPr>
        <w:t xml:space="preserve">, za osporenu tražbinu u iznosu od </w:t>
      </w:r>
      <w:r w:rsidRPr="0049314D">
        <w:rPr>
          <w:rFonts w:eastAsia="Arial Unicode MS"/>
          <w:lang w:eastAsia="en-US"/>
        </w:rPr>
        <w:t>2.200,00</w:t>
      </w:r>
      <w:r>
        <w:rPr>
          <w:rFonts w:eastAsia="Arial Unicode MS"/>
          <w:lang w:eastAsia="en-US"/>
        </w:rPr>
        <w:t xml:space="preserve"> kn</w:t>
      </w:r>
    </w:p>
    <w:p w:rsidRDefault="00061EDD" w:rsidP="00061EDD" w:rsidR="00061EDD" w:rsidRPr="0049314D">
      <w:pPr>
        <w:tabs>
          <w:tab w:pos="142" w:val="left"/>
          <w:tab w:pos="567" w:val="left"/>
        </w:tabs>
        <w:spacing w:before="100"/>
        <w:jc w:val="both"/>
        <w:rPr>
          <w:rFonts w:eastAsia="Arial Unicode MS"/>
          <w:lang w:eastAsia="en-US"/>
        </w:rPr>
      </w:pPr>
      <w:r>
        <w:rPr>
          <w:rFonts w:eastAsia="Arial Unicode MS"/>
          <w:lang w:eastAsia="en-US"/>
        </w:rPr>
        <w:t xml:space="preserve">148. </w:t>
      </w:r>
      <w:r w:rsidRPr="0049314D">
        <w:rPr>
          <w:rFonts w:eastAsia="Arial Unicode MS"/>
          <w:lang w:eastAsia="en-US"/>
        </w:rPr>
        <w:t>Silvana Perić</w:t>
      </w:r>
      <w:r w:rsidR="0029414F">
        <w:rPr>
          <w:rFonts w:eastAsia="Arial Unicode MS"/>
          <w:lang w:eastAsia="en-US"/>
        </w:rPr>
        <w:t>,</w:t>
      </w:r>
      <w:r w:rsidRPr="0049314D">
        <w:rPr>
          <w:rFonts w:eastAsia="Arial Unicode MS"/>
          <w:lang w:eastAsia="en-US"/>
        </w:rPr>
        <w:t xml:space="preserve"> OIB 13586987904</w:t>
      </w:r>
      <w:r w:rsidR="00C87C43">
        <w:rPr>
          <w:rFonts w:eastAsia="Arial Unicode MS"/>
          <w:lang w:eastAsia="en-US"/>
        </w:rPr>
        <w:t xml:space="preserve">, za osporenu tražbinu u iznosu od </w:t>
      </w:r>
      <w:r w:rsidRPr="0049314D">
        <w:rPr>
          <w:rFonts w:eastAsia="Arial Unicode MS"/>
          <w:lang w:eastAsia="en-US"/>
        </w:rPr>
        <w:t>21.700,00</w:t>
      </w:r>
      <w:r>
        <w:rPr>
          <w:rFonts w:eastAsia="Arial Unicode MS"/>
          <w:lang w:eastAsia="en-US"/>
        </w:rPr>
        <w:t xml:space="preserve"> kn</w:t>
      </w:r>
    </w:p>
    <w:p w:rsidRDefault="00061EDD" w:rsidP="00061EDD" w:rsidR="00061EDD" w:rsidRPr="0049314D">
      <w:pPr>
        <w:tabs>
          <w:tab w:pos="567" w:val="left"/>
        </w:tabs>
        <w:spacing w:before="100"/>
        <w:jc w:val="both"/>
        <w:rPr>
          <w:rFonts w:eastAsia="Arial Unicode MS"/>
          <w:lang w:eastAsia="en-US"/>
        </w:rPr>
      </w:pPr>
      <w:r>
        <w:rPr>
          <w:rFonts w:eastAsia="Arial Unicode MS"/>
          <w:lang w:eastAsia="en-US"/>
        </w:rPr>
        <w:t xml:space="preserve">149. </w:t>
      </w:r>
      <w:r w:rsidRPr="0049314D">
        <w:rPr>
          <w:rFonts w:eastAsia="Arial Unicode MS"/>
          <w:lang w:eastAsia="en-US"/>
        </w:rPr>
        <w:t>Tereza Papić</w:t>
      </w:r>
      <w:r w:rsidR="0029414F">
        <w:rPr>
          <w:rFonts w:eastAsia="Arial Unicode MS"/>
          <w:lang w:eastAsia="en-US"/>
        </w:rPr>
        <w:t>,</w:t>
      </w:r>
      <w:r w:rsidRPr="0049314D">
        <w:rPr>
          <w:rFonts w:eastAsia="Arial Unicode MS"/>
          <w:lang w:eastAsia="en-US"/>
        </w:rPr>
        <w:t xml:space="preserve"> OIB 79546057657</w:t>
      </w:r>
      <w:r w:rsidR="00C87C43">
        <w:rPr>
          <w:rFonts w:eastAsia="Arial Unicode MS"/>
          <w:lang w:eastAsia="en-US"/>
        </w:rPr>
        <w:t>,</w:t>
      </w:r>
      <w:r w:rsidR="00C87C43" w:rsidRPr="00C87C43">
        <w:rPr>
          <w:rFonts w:eastAsia="Arial Unicode MS"/>
          <w:lang w:eastAsia="en-US"/>
        </w:rPr>
        <w:t xml:space="preserve"> </w:t>
      </w:r>
      <w:r w:rsidR="00C87C43">
        <w:rPr>
          <w:rFonts w:eastAsia="Arial Unicode MS"/>
          <w:lang w:eastAsia="en-US"/>
        </w:rPr>
        <w:t xml:space="preserve">za osporenu tražbinu u iznosu od </w:t>
      </w:r>
      <w:r w:rsidRPr="0049314D">
        <w:rPr>
          <w:rFonts w:eastAsia="Arial Unicode MS"/>
          <w:lang w:eastAsia="en-US"/>
        </w:rPr>
        <w:t>2.200,00</w:t>
      </w:r>
      <w:r>
        <w:rPr>
          <w:rFonts w:eastAsia="Arial Unicode MS"/>
          <w:lang w:eastAsia="en-US"/>
        </w:rPr>
        <w:t xml:space="preserve"> kn</w:t>
      </w:r>
    </w:p>
    <w:p w:rsidRDefault="00061EDD" w:rsidP="00061EDD" w:rsidR="00061EDD" w:rsidRPr="0049314D">
      <w:pPr>
        <w:tabs>
          <w:tab w:pos="567" w:val="left"/>
        </w:tabs>
        <w:spacing w:before="100"/>
        <w:jc w:val="both"/>
        <w:rPr>
          <w:rFonts w:eastAsia="Arial Unicode MS"/>
          <w:lang w:eastAsia="en-US"/>
        </w:rPr>
      </w:pPr>
      <w:r>
        <w:rPr>
          <w:rFonts w:eastAsia="Arial Unicode MS"/>
          <w:lang w:eastAsia="en-US"/>
        </w:rPr>
        <w:t xml:space="preserve">150. </w:t>
      </w:r>
      <w:r w:rsidRPr="0049314D">
        <w:rPr>
          <w:rFonts w:eastAsia="Arial Unicode MS"/>
          <w:lang w:eastAsia="en-US"/>
        </w:rPr>
        <w:t>Cvjetana</w:t>
      </w:r>
      <w:r w:rsidR="0029414F">
        <w:rPr>
          <w:rFonts w:eastAsia="Arial Unicode MS"/>
          <w:lang w:eastAsia="en-US"/>
        </w:rPr>
        <w:t xml:space="preserve"> </w:t>
      </w:r>
      <w:r w:rsidRPr="0049314D">
        <w:rPr>
          <w:rFonts w:eastAsia="Arial Unicode MS"/>
          <w:lang w:eastAsia="en-US"/>
        </w:rPr>
        <w:t>Srbljin</w:t>
      </w:r>
      <w:r w:rsidR="0029414F">
        <w:rPr>
          <w:rFonts w:eastAsia="Arial Unicode MS"/>
          <w:lang w:eastAsia="en-US"/>
        </w:rPr>
        <w:t>,</w:t>
      </w:r>
      <w:r w:rsidRPr="0049314D">
        <w:rPr>
          <w:rFonts w:eastAsia="Arial Unicode MS"/>
          <w:lang w:eastAsia="en-US"/>
        </w:rPr>
        <w:t xml:space="preserve"> OIB 66904421085</w:t>
      </w:r>
      <w:r w:rsidR="00C87C43">
        <w:rPr>
          <w:rFonts w:eastAsia="Arial Unicode MS"/>
          <w:lang w:eastAsia="en-US"/>
        </w:rPr>
        <w:t>,</w:t>
      </w:r>
      <w:r w:rsidR="00C87C43" w:rsidRPr="00C87C43">
        <w:rPr>
          <w:rFonts w:eastAsia="Arial Unicode MS"/>
          <w:lang w:eastAsia="en-US"/>
        </w:rPr>
        <w:t xml:space="preserve"> </w:t>
      </w:r>
      <w:r w:rsidR="00C87C43">
        <w:rPr>
          <w:rFonts w:eastAsia="Arial Unicode MS"/>
          <w:lang w:eastAsia="en-US"/>
        </w:rPr>
        <w:t xml:space="preserve">za osporenu tražbinu u iznosu od </w:t>
      </w:r>
      <w:r>
        <w:rPr>
          <w:rFonts w:eastAsia="Arial Unicode MS"/>
          <w:lang w:eastAsia="en-US"/>
        </w:rPr>
        <w:t>2</w:t>
      </w:r>
      <w:r w:rsidRPr="0049314D">
        <w:rPr>
          <w:rFonts w:eastAsia="Arial Unicode MS"/>
          <w:lang w:eastAsia="en-US"/>
        </w:rPr>
        <w:t>2.200,00</w:t>
      </w:r>
      <w:r>
        <w:rPr>
          <w:rFonts w:eastAsia="Arial Unicode MS"/>
          <w:lang w:eastAsia="en-US"/>
        </w:rPr>
        <w:t xml:space="preserve"> kn</w:t>
      </w:r>
    </w:p>
    <w:p w:rsidRDefault="00061EDD" w:rsidP="00061EDD" w:rsidR="00061EDD" w:rsidRPr="0049314D">
      <w:pPr>
        <w:tabs>
          <w:tab w:pos="567" w:val="left"/>
        </w:tabs>
        <w:spacing w:before="100"/>
        <w:jc w:val="both"/>
        <w:rPr>
          <w:rFonts w:eastAsia="Arial Unicode MS"/>
          <w:lang w:eastAsia="en-US"/>
        </w:rPr>
      </w:pPr>
      <w:r>
        <w:rPr>
          <w:rFonts w:eastAsia="Arial Unicode MS"/>
          <w:lang w:eastAsia="en-US"/>
        </w:rPr>
        <w:t xml:space="preserve">151. </w:t>
      </w:r>
      <w:r w:rsidRPr="0049314D">
        <w:rPr>
          <w:rFonts w:eastAsia="Arial Unicode MS"/>
          <w:lang w:eastAsia="en-US"/>
        </w:rPr>
        <w:t>Ljiljana Dadić</w:t>
      </w:r>
      <w:r w:rsidR="0029414F">
        <w:rPr>
          <w:rFonts w:eastAsia="Arial Unicode MS"/>
          <w:lang w:eastAsia="en-US"/>
        </w:rPr>
        <w:t>,</w:t>
      </w:r>
      <w:r w:rsidRPr="0049314D">
        <w:rPr>
          <w:rFonts w:eastAsia="Arial Unicode MS"/>
          <w:lang w:eastAsia="en-US"/>
        </w:rPr>
        <w:t xml:space="preserve"> OIB 34453706637</w:t>
      </w:r>
      <w:r w:rsidR="00C87C43">
        <w:rPr>
          <w:rFonts w:eastAsia="Arial Unicode MS"/>
          <w:lang w:eastAsia="en-US"/>
        </w:rPr>
        <w:t xml:space="preserve">, za osporenu tražbinu u iznosu od </w:t>
      </w:r>
      <w:r w:rsidRPr="0049314D">
        <w:rPr>
          <w:rFonts w:eastAsia="Arial Unicode MS"/>
          <w:lang w:eastAsia="en-US"/>
        </w:rPr>
        <w:t>22.200,00</w:t>
      </w:r>
      <w:r>
        <w:rPr>
          <w:rFonts w:eastAsia="Arial Unicode MS"/>
          <w:lang w:eastAsia="en-US"/>
        </w:rPr>
        <w:t xml:space="preserve"> kn </w:t>
      </w:r>
    </w:p>
    <w:p w:rsidRDefault="00061EDD" w:rsidP="00061EDD" w:rsidR="00061EDD" w:rsidRPr="0049314D">
      <w:pPr>
        <w:tabs>
          <w:tab w:pos="567" w:val="left"/>
        </w:tabs>
        <w:spacing w:before="100"/>
        <w:jc w:val="both"/>
        <w:rPr>
          <w:rFonts w:eastAsia="Arial Unicode MS"/>
          <w:lang w:eastAsia="en-US"/>
        </w:rPr>
      </w:pPr>
      <w:r>
        <w:rPr>
          <w:rFonts w:eastAsia="Arial Unicode MS"/>
          <w:lang w:eastAsia="en-US"/>
        </w:rPr>
        <w:t xml:space="preserve">152. </w:t>
      </w:r>
      <w:r w:rsidRPr="0049314D">
        <w:rPr>
          <w:rFonts w:eastAsia="Arial Unicode MS"/>
          <w:lang w:eastAsia="en-US"/>
        </w:rPr>
        <w:t>Nela Mandžar</w:t>
      </w:r>
      <w:r w:rsidR="0029414F">
        <w:rPr>
          <w:rFonts w:eastAsia="Arial Unicode MS"/>
          <w:lang w:eastAsia="en-US"/>
        </w:rPr>
        <w:t>,</w:t>
      </w:r>
      <w:r w:rsidRPr="0049314D">
        <w:rPr>
          <w:rFonts w:eastAsia="Arial Unicode MS"/>
          <w:lang w:eastAsia="en-US"/>
        </w:rPr>
        <w:t xml:space="preserve"> OIB 92085359240</w:t>
      </w:r>
      <w:r w:rsidR="00C87C43">
        <w:rPr>
          <w:rFonts w:eastAsia="Arial Unicode MS"/>
          <w:lang w:eastAsia="en-US"/>
        </w:rPr>
        <w:t xml:space="preserve">, za osporenu tražbinu u iznosu od </w:t>
      </w:r>
      <w:r w:rsidRPr="0049314D">
        <w:rPr>
          <w:rFonts w:eastAsia="Arial Unicode MS"/>
          <w:lang w:eastAsia="en-US"/>
        </w:rPr>
        <w:t>20.200,00</w:t>
      </w:r>
      <w:r>
        <w:rPr>
          <w:rFonts w:eastAsia="Arial Unicode MS"/>
          <w:lang w:eastAsia="en-US"/>
        </w:rPr>
        <w:t xml:space="preserve"> kn</w:t>
      </w:r>
    </w:p>
    <w:p w:rsidRDefault="00061EDD" w:rsidP="00061EDD" w:rsidR="00061EDD" w:rsidRPr="0049314D">
      <w:pPr>
        <w:tabs>
          <w:tab w:pos="567" w:val="left"/>
        </w:tabs>
        <w:spacing w:before="100"/>
        <w:jc w:val="both"/>
        <w:rPr>
          <w:rFonts w:eastAsia="Arial Unicode MS"/>
          <w:lang w:eastAsia="en-US"/>
        </w:rPr>
      </w:pPr>
      <w:r>
        <w:rPr>
          <w:rFonts w:eastAsia="Arial Unicode MS"/>
          <w:lang w:eastAsia="en-US"/>
        </w:rPr>
        <w:t xml:space="preserve">153. </w:t>
      </w:r>
      <w:r w:rsidRPr="0049314D">
        <w:rPr>
          <w:rFonts w:eastAsia="Arial Unicode MS"/>
          <w:lang w:eastAsia="en-US"/>
        </w:rPr>
        <w:t>Nevenka Vuleta</w:t>
      </w:r>
      <w:r w:rsidR="0029414F">
        <w:rPr>
          <w:rFonts w:eastAsia="Arial Unicode MS"/>
          <w:lang w:eastAsia="en-US"/>
        </w:rPr>
        <w:t>,</w:t>
      </w:r>
      <w:r w:rsidRPr="0049314D">
        <w:rPr>
          <w:rFonts w:eastAsia="Arial Unicode MS"/>
          <w:lang w:eastAsia="en-US"/>
        </w:rPr>
        <w:t xml:space="preserve"> OIB 13567782306</w:t>
      </w:r>
      <w:r w:rsidR="00C87C43">
        <w:rPr>
          <w:rFonts w:eastAsia="Arial Unicode MS"/>
          <w:lang w:eastAsia="en-US"/>
        </w:rPr>
        <w:t xml:space="preserve">, za osporenu tražbinu u iznosu od </w:t>
      </w:r>
      <w:r w:rsidRPr="0049314D">
        <w:rPr>
          <w:rFonts w:eastAsia="Arial Unicode MS"/>
          <w:lang w:eastAsia="en-US"/>
        </w:rPr>
        <w:t>20.200,00</w:t>
      </w:r>
      <w:r>
        <w:rPr>
          <w:rFonts w:eastAsia="Arial Unicode MS"/>
          <w:lang w:eastAsia="en-US"/>
        </w:rPr>
        <w:t xml:space="preserve"> kn</w:t>
      </w:r>
    </w:p>
    <w:p w:rsidRDefault="00061EDD" w:rsidP="00061EDD" w:rsidR="00061EDD" w:rsidRPr="0049314D">
      <w:pPr>
        <w:tabs>
          <w:tab w:pos="567" w:val="left"/>
        </w:tabs>
        <w:spacing w:before="100"/>
        <w:jc w:val="both"/>
        <w:rPr>
          <w:rFonts w:eastAsia="Arial Unicode MS"/>
          <w:lang w:eastAsia="en-US"/>
        </w:rPr>
      </w:pPr>
      <w:r>
        <w:rPr>
          <w:rFonts w:eastAsia="Arial Unicode MS"/>
          <w:lang w:eastAsia="en-US"/>
        </w:rPr>
        <w:t xml:space="preserve">154. </w:t>
      </w:r>
      <w:r w:rsidRPr="0049314D">
        <w:rPr>
          <w:rFonts w:eastAsia="Arial Unicode MS"/>
          <w:lang w:eastAsia="en-US"/>
        </w:rPr>
        <w:t>Miroslav Primorac</w:t>
      </w:r>
      <w:r w:rsidR="0029414F">
        <w:rPr>
          <w:rFonts w:eastAsia="Arial Unicode MS"/>
          <w:lang w:eastAsia="en-US"/>
        </w:rPr>
        <w:t>,</w:t>
      </w:r>
      <w:r w:rsidRPr="0049314D">
        <w:rPr>
          <w:rFonts w:eastAsia="Arial Unicode MS"/>
          <w:lang w:eastAsia="en-US"/>
        </w:rPr>
        <w:t xml:space="preserve"> OIB 42998076332</w:t>
      </w:r>
      <w:r w:rsidR="00C87C43">
        <w:rPr>
          <w:rFonts w:eastAsia="Arial Unicode MS"/>
          <w:lang w:eastAsia="en-US"/>
        </w:rPr>
        <w:t xml:space="preserve">, za osporenu tražbinu u iznosu od </w:t>
      </w:r>
      <w:r w:rsidRPr="0049314D">
        <w:rPr>
          <w:rFonts w:eastAsia="Arial Unicode MS"/>
          <w:lang w:eastAsia="en-US"/>
        </w:rPr>
        <w:t>36.000,00</w:t>
      </w:r>
      <w:r>
        <w:rPr>
          <w:rFonts w:eastAsia="Arial Unicode MS"/>
          <w:lang w:eastAsia="en-US"/>
        </w:rPr>
        <w:t xml:space="preserve"> kn</w:t>
      </w:r>
    </w:p>
    <w:p w:rsidRDefault="00061EDD" w:rsidP="00061EDD" w:rsidR="00061EDD" w:rsidRPr="0049314D">
      <w:pPr>
        <w:tabs>
          <w:tab w:pos="567" w:val="left"/>
        </w:tabs>
        <w:spacing w:before="100"/>
        <w:jc w:val="both"/>
        <w:rPr>
          <w:rFonts w:eastAsia="Arial Unicode MS"/>
          <w:lang w:eastAsia="en-US"/>
        </w:rPr>
      </w:pPr>
      <w:r>
        <w:rPr>
          <w:rFonts w:eastAsia="Arial Unicode MS"/>
          <w:lang w:eastAsia="en-US"/>
        </w:rPr>
        <w:t xml:space="preserve">155. </w:t>
      </w:r>
      <w:r w:rsidRPr="0049314D">
        <w:rPr>
          <w:rFonts w:eastAsia="Arial Unicode MS"/>
          <w:lang w:eastAsia="en-US"/>
        </w:rPr>
        <w:t>Marija Munitić</w:t>
      </w:r>
      <w:r w:rsidR="0029414F">
        <w:rPr>
          <w:rFonts w:eastAsia="Arial Unicode MS"/>
          <w:lang w:eastAsia="en-US"/>
        </w:rPr>
        <w:t>,</w:t>
      </w:r>
      <w:r w:rsidRPr="0049314D">
        <w:rPr>
          <w:rFonts w:eastAsia="Arial Unicode MS"/>
          <w:lang w:eastAsia="en-US"/>
        </w:rPr>
        <w:t xml:space="preserve"> OIB 68535764041</w:t>
      </w:r>
      <w:r w:rsidR="00C87C43">
        <w:rPr>
          <w:rFonts w:eastAsia="Arial Unicode MS"/>
          <w:lang w:eastAsia="en-US"/>
        </w:rPr>
        <w:t>,</w:t>
      </w:r>
      <w:r w:rsidR="00C87C43" w:rsidRPr="00C87C43">
        <w:rPr>
          <w:rFonts w:eastAsia="Arial Unicode MS"/>
          <w:lang w:eastAsia="en-US"/>
        </w:rPr>
        <w:t xml:space="preserve"> </w:t>
      </w:r>
      <w:r w:rsidR="00C87C43">
        <w:rPr>
          <w:rFonts w:eastAsia="Arial Unicode MS"/>
          <w:lang w:eastAsia="en-US"/>
        </w:rPr>
        <w:t xml:space="preserve">za osporenu tražbinu u iznosu od </w:t>
      </w:r>
      <w:r w:rsidRPr="0049314D">
        <w:rPr>
          <w:rFonts w:eastAsia="Arial Unicode MS"/>
          <w:lang w:eastAsia="en-US"/>
        </w:rPr>
        <w:t>22.800,00</w:t>
      </w:r>
      <w:r>
        <w:rPr>
          <w:rFonts w:eastAsia="Arial Unicode MS"/>
          <w:lang w:eastAsia="en-US"/>
        </w:rPr>
        <w:t xml:space="preserve"> kn</w:t>
      </w:r>
    </w:p>
    <w:p w:rsidRDefault="00061EDD" w:rsidP="00061EDD" w:rsidR="00061EDD" w:rsidRPr="0049314D">
      <w:pPr>
        <w:tabs>
          <w:tab w:pos="567" w:val="left"/>
        </w:tabs>
        <w:spacing w:before="100"/>
        <w:jc w:val="both"/>
        <w:rPr>
          <w:rFonts w:eastAsia="Arial Unicode MS"/>
          <w:lang w:eastAsia="en-US"/>
        </w:rPr>
      </w:pPr>
      <w:r>
        <w:rPr>
          <w:rFonts w:eastAsia="Arial Unicode MS"/>
          <w:lang w:eastAsia="en-US"/>
        </w:rPr>
        <w:t xml:space="preserve">156. </w:t>
      </w:r>
      <w:r w:rsidRPr="0049314D">
        <w:rPr>
          <w:rFonts w:eastAsia="Arial Unicode MS"/>
          <w:lang w:eastAsia="en-US"/>
        </w:rPr>
        <w:t>Anka Treskavica</w:t>
      </w:r>
      <w:r w:rsidR="0029414F">
        <w:rPr>
          <w:rFonts w:eastAsia="Arial Unicode MS"/>
          <w:lang w:eastAsia="en-US"/>
        </w:rPr>
        <w:t>,</w:t>
      </w:r>
      <w:r w:rsidRPr="0049314D">
        <w:rPr>
          <w:rFonts w:eastAsia="Arial Unicode MS"/>
          <w:lang w:eastAsia="en-US"/>
        </w:rPr>
        <w:t xml:space="preserve"> OIB 89998355619</w:t>
      </w:r>
      <w:r w:rsidR="00C87C43">
        <w:rPr>
          <w:rFonts w:eastAsia="Arial Unicode MS"/>
          <w:lang w:eastAsia="en-US"/>
        </w:rPr>
        <w:t xml:space="preserve">, za osporenu tražbinu u iznosu od </w:t>
      </w:r>
      <w:r w:rsidRPr="0049314D">
        <w:rPr>
          <w:rFonts w:eastAsia="Arial Unicode MS"/>
          <w:lang w:eastAsia="en-US"/>
        </w:rPr>
        <w:t>20.200,00</w:t>
      </w:r>
      <w:r>
        <w:rPr>
          <w:rFonts w:eastAsia="Arial Unicode MS"/>
          <w:lang w:eastAsia="en-US"/>
        </w:rPr>
        <w:t xml:space="preserve"> kn</w:t>
      </w:r>
    </w:p>
    <w:p w:rsidRDefault="00061EDD" w:rsidP="00061EDD" w:rsidR="00061EDD" w:rsidRPr="0049314D">
      <w:pPr>
        <w:tabs>
          <w:tab w:pos="567" w:val="left"/>
        </w:tabs>
        <w:spacing w:before="100"/>
        <w:jc w:val="both"/>
        <w:rPr>
          <w:rFonts w:eastAsia="Arial Unicode MS"/>
          <w:lang w:eastAsia="en-US"/>
        </w:rPr>
      </w:pPr>
      <w:r>
        <w:rPr>
          <w:rFonts w:eastAsia="Arial Unicode MS"/>
          <w:lang w:eastAsia="en-US"/>
        </w:rPr>
        <w:t xml:space="preserve">157. </w:t>
      </w:r>
      <w:r w:rsidRPr="0049314D">
        <w:rPr>
          <w:rFonts w:eastAsia="Arial Unicode MS"/>
          <w:lang w:eastAsia="en-US"/>
        </w:rPr>
        <w:t>Gordana Perković</w:t>
      </w:r>
      <w:r w:rsidR="0029414F">
        <w:rPr>
          <w:rFonts w:eastAsia="Arial Unicode MS"/>
          <w:lang w:eastAsia="en-US"/>
        </w:rPr>
        <w:t>,</w:t>
      </w:r>
      <w:r w:rsidRPr="0049314D">
        <w:rPr>
          <w:rFonts w:eastAsia="Arial Unicode MS"/>
          <w:lang w:eastAsia="en-US"/>
        </w:rPr>
        <w:t xml:space="preserve"> OIB 48186805492</w:t>
      </w:r>
      <w:r w:rsidR="00C87C43">
        <w:rPr>
          <w:rFonts w:eastAsia="Arial Unicode MS"/>
          <w:lang w:eastAsia="en-US"/>
        </w:rPr>
        <w:t xml:space="preserve">, za osporenu tražbinu u iznosu od </w:t>
      </w:r>
      <w:r w:rsidRPr="0049314D">
        <w:rPr>
          <w:rFonts w:eastAsia="Arial Unicode MS"/>
          <w:lang w:eastAsia="en-US"/>
        </w:rPr>
        <w:t>16.700,00</w:t>
      </w:r>
      <w:r>
        <w:rPr>
          <w:rFonts w:eastAsia="Arial Unicode MS"/>
          <w:lang w:eastAsia="en-US"/>
        </w:rPr>
        <w:t xml:space="preserve"> kn</w:t>
      </w:r>
    </w:p>
    <w:p w:rsidRDefault="00061EDD" w:rsidP="00061EDD" w:rsidR="00061EDD" w:rsidRPr="0049314D">
      <w:pPr>
        <w:tabs>
          <w:tab w:pos="567" w:val="left"/>
        </w:tabs>
        <w:spacing w:before="100"/>
        <w:jc w:val="both"/>
        <w:rPr>
          <w:rFonts w:eastAsia="Arial Unicode MS"/>
          <w:lang w:eastAsia="en-US"/>
        </w:rPr>
      </w:pPr>
      <w:r>
        <w:rPr>
          <w:rFonts w:eastAsia="Arial Unicode MS"/>
          <w:lang w:eastAsia="en-US"/>
        </w:rPr>
        <w:t xml:space="preserve">158. </w:t>
      </w:r>
      <w:r w:rsidRPr="0049314D">
        <w:rPr>
          <w:rFonts w:eastAsia="Arial Unicode MS"/>
          <w:lang w:eastAsia="en-US"/>
        </w:rPr>
        <w:t>Božidar Barač</w:t>
      </w:r>
      <w:r w:rsidR="0029414F">
        <w:rPr>
          <w:rFonts w:eastAsia="Arial Unicode MS"/>
          <w:lang w:eastAsia="en-US"/>
        </w:rPr>
        <w:t>,</w:t>
      </w:r>
      <w:r w:rsidRPr="0049314D">
        <w:rPr>
          <w:rFonts w:eastAsia="Arial Unicode MS"/>
          <w:lang w:eastAsia="en-US"/>
        </w:rPr>
        <w:t xml:space="preserve"> OIB  30857084192</w:t>
      </w:r>
      <w:r w:rsidR="00C87C43">
        <w:rPr>
          <w:rFonts w:eastAsia="Arial Unicode MS"/>
          <w:lang w:eastAsia="en-US"/>
        </w:rPr>
        <w:t xml:space="preserve">, za osporenu tražbinu u iznosu od </w:t>
      </w:r>
      <w:r w:rsidRPr="0049314D">
        <w:rPr>
          <w:rFonts w:eastAsia="Arial Unicode MS"/>
          <w:lang w:eastAsia="en-US"/>
        </w:rPr>
        <w:t>27.200,00</w:t>
      </w:r>
      <w:r>
        <w:rPr>
          <w:rFonts w:eastAsia="Arial Unicode MS"/>
          <w:lang w:eastAsia="en-US"/>
        </w:rPr>
        <w:t xml:space="preserve"> kn</w:t>
      </w:r>
    </w:p>
    <w:p w:rsidRDefault="00061EDD" w:rsidP="00061EDD" w:rsidR="00061EDD" w:rsidRPr="0049314D">
      <w:pPr>
        <w:tabs>
          <w:tab w:pos="567" w:val="left"/>
        </w:tabs>
        <w:spacing w:before="100"/>
        <w:jc w:val="both"/>
        <w:rPr>
          <w:rFonts w:eastAsia="Arial Unicode MS"/>
          <w:lang w:eastAsia="en-US"/>
        </w:rPr>
      </w:pPr>
      <w:r>
        <w:rPr>
          <w:rFonts w:eastAsia="Arial Unicode MS"/>
          <w:lang w:eastAsia="en-US"/>
        </w:rPr>
        <w:t xml:space="preserve">159. </w:t>
      </w:r>
      <w:r w:rsidRPr="0049314D">
        <w:rPr>
          <w:rFonts w:eastAsia="Arial Unicode MS"/>
          <w:lang w:eastAsia="en-US"/>
        </w:rPr>
        <w:t>Ivo Rajčić</w:t>
      </w:r>
      <w:r w:rsidR="0029414F">
        <w:rPr>
          <w:rFonts w:eastAsia="Arial Unicode MS"/>
          <w:lang w:eastAsia="en-US"/>
        </w:rPr>
        <w:t>,</w:t>
      </w:r>
      <w:r w:rsidRPr="0049314D">
        <w:rPr>
          <w:rFonts w:eastAsia="Arial Unicode MS"/>
          <w:lang w:eastAsia="en-US"/>
        </w:rPr>
        <w:t xml:space="preserve"> OIB 52467354389</w:t>
      </w:r>
      <w:r w:rsidR="00C87C43">
        <w:rPr>
          <w:rFonts w:eastAsia="Arial Unicode MS"/>
          <w:lang w:eastAsia="en-US"/>
        </w:rPr>
        <w:t xml:space="preserve">, za osporenu tražbinu u iznosu od </w:t>
      </w:r>
      <w:r w:rsidRPr="0049314D">
        <w:rPr>
          <w:rFonts w:eastAsia="Arial Unicode MS"/>
          <w:lang w:eastAsia="en-US"/>
        </w:rPr>
        <w:t>35.200,00</w:t>
      </w:r>
      <w:r>
        <w:rPr>
          <w:rFonts w:eastAsia="Arial Unicode MS"/>
          <w:lang w:eastAsia="en-US"/>
        </w:rPr>
        <w:t xml:space="preserve"> kn</w:t>
      </w:r>
    </w:p>
    <w:p w:rsidRDefault="00061EDD" w:rsidP="00061EDD" w:rsidR="00061EDD" w:rsidRPr="0049314D">
      <w:pPr>
        <w:tabs>
          <w:tab w:pos="567" w:val="left"/>
        </w:tabs>
        <w:spacing w:before="100"/>
        <w:jc w:val="both"/>
        <w:rPr>
          <w:rFonts w:eastAsia="Arial Unicode MS"/>
          <w:lang w:eastAsia="en-US"/>
        </w:rPr>
      </w:pPr>
      <w:r>
        <w:rPr>
          <w:rFonts w:eastAsia="Arial Unicode MS"/>
          <w:lang w:eastAsia="en-US"/>
        </w:rPr>
        <w:t xml:space="preserve">160. </w:t>
      </w:r>
      <w:r w:rsidRPr="0049314D">
        <w:rPr>
          <w:rFonts w:eastAsia="Arial Unicode MS"/>
          <w:lang w:eastAsia="en-US"/>
        </w:rPr>
        <w:t>Nedjeljka Armanda</w:t>
      </w:r>
      <w:r w:rsidR="0029414F">
        <w:rPr>
          <w:rFonts w:eastAsia="Arial Unicode MS"/>
          <w:lang w:eastAsia="en-US"/>
        </w:rPr>
        <w:t>,</w:t>
      </w:r>
      <w:r w:rsidRPr="0049314D">
        <w:rPr>
          <w:rFonts w:eastAsia="Arial Unicode MS"/>
          <w:lang w:eastAsia="en-US"/>
        </w:rPr>
        <w:t xml:space="preserve"> OIB 090033661295</w:t>
      </w:r>
      <w:r w:rsidR="00C87C43">
        <w:rPr>
          <w:rFonts w:eastAsia="Arial Unicode MS"/>
          <w:lang w:eastAsia="en-US"/>
        </w:rPr>
        <w:t xml:space="preserve">, za osporenu tražbinu u iznosu od </w:t>
      </w:r>
      <w:r w:rsidRPr="0049314D">
        <w:rPr>
          <w:rFonts w:eastAsia="Arial Unicode MS"/>
          <w:lang w:eastAsia="en-US"/>
        </w:rPr>
        <w:t>20.200,00</w:t>
      </w:r>
      <w:r>
        <w:rPr>
          <w:rFonts w:eastAsia="Arial Unicode MS"/>
          <w:lang w:eastAsia="en-US"/>
        </w:rPr>
        <w:t xml:space="preserve"> kn</w:t>
      </w:r>
    </w:p>
    <w:p w:rsidRDefault="00061EDD" w:rsidP="00061EDD" w:rsidR="00061EDD" w:rsidRPr="0049314D">
      <w:pPr>
        <w:tabs>
          <w:tab w:pos="567" w:val="left"/>
        </w:tabs>
        <w:spacing w:before="100"/>
        <w:jc w:val="both"/>
        <w:rPr>
          <w:rFonts w:eastAsia="Arial Unicode MS"/>
          <w:lang w:eastAsia="en-US"/>
        </w:rPr>
      </w:pPr>
      <w:r>
        <w:rPr>
          <w:rFonts w:eastAsia="Arial Unicode MS"/>
          <w:lang w:eastAsia="en-US"/>
        </w:rPr>
        <w:t xml:space="preserve">161. </w:t>
      </w:r>
      <w:r w:rsidRPr="0049314D">
        <w:rPr>
          <w:rFonts w:eastAsia="Arial Unicode MS"/>
          <w:lang w:eastAsia="en-US"/>
        </w:rPr>
        <w:t>Anka Plazonja</w:t>
      </w:r>
      <w:r w:rsidR="0029414F">
        <w:rPr>
          <w:rFonts w:eastAsia="Arial Unicode MS"/>
          <w:lang w:eastAsia="en-US"/>
        </w:rPr>
        <w:t>,</w:t>
      </w:r>
      <w:r w:rsidRPr="0049314D">
        <w:rPr>
          <w:rFonts w:eastAsia="Arial Unicode MS"/>
          <w:lang w:eastAsia="en-US"/>
        </w:rPr>
        <w:t xml:space="preserve"> OIB 92736733656</w:t>
      </w:r>
      <w:r w:rsidR="00C87C43">
        <w:rPr>
          <w:rFonts w:eastAsia="Arial Unicode MS"/>
          <w:lang w:eastAsia="en-US"/>
        </w:rPr>
        <w:t xml:space="preserve">, za osporenu tražbinu u iznosu od </w:t>
      </w:r>
      <w:r w:rsidRPr="0049314D">
        <w:rPr>
          <w:rFonts w:eastAsia="Arial Unicode MS"/>
          <w:lang w:eastAsia="en-US"/>
        </w:rPr>
        <w:t>17.200,00</w:t>
      </w:r>
      <w:r>
        <w:rPr>
          <w:rFonts w:eastAsia="Arial Unicode MS"/>
          <w:lang w:eastAsia="en-US"/>
        </w:rPr>
        <w:t xml:space="preserve"> kn</w:t>
      </w:r>
    </w:p>
    <w:p w:rsidRDefault="00061EDD" w:rsidP="00061EDD" w:rsidR="00061EDD" w:rsidRPr="0049314D">
      <w:pPr>
        <w:tabs>
          <w:tab w:pos="567" w:val="left"/>
        </w:tabs>
        <w:spacing w:before="100"/>
        <w:jc w:val="both"/>
        <w:rPr>
          <w:rFonts w:eastAsia="Arial Unicode MS"/>
          <w:lang w:eastAsia="en-US"/>
        </w:rPr>
      </w:pPr>
      <w:r>
        <w:rPr>
          <w:rFonts w:eastAsia="Arial Unicode MS"/>
          <w:lang w:eastAsia="en-US"/>
        </w:rPr>
        <w:t xml:space="preserve">162. </w:t>
      </w:r>
      <w:r w:rsidRPr="0049314D">
        <w:rPr>
          <w:rFonts w:eastAsia="Arial Unicode MS"/>
          <w:lang w:eastAsia="en-US"/>
        </w:rPr>
        <w:t>Jurka Penić</w:t>
      </w:r>
      <w:r w:rsidR="0029414F">
        <w:rPr>
          <w:rFonts w:eastAsia="Arial Unicode MS"/>
          <w:lang w:eastAsia="en-US"/>
        </w:rPr>
        <w:t>,</w:t>
      </w:r>
      <w:r w:rsidRPr="0049314D">
        <w:rPr>
          <w:rFonts w:eastAsia="Arial Unicode MS"/>
          <w:lang w:eastAsia="en-US"/>
        </w:rPr>
        <w:t xml:space="preserve"> OIB 45519634047</w:t>
      </w:r>
      <w:r w:rsidR="00C87C43">
        <w:rPr>
          <w:rFonts w:eastAsia="Arial Unicode MS"/>
          <w:lang w:eastAsia="en-US"/>
        </w:rPr>
        <w:t xml:space="preserve">, za osporenu tražbinu u iznosu od </w:t>
      </w:r>
      <w:r w:rsidRPr="0049314D">
        <w:rPr>
          <w:rFonts w:eastAsia="Arial Unicode MS"/>
          <w:lang w:eastAsia="en-US"/>
        </w:rPr>
        <w:t>19.200,00</w:t>
      </w:r>
      <w:r>
        <w:rPr>
          <w:rFonts w:eastAsia="Arial Unicode MS"/>
          <w:lang w:eastAsia="en-US"/>
        </w:rPr>
        <w:t xml:space="preserve"> kn</w:t>
      </w:r>
    </w:p>
    <w:p w:rsidRDefault="00061EDD" w:rsidP="00061EDD" w:rsidR="00061EDD" w:rsidRPr="0049314D">
      <w:pPr>
        <w:tabs>
          <w:tab w:pos="567" w:val="left"/>
        </w:tabs>
        <w:spacing w:before="100"/>
        <w:jc w:val="both"/>
        <w:rPr>
          <w:rFonts w:eastAsia="Arial Unicode MS"/>
          <w:lang w:eastAsia="en-US"/>
        </w:rPr>
      </w:pPr>
      <w:r>
        <w:rPr>
          <w:rFonts w:eastAsia="Arial Unicode MS"/>
          <w:lang w:eastAsia="en-US"/>
        </w:rPr>
        <w:t xml:space="preserve">163. </w:t>
      </w:r>
      <w:r w:rsidRPr="0049314D">
        <w:rPr>
          <w:rFonts w:eastAsia="Arial Unicode MS"/>
          <w:lang w:eastAsia="en-US"/>
        </w:rPr>
        <w:t>Mara Dobrota</w:t>
      </w:r>
      <w:r w:rsidR="0029414F">
        <w:rPr>
          <w:rFonts w:eastAsia="Arial Unicode MS"/>
          <w:lang w:eastAsia="en-US"/>
        </w:rPr>
        <w:t>,</w:t>
      </w:r>
      <w:r w:rsidRPr="0049314D">
        <w:rPr>
          <w:rFonts w:eastAsia="Arial Unicode MS"/>
          <w:lang w:eastAsia="en-US"/>
        </w:rPr>
        <w:t xml:space="preserve"> OIB 27943772484</w:t>
      </w:r>
      <w:r w:rsidR="00C87C43">
        <w:rPr>
          <w:rFonts w:eastAsia="Arial Unicode MS"/>
          <w:lang w:eastAsia="en-US"/>
        </w:rPr>
        <w:t xml:space="preserve">, za osporenu tražbinu u iznosu od </w:t>
      </w:r>
      <w:r w:rsidRPr="0049314D">
        <w:rPr>
          <w:rFonts w:eastAsia="Arial Unicode MS"/>
          <w:lang w:eastAsia="en-US"/>
        </w:rPr>
        <w:t>19.200,00</w:t>
      </w:r>
      <w:r>
        <w:rPr>
          <w:rFonts w:eastAsia="Arial Unicode MS"/>
          <w:lang w:eastAsia="en-US"/>
        </w:rPr>
        <w:t xml:space="preserve"> kn</w:t>
      </w:r>
    </w:p>
    <w:p w:rsidRDefault="00061EDD" w:rsidP="00061EDD" w:rsidR="00061EDD" w:rsidRPr="0049314D">
      <w:pPr>
        <w:tabs>
          <w:tab w:pos="567" w:val="left"/>
        </w:tabs>
        <w:spacing w:before="100"/>
        <w:jc w:val="both"/>
        <w:rPr>
          <w:rFonts w:eastAsia="Arial Unicode MS"/>
          <w:lang w:eastAsia="en-US"/>
        </w:rPr>
      </w:pPr>
      <w:r>
        <w:rPr>
          <w:rFonts w:eastAsia="Arial Unicode MS"/>
          <w:lang w:eastAsia="en-US"/>
        </w:rPr>
        <w:t xml:space="preserve">164. </w:t>
      </w:r>
      <w:r w:rsidRPr="0049314D">
        <w:rPr>
          <w:rFonts w:eastAsia="Arial Unicode MS"/>
          <w:lang w:eastAsia="en-US"/>
        </w:rPr>
        <w:t>Ivan Vukušić</w:t>
      </w:r>
      <w:r w:rsidR="0029414F">
        <w:rPr>
          <w:rFonts w:eastAsia="Arial Unicode MS"/>
          <w:lang w:eastAsia="en-US"/>
        </w:rPr>
        <w:t>,</w:t>
      </w:r>
      <w:r w:rsidRPr="0049314D">
        <w:rPr>
          <w:rFonts w:eastAsia="Arial Unicode MS"/>
          <w:lang w:eastAsia="en-US"/>
        </w:rPr>
        <w:t xml:space="preserve"> OIB 52615536531</w:t>
      </w:r>
      <w:r w:rsidR="00C87C43">
        <w:rPr>
          <w:rFonts w:eastAsia="Arial Unicode MS"/>
          <w:lang w:eastAsia="en-US"/>
        </w:rPr>
        <w:t>,</w:t>
      </w:r>
      <w:r w:rsidR="00C87C43" w:rsidRPr="00C87C43">
        <w:rPr>
          <w:rFonts w:eastAsia="Arial Unicode MS"/>
          <w:lang w:eastAsia="en-US"/>
        </w:rPr>
        <w:t xml:space="preserve"> </w:t>
      </w:r>
      <w:r w:rsidR="00C87C43">
        <w:rPr>
          <w:rFonts w:eastAsia="Arial Unicode MS"/>
          <w:lang w:eastAsia="en-US"/>
        </w:rPr>
        <w:t xml:space="preserve">za osporenu tražbinu u iznosu od </w:t>
      </w:r>
      <w:r w:rsidRPr="0049314D">
        <w:rPr>
          <w:rFonts w:eastAsia="Arial Unicode MS"/>
          <w:lang w:eastAsia="en-US"/>
        </w:rPr>
        <w:t>18.200,00</w:t>
      </w:r>
      <w:r>
        <w:rPr>
          <w:rFonts w:eastAsia="Arial Unicode MS"/>
          <w:lang w:eastAsia="en-US"/>
        </w:rPr>
        <w:t xml:space="preserve"> kn</w:t>
      </w:r>
    </w:p>
    <w:p w:rsidRDefault="00061EDD" w:rsidP="00061EDD" w:rsidR="00061EDD" w:rsidRPr="0049314D">
      <w:pPr>
        <w:tabs>
          <w:tab w:pos="567" w:val="left"/>
        </w:tabs>
        <w:spacing w:before="100"/>
        <w:jc w:val="both"/>
        <w:rPr>
          <w:rFonts w:eastAsia="Arial Unicode MS"/>
          <w:lang w:eastAsia="en-US"/>
        </w:rPr>
      </w:pPr>
      <w:r>
        <w:rPr>
          <w:rFonts w:eastAsia="Arial Unicode MS"/>
          <w:lang w:eastAsia="en-US"/>
        </w:rPr>
        <w:t>165.</w:t>
      </w:r>
      <w:r w:rsidR="0029414F">
        <w:rPr>
          <w:rFonts w:eastAsia="Arial Unicode MS"/>
          <w:lang w:eastAsia="en-US"/>
        </w:rPr>
        <w:t xml:space="preserve"> </w:t>
      </w:r>
      <w:r w:rsidRPr="0049314D">
        <w:rPr>
          <w:rFonts w:eastAsia="Arial Unicode MS"/>
          <w:lang w:eastAsia="en-US"/>
        </w:rPr>
        <w:t>Blaž Ćapin</w:t>
      </w:r>
      <w:r w:rsidR="0029414F">
        <w:rPr>
          <w:rFonts w:eastAsia="Arial Unicode MS"/>
          <w:lang w:eastAsia="en-US"/>
        </w:rPr>
        <w:t>,</w:t>
      </w:r>
      <w:r w:rsidRPr="0049314D">
        <w:rPr>
          <w:rFonts w:eastAsia="Arial Unicode MS"/>
          <w:lang w:eastAsia="en-US"/>
        </w:rPr>
        <w:t xml:space="preserve"> OIB 67223092915</w:t>
      </w:r>
      <w:r w:rsidR="00C87C43">
        <w:rPr>
          <w:rFonts w:eastAsia="Arial Unicode MS"/>
          <w:lang w:eastAsia="en-US"/>
        </w:rPr>
        <w:t>,</w:t>
      </w:r>
      <w:r w:rsidR="00C87C43" w:rsidRPr="00C87C43">
        <w:rPr>
          <w:rFonts w:eastAsia="Arial Unicode MS"/>
          <w:lang w:eastAsia="en-US"/>
        </w:rPr>
        <w:t xml:space="preserve"> </w:t>
      </w:r>
      <w:r w:rsidR="00C87C43">
        <w:rPr>
          <w:rFonts w:eastAsia="Arial Unicode MS"/>
          <w:lang w:eastAsia="en-US"/>
        </w:rPr>
        <w:t xml:space="preserve">za osporenu tražbinu u iznosu od </w:t>
      </w:r>
      <w:r w:rsidRPr="0049314D">
        <w:rPr>
          <w:rFonts w:eastAsia="Arial Unicode MS"/>
          <w:lang w:eastAsia="en-US"/>
        </w:rPr>
        <w:t>27.700,00</w:t>
      </w:r>
      <w:r>
        <w:rPr>
          <w:rFonts w:eastAsia="Arial Unicode MS"/>
          <w:lang w:eastAsia="en-US"/>
        </w:rPr>
        <w:t xml:space="preserve"> kn</w:t>
      </w:r>
    </w:p>
    <w:p w:rsidRDefault="00061EDD" w:rsidP="00061EDD" w:rsidR="00061EDD" w:rsidRPr="0049314D">
      <w:pPr>
        <w:tabs>
          <w:tab w:pos="567" w:val="left"/>
        </w:tabs>
        <w:spacing w:before="100"/>
        <w:jc w:val="both"/>
        <w:rPr>
          <w:rFonts w:eastAsia="Arial Unicode MS"/>
          <w:lang w:eastAsia="en-US"/>
        </w:rPr>
      </w:pPr>
      <w:r>
        <w:rPr>
          <w:rFonts w:eastAsia="Arial Unicode MS"/>
          <w:lang w:eastAsia="en-US"/>
        </w:rPr>
        <w:t xml:space="preserve">166. </w:t>
      </w:r>
      <w:r w:rsidRPr="0049314D">
        <w:rPr>
          <w:rFonts w:eastAsia="Arial Unicode MS"/>
          <w:lang w:eastAsia="en-US"/>
        </w:rPr>
        <w:t>Mara Režić</w:t>
      </w:r>
      <w:r w:rsidR="0029414F">
        <w:rPr>
          <w:rFonts w:eastAsia="Arial Unicode MS"/>
          <w:lang w:eastAsia="en-US"/>
        </w:rPr>
        <w:t>,</w:t>
      </w:r>
      <w:r w:rsidRPr="0049314D">
        <w:rPr>
          <w:rFonts w:eastAsia="Arial Unicode MS"/>
          <w:lang w:eastAsia="en-US"/>
        </w:rPr>
        <w:t xml:space="preserve"> OIB 03502691703</w:t>
      </w:r>
      <w:r w:rsidR="00C87C43">
        <w:rPr>
          <w:rFonts w:eastAsia="Arial Unicode MS"/>
          <w:lang w:eastAsia="en-US"/>
        </w:rPr>
        <w:t>,</w:t>
      </w:r>
      <w:r w:rsidR="00C87C43" w:rsidRPr="00C87C43">
        <w:rPr>
          <w:rFonts w:eastAsia="Arial Unicode MS"/>
          <w:lang w:eastAsia="en-US"/>
        </w:rPr>
        <w:t xml:space="preserve"> </w:t>
      </w:r>
      <w:r w:rsidR="00C87C43">
        <w:rPr>
          <w:rFonts w:eastAsia="Arial Unicode MS"/>
          <w:lang w:eastAsia="en-US"/>
        </w:rPr>
        <w:t xml:space="preserve">za osporenu tražbinu u iznosu od </w:t>
      </w:r>
      <w:r w:rsidRPr="0049314D">
        <w:rPr>
          <w:rFonts w:eastAsia="Arial Unicode MS"/>
          <w:lang w:eastAsia="en-US"/>
        </w:rPr>
        <w:t>19.200,00</w:t>
      </w:r>
      <w:r>
        <w:rPr>
          <w:rFonts w:eastAsia="Arial Unicode MS"/>
          <w:lang w:eastAsia="en-US"/>
        </w:rPr>
        <w:t xml:space="preserve"> kn</w:t>
      </w:r>
    </w:p>
    <w:p w:rsidRDefault="00061EDD" w:rsidP="00061EDD" w:rsidR="00061EDD" w:rsidRPr="0049314D">
      <w:pPr>
        <w:tabs>
          <w:tab w:pos="567" w:val="left"/>
        </w:tabs>
        <w:spacing w:before="100"/>
        <w:jc w:val="both"/>
        <w:rPr>
          <w:rFonts w:eastAsia="Arial Unicode MS"/>
          <w:lang w:eastAsia="en-US"/>
        </w:rPr>
      </w:pPr>
      <w:r>
        <w:rPr>
          <w:rFonts w:eastAsia="Arial Unicode MS"/>
          <w:lang w:eastAsia="en-US"/>
        </w:rPr>
        <w:t xml:space="preserve">167. </w:t>
      </w:r>
      <w:r w:rsidRPr="0049314D">
        <w:rPr>
          <w:rFonts w:eastAsia="Arial Unicode MS"/>
          <w:lang w:eastAsia="en-US"/>
        </w:rPr>
        <w:t>Nikola Lacmanović</w:t>
      </w:r>
      <w:r w:rsidR="0029414F">
        <w:rPr>
          <w:rFonts w:eastAsia="Arial Unicode MS"/>
          <w:lang w:eastAsia="en-US"/>
        </w:rPr>
        <w:t>,</w:t>
      </w:r>
      <w:r w:rsidRPr="0049314D">
        <w:rPr>
          <w:rFonts w:eastAsia="Arial Unicode MS"/>
          <w:lang w:eastAsia="en-US"/>
        </w:rPr>
        <w:t xml:space="preserve"> OIB 50670282682</w:t>
      </w:r>
      <w:r w:rsidR="00C87C43">
        <w:rPr>
          <w:rFonts w:eastAsia="Arial Unicode MS"/>
          <w:lang w:eastAsia="en-US"/>
        </w:rPr>
        <w:t xml:space="preserve">, za osporenu tražbinu u iznosu od </w:t>
      </w:r>
      <w:r w:rsidRPr="0049314D">
        <w:rPr>
          <w:rFonts w:eastAsia="Arial Unicode MS"/>
          <w:lang w:eastAsia="en-US"/>
        </w:rPr>
        <w:t>23.200,00</w:t>
      </w:r>
      <w:r>
        <w:rPr>
          <w:rFonts w:eastAsia="Arial Unicode MS"/>
          <w:lang w:eastAsia="en-US"/>
        </w:rPr>
        <w:t xml:space="preserve"> kn</w:t>
      </w:r>
    </w:p>
    <w:p w:rsidRDefault="00061EDD" w:rsidP="00061EDD" w:rsidR="00061EDD" w:rsidRPr="0049314D">
      <w:pPr>
        <w:tabs>
          <w:tab w:pos="567" w:val="left"/>
        </w:tabs>
        <w:spacing w:before="100"/>
        <w:jc w:val="both"/>
        <w:rPr>
          <w:rFonts w:eastAsia="Arial Unicode MS"/>
          <w:lang w:eastAsia="en-US"/>
        </w:rPr>
      </w:pPr>
      <w:r>
        <w:rPr>
          <w:rFonts w:eastAsia="Arial Unicode MS"/>
          <w:lang w:eastAsia="en-US"/>
        </w:rPr>
        <w:t xml:space="preserve">168. </w:t>
      </w:r>
      <w:r w:rsidRPr="0049314D">
        <w:rPr>
          <w:rFonts w:eastAsia="Arial Unicode MS"/>
          <w:lang w:eastAsia="en-US"/>
        </w:rPr>
        <w:t>Ružica Kundid</w:t>
      </w:r>
      <w:r w:rsidR="0029414F">
        <w:rPr>
          <w:rFonts w:eastAsia="Arial Unicode MS"/>
          <w:lang w:eastAsia="en-US"/>
        </w:rPr>
        <w:t>,</w:t>
      </w:r>
      <w:r w:rsidRPr="0049314D">
        <w:rPr>
          <w:rFonts w:eastAsia="Arial Unicode MS"/>
          <w:lang w:eastAsia="en-US"/>
        </w:rPr>
        <w:t xml:space="preserve"> OIB 62510013110</w:t>
      </w:r>
      <w:r w:rsidR="00C87C43">
        <w:rPr>
          <w:rFonts w:eastAsia="Arial Unicode MS"/>
          <w:lang w:eastAsia="en-US"/>
        </w:rPr>
        <w:t xml:space="preserve">, za osporenu tražbinu u iznosu od </w:t>
      </w:r>
      <w:r w:rsidRPr="0049314D">
        <w:rPr>
          <w:rFonts w:eastAsia="Arial Unicode MS"/>
          <w:lang w:eastAsia="en-US"/>
        </w:rPr>
        <w:t>28.200,00</w:t>
      </w:r>
      <w:r>
        <w:rPr>
          <w:rFonts w:eastAsia="Arial Unicode MS"/>
          <w:lang w:eastAsia="en-US"/>
        </w:rPr>
        <w:t xml:space="preserve"> kn</w:t>
      </w:r>
    </w:p>
    <w:p w:rsidRDefault="00061EDD" w:rsidP="00061EDD" w:rsidR="00061EDD" w:rsidRPr="0049314D">
      <w:pPr>
        <w:tabs>
          <w:tab w:pos="567" w:val="left"/>
        </w:tabs>
        <w:spacing w:before="100"/>
        <w:jc w:val="both"/>
        <w:rPr>
          <w:rFonts w:eastAsia="Arial Unicode MS"/>
          <w:lang w:eastAsia="en-US"/>
        </w:rPr>
      </w:pPr>
      <w:r>
        <w:rPr>
          <w:rFonts w:eastAsia="Arial Unicode MS"/>
          <w:lang w:eastAsia="en-US"/>
        </w:rPr>
        <w:t xml:space="preserve">169. </w:t>
      </w:r>
      <w:r w:rsidRPr="0049314D">
        <w:rPr>
          <w:rFonts w:eastAsia="Arial Unicode MS"/>
          <w:lang w:eastAsia="en-US"/>
        </w:rPr>
        <w:t>Inga Krnjaić</w:t>
      </w:r>
      <w:r w:rsidR="0029414F">
        <w:rPr>
          <w:rFonts w:eastAsia="Arial Unicode MS"/>
          <w:lang w:eastAsia="en-US"/>
        </w:rPr>
        <w:t>, OIB 00968558935</w:t>
      </w:r>
      <w:r w:rsidR="00C87C43">
        <w:rPr>
          <w:rFonts w:eastAsia="Arial Unicode MS"/>
          <w:lang w:eastAsia="en-US"/>
        </w:rPr>
        <w:t xml:space="preserve">, za osporenu tražbinu u iznosu od </w:t>
      </w:r>
      <w:r w:rsidRPr="0049314D">
        <w:rPr>
          <w:rFonts w:eastAsia="Arial Unicode MS"/>
          <w:lang w:eastAsia="en-US"/>
        </w:rPr>
        <w:t>19.700,00</w:t>
      </w:r>
      <w:r>
        <w:rPr>
          <w:rFonts w:eastAsia="Arial Unicode MS"/>
          <w:lang w:eastAsia="en-US"/>
        </w:rPr>
        <w:t xml:space="preserve"> kn</w:t>
      </w:r>
    </w:p>
    <w:p w:rsidRDefault="00061EDD" w:rsidP="00061EDD" w:rsidR="00061EDD" w:rsidRPr="0049314D">
      <w:pPr>
        <w:tabs>
          <w:tab w:pos="567" w:val="left"/>
        </w:tabs>
        <w:spacing w:before="100"/>
        <w:jc w:val="both"/>
        <w:rPr>
          <w:rFonts w:eastAsia="Arial Unicode MS"/>
          <w:lang w:eastAsia="en-US"/>
        </w:rPr>
      </w:pPr>
      <w:r>
        <w:rPr>
          <w:rFonts w:eastAsia="Arial Unicode MS"/>
          <w:lang w:eastAsia="en-US"/>
        </w:rPr>
        <w:lastRenderedPageBreak/>
        <w:t>170. Renata Kalčić, Rijeka, Brajšina 26,</w:t>
      </w:r>
      <w:r w:rsidRPr="0049314D">
        <w:rPr>
          <w:rFonts w:eastAsia="Arial Unicode MS"/>
          <w:lang w:eastAsia="en-US"/>
        </w:rPr>
        <w:t xml:space="preserve"> OIB 57885132100</w:t>
      </w:r>
      <w:r w:rsidR="00C87C43">
        <w:rPr>
          <w:rFonts w:eastAsia="Arial Unicode MS"/>
          <w:lang w:eastAsia="en-US"/>
        </w:rPr>
        <w:t xml:space="preserve">, za osporenu tražbinu u iznosu od </w:t>
      </w:r>
      <w:r w:rsidRPr="0049314D">
        <w:rPr>
          <w:rFonts w:eastAsia="Arial Unicode MS"/>
          <w:lang w:eastAsia="en-US"/>
        </w:rPr>
        <w:t>10.053,15</w:t>
      </w:r>
      <w:r>
        <w:rPr>
          <w:rFonts w:eastAsia="Arial Unicode MS"/>
          <w:lang w:eastAsia="en-US"/>
        </w:rPr>
        <w:t xml:space="preserve"> kn</w:t>
      </w:r>
    </w:p>
    <w:p w:rsidRDefault="00061EDD" w:rsidP="00061EDD" w:rsidR="00061EDD">
      <w:pPr>
        <w:tabs>
          <w:tab w:pos="567" w:val="left"/>
        </w:tabs>
        <w:spacing w:before="100"/>
        <w:jc w:val="both"/>
        <w:rPr>
          <w:rFonts w:eastAsia="Arial Unicode MS"/>
          <w:lang w:eastAsia="en-US"/>
        </w:rPr>
      </w:pPr>
      <w:r>
        <w:rPr>
          <w:rFonts w:eastAsia="Arial Unicode MS"/>
          <w:lang w:eastAsia="en-US"/>
        </w:rPr>
        <w:t xml:space="preserve">171. Juraj Lešković, Donja </w:t>
      </w:r>
      <w:r w:rsidR="009C7D12">
        <w:rPr>
          <w:rFonts w:eastAsia="Arial Unicode MS"/>
          <w:lang w:eastAsia="en-US"/>
        </w:rPr>
        <w:t>S</w:t>
      </w:r>
      <w:r>
        <w:rPr>
          <w:rFonts w:eastAsia="Arial Unicode MS"/>
          <w:lang w:eastAsia="en-US"/>
        </w:rPr>
        <w:t>tubica, Matenci 142</w:t>
      </w:r>
      <w:r w:rsidR="0029414F">
        <w:rPr>
          <w:rFonts w:eastAsia="Arial Unicode MS"/>
          <w:lang w:eastAsia="en-US"/>
        </w:rPr>
        <w:t>,</w:t>
      </w:r>
      <w:r w:rsidRPr="0049314D">
        <w:rPr>
          <w:rFonts w:eastAsia="Arial Unicode MS"/>
          <w:lang w:eastAsia="en-US"/>
        </w:rPr>
        <w:t>OIB 69602776663</w:t>
      </w:r>
      <w:r w:rsidR="00C87C43">
        <w:rPr>
          <w:rFonts w:eastAsia="Arial Unicode MS"/>
          <w:lang w:eastAsia="en-US"/>
        </w:rPr>
        <w:t>,</w:t>
      </w:r>
      <w:r w:rsidR="00C87C43" w:rsidRPr="00C87C43">
        <w:rPr>
          <w:rFonts w:eastAsia="Arial Unicode MS"/>
          <w:lang w:eastAsia="en-US"/>
        </w:rPr>
        <w:t xml:space="preserve"> </w:t>
      </w:r>
      <w:r w:rsidR="00C87C43">
        <w:rPr>
          <w:rFonts w:eastAsia="Arial Unicode MS"/>
          <w:lang w:eastAsia="en-US"/>
        </w:rPr>
        <w:t xml:space="preserve">za osporenu tražbinu u iznosu od </w:t>
      </w:r>
      <w:r w:rsidRPr="0049314D">
        <w:rPr>
          <w:rFonts w:eastAsia="Arial Unicode MS"/>
          <w:lang w:eastAsia="en-US"/>
        </w:rPr>
        <w:t>192.000,00</w:t>
      </w:r>
      <w:r>
        <w:rPr>
          <w:rFonts w:eastAsia="Arial Unicode MS"/>
          <w:lang w:eastAsia="en-US"/>
        </w:rPr>
        <w:t xml:space="preserve"> kn.</w:t>
      </w:r>
    </w:p>
    <w:p w:rsidRDefault="00061EDD" w:rsidP="00456E7C" w:rsidR="00061EDD">
      <w:pPr>
        <w:spacing w:after="200"/>
        <w:ind w:firstLine="851"/>
        <w:jc w:val="both"/>
        <w:rPr>
          <w:rFonts w:eastAsia="Arial Unicode MS"/>
          <w:lang w:eastAsia="en-US"/>
        </w:rPr>
      </w:pPr>
    </w:p>
    <w:p w:rsidRDefault="008946A7" w:rsidP="00456E7C" w:rsidR="00112F88">
      <w:pPr>
        <w:spacing w:after="200"/>
        <w:ind w:firstLine="851"/>
        <w:jc w:val="both"/>
        <w:rPr>
          <w:rFonts w:eastAsia="Arial Unicode MS"/>
          <w:lang w:eastAsia="en-US"/>
        </w:rPr>
      </w:pPr>
      <w:r>
        <w:rPr>
          <w:rFonts w:eastAsia="Arial Unicode MS"/>
          <w:lang w:eastAsia="en-US"/>
        </w:rPr>
        <w:t>IV</w:t>
      </w:r>
      <w:r w:rsidR="00281331">
        <w:rPr>
          <w:rFonts w:eastAsia="Arial Unicode MS"/>
          <w:lang w:eastAsia="en-US"/>
        </w:rPr>
        <w:t xml:space="preserve">. </w:t>
      </w:r>
      <w:r w:rsidR="00112F88" w:rsidRPr="00112F88">
        <w:rPr>
          <w:rFonts w:eastAsia="Arial Unicode MS"/>
          <w:lang w:eastAsia="en-US"/>
        </w:rPr>
        <w:t xml:space="preserve">Utvrđuju se tražbine vjerovnika </w:t>
      </w:r>
      <w:r w:rsidR="00112F88">
        <w:rPr>
          <w:rFonts w:eastAsia="Arial Unicode MS"/>
          <w:lang w:eastAsia="en-US"/>
        </w:rPr>
        <w:t>I</w:t>
      </w:r>
      <w:r w:rsidR="00112F88" w:rsidRPr="00112F88">
        <w:rPr>
          <w:rFonts w:eastAsia="Arial Unicode MS"/>
          <w:lang w:eastAsia="en-US"/>
        </w:rPr>
        <w:t>I. višeg isplatnog reda:</w:t>
      </w:r>
    </w:p>
    <w:p w:rsidRDefault="0009617D" w:rsidP="00281331" w:rsidR="00281331">
      <w:pPr>
        <w:spacing w:before="100"/>
        <w:jc w:val="both"/>
        <w:rPr>
          <w:rFonts w:eastAsia="Arial Unicode MS"/>
          <w:lang w:eastAsia="en-US"/>
        </w:rPr>
      </w:pPr>
      <w:r>
        <w:rPr>
          <w:rFonts w:eastAsia="Arial Unicode MS"/>
          <w:lang w:eastAsia="en-US"/>
        </w:rPr>
        <w:t xml:space="preserve">  </w:t>
      </w:r>
      <w:r w:rsidR="00281331" w:rsidRPr="00281331">
        <w:rPr>
          <w:rFonts w:eastAsia="Arial Unicode MS"/>
          <w:lang w:eastAsia="en-US"/>
        </w:rPr>
        <w:t>1.</w:t>
      </w:r>
      <w:r w:rsidR="00281331">
        <w:rPr>
          <w:rFonts w:eastAsia="Arial Unicode MS"/>
          <w:lang w:eastAsia="en-US"/>
        </w:rPr>
        <w:t xml:space="preserve">Vrgorka - Vinarija </w:t>
      </w:r>
      <w:r w:rsidR="009C7D12">
        <w:rPr>
          <w:rFonts w:eastAsia="Arial Unicode MS"/>
          <w:lang w:eastAsia="en-US"/>
        </w:rPr>
        <w:t xml:space="preserve">d.d. Vrgorac, Fra </w:t>
      </w:r>
      <w:r w:rsidR="00281331" w:rsidRPr="00281331">
        <w:rPr>
          <w:rFonts w:eastAsia="Arial Unicode MS"/>
          <w:lang w:eastAsia="en-US"/>
        </w:rPr>
        <w:t>Ivana Rožića 35</w:t>
      </w:r>
      <w:r w:rsidR="00281331">
        <w:rPr>
          <w:rFonts w:eastAsia="Arial Unicode MS"/>
          <w:lang w:eastAsia="en-US"/>
        </w:rPr>
        <w:t>,</w:t>
      </w:r>
    </w:p>
    <w:p w:rsidRDefault="0009617D" w:rsidP="00281331" w:rsidR="00281331" w:rsidRPr="00281331">
      <w:pPr>
        <w:jc w:val="both"/>
        <w:rPr>
          <w:rFonts w:eastAsia="Arial Unicode MS"/>
          <w:lang w:eastAsia="en-US"/>
        </w:rPr>
      </w:pPr>
      <w:r>
        <w:rPr>
          <w:rFonts w:eastAsia="Arial Unicode MS"/>
          <w:lang w:eastAsia="en-US"/>
        </w:rPr>
        <w:t xml:space="preserve">      </w:t>
      </w:r>
      <w:r w:rsidR="00281331" w:rsidRPr="00281331">
        <w:rPr>
          <w:rFonts w:eastAsia="Arial Unicode MS"/>
          <w:lang w:eastAsia="en-US"/>
        </w:rPr>
        <w:t>OIB 68329484134</w:t>
      </w:r>
      <w:r w:rsidR="00281331">
        <w:rPr>
          <w:rFonts w:eastAsia="Arial Unicode MS"/>
          <w:lang w:eastAsia="en-US"/>
        </w:rPr>
        <w:t>……………………………………….………</w:t>
      </w:r>
      <w:r w:rsidR="00CA5A8D">
        <w:rPr>
          <w:rFonts w:eastAsia="Arial Unicode MS"/>
          <w:lang w:eastAsia="en-US"/>
        </w:rPr>
        <w:t>.</w:t>
      </w:r>
      <w:r w:rsidR="00C23C12">
        <w:rPr>
          <w:rFonts w:eastAsia="Arial Unicode MS"/>
          <w:lang w:eastAsia="en-US"/>
        </w:rPr>
        <w:t>…</w:t>
      </w:r>
      <w:r w:rsidR="00281331">
        <w:rPr>
          <w:rFonts w:eastAsia="Arial Unicode MS"/>
          <w:lang w:eastAsia="en-US"/>
        </w:rPr>
        <w:t>……….</w:t>
      </w:r>
      <w:r w:rsidR="00281331" w:rsidRPr="00281331">
        <w:rPr>
          <w:rFonts w:eastAsia="Arial Unicode MS"/>
          <w:lang w:eastAsia="en-US"/>
        </w:rPr>
        <w:t>107.505,49</w:t>
      </w:r>
      <w:r w:rsidR="00281331">
        <w:rPr>
          <w:rFonts w:eastAsia="Arial Unicode MS"/>
          <w:lang w:eastAsia="en-US"/>
        </w:rPr>
        <w:t xml:space="preserve"> kn</w:t>
      </w:r>
    </w:p>
    <w:p w:rsidRDefault="00281331" w:rsidP="00281331" w:rsidR="00281331">
      <w:pPr>
        <w:spacing w:before="100"/>
        <w:jc w:val="both"/>
        <w:rPr>
          <w:rFonts w:eastAsia="Arial Unicode MS"/>
          <w:lang w:eastAsia="en-US"/>
        </w:rPr>
      </w:pPr>
      <w:r>
        <w:rPr>
          <w:rFonts w:eastAsia="Arial Unicode MS"/>
          <w:lang w:eastAsia="en-US"/>
        </w:rPr>
        <w:t xml:space="preserve">  2. Republika Hrvatska, </w:t>
      </w:r>
      <w:r w:rsidRPr="00281331">
        <w:rPr>
          <w:rFonts w:eastAsia="Arial Unicode MS"/>
          <w:lang w:eastAsia="en-US"/>
        </w:rPr>
        <w:t>Ministarstvo financija, Porezna uprava</w:t>
      </w:r>
      <w:r>
        <w:rPr>
          <w:rFonts w:eastAsia="Arial Unicode MS"/>
          <w:lang w:eastAsia="en-US"/>
        </w:rPr>
        <w:t>,</w:t>
      </w:r>
    </w:p>
    <w:p w:rsidRDefault="0009617D" w:rsidP="00281331" w:rsidR="00281331" w:rsidRPr="00281331">
      <w:pPr>
        <w:jc w:val="both"/>
        <w:rPr>
          <w:rFonts w:eastAsia="Arial Unicode MS"/>
          <w:lang w:eastAsia="en-US"/>
        </w:rPr>
      </w:pPr>
      <w:r>
        <w:rPr>
          <w:rFonts w:eastAsia="Arial Unicode MS"/>
          <w:lang w:eastAsia="en-US"/>
        </w:rPr>
        <w:t xml:space="preserve">      </w:t>
      </w:r>
      <w:r w:rsidR="00281331" w:rsidRPr="00281331">
        <w:rPr>
          <w:rFonts w:eastAsia="Arial Unicode MS"/>
          <w:lang w:eastAsia="en-US"/>
        </w:rPr>
        <w:t>OIB: 18683136487</w:t>
      </w:r>
      <w:r w:rsidR="00281331" w:rsidRPr="00281331">
        <w:rPr>
          <w:rFonts w:eastAsia="Arial Unicode MS"/>
          <w:lang w:eastAsia="en-US"/>
        </w:rPr>
        <w:tab/>
      </w:r>
      <w:r w:rsidR="00281331">
        <w:rPr>
          <w:rFonts w:eastAsia="Arial Unicode MS"/>
          <w:lang w:eastAsia="en-US"/>
        </w:rPr>
        <w:t>………………………………………</w:t>
      </w:r>
      <w:r w:rsidR="00CA5A8D">
        <w:rPr>
          <w:rFonts w:eastAsia="Arial Unicode MS"/>
          <w:lang w:eastAsia="en-US"/>
        </w:rPr>
        <w:t>.</w:t>
      </w:r>
      <w:r w:rsidR="00281331">
        <w:rPr>
          <w:rFonts w:eastAsia="Arial Unicode MS"/>
          <w:lang w:eastAsia="en-US"/>
        </w:rPr>
        <w:t>……………</w:t>
      </w:r>
      <w:r w:rsidR="00281331" w:rsidRPr="00281331">
        <w:rPr>
          <w:rFonts w:eastAsia="Arial Unicode MS"/>
          <w:lang w:eastAsia="en-US"/>
        </w:rPr>
        <w:t>559.561,02</w:t>
      </w:r>
      <w:r w:rsidR="00281331">
        <w:rPr>
          <w:rFonts w:eastAsia="Arial Unicode MS"/>
          <w:lang w:eastAsia="en-US"/>
        </w:rPr>
        <w:t xml:space="preserve"> kn</w:t>
      </w:r>
    </w:p>
    <w:p w:rsidRDefault="00281331" w:rsidP="00281331" w:rsidR="00281331">
      <w:pPr>
        <w:spacing w:before="100"/>
        <w:jc w:val="both"/>
        <w:rPr>
          <w:rFonts w:eastAsia="Arial Unicode MS"/>
          <w:lang w:eastAsia="en-US"/>
        </w:rPr>
      </w:pPr>
      <w:r>
        <w:rPr>
          <w:rFonts w:eastAsia="Arial Unicode MS"/>
          <w:lang w:eastAsia="en-US"/>
        </w:rPr>
        <w:t xml:space="preserve">  3. Fredotović Jakov</w:t>
      </w:r>
      <w:r w:rsidRPr="00281331">
        <w:rPr>
          <w:rFonts w:eastAsia="Arial Unicode MS"/>
          <w:lang w:eastAsia="en-US"/>
        </w:rPr>
        <w:t>, Vrbanj, Vrbanj 297, OIB 46839149373,</w:t>
      </w:r>
    </w:p>
    <w:p w:rsidRDefault="0009617D" w:rsidP="00281331" w:rsidR="00281331" w:rsidRPr="00281331">
      <w:pPr>
        <w:jc w:val="both"/>
        <w:rPr>
          <w:rFonts w:eastAsia="Arial Unicode MS"/>
          <w:lang w:eastAsia="en-US"/>
        </w:rPr>
      </w:pPr>
      <w:r>
        <w:rPr>
          <w:rFonts w:eastAsia="Arial Unicode MS"/>
          <w:lang w:eastAsia="en-US"/>
        </w:rPr>
        <w:t xml:space="preserve">      </w:t>
      </w:r>
      <w:r w:rsidR="00281331">
        <w:rPr>
          <w:rFonts w:eastAsia="Arial Unicode MS"/>
          <w:lang w:eastAsia="en-US"/>
        </w:rPr>
        <w:t>Tresić Vinka</w:t>
      </w:r>
      <w:r w:rsidR="00281331" w:rsidRPr="00281331">
        <w:rPr>
          <w:rFonts w:eastAsia="Arial Unicode MS"/>
          <w:lang w:eastAsia="en-US"/>
        </w:rPr>
        <w:t>, Vrbanj, Vrbanj 0, OIB 82518943662</w:t>
      </w:r>
      <w:r w:rsidR="00281331">
        <w:rPr>
          <w:rFonts w:eastAsia="Arial Unicode MS"/>
          <w:lang w:eastAsia="en-US"/>
        </w:rPr>
        <w:t>…………</w:t>
      </w:r>
      <w:r w:rsidR="00CA5A8D">
        <w:rPr>
          <w:rFonts w:eastAsia="Arial Unicode MS"/>
          <w:lang w:eastAsia="en-US"/>
        </w:rPr>
        <w:t>.</w:t>
      </w:r>
      <w:r w:rsidR="00281331">
        <w:rPr>
          <w:rFonts w:eastAsia="Arial Unicode MS"/>
          <w:lang w:eastAsia="en-US"/>
        </w:rPr>
        <w:t>……</w:t>
      </w:r>
      <w:r w:rsidR="00CA5A8D">
        <w:rPr>
          <w:rFonts w:eastAsia="Arial Unicode MS"/>
          <w:lang w:eastAsia="en-US"/>
        </w:rPr>
        <w:t>.</w:t>
      </w:r>
      <w:r w:rsidR="00281331">
        <w:rPr>
          <w:rFonts w:eastAsia="Arial Unicode MS"/>
          <w:lang w:eastAsia="en-US"/>
        </w:rPr>
        <w:t>…………</w:t>
      </w:r>
      <w:r w:rsidR="00281331" w:rsidRPr="00281331">
        <w:rPr>
          <w:rFonts w:eastAsia="Arial Unicode MS"/>
          <w:lang w:eastAsia="en-US"/>
        </w:rPr>
        <w:t>91.738,23</w:t>
      </w:r>
      <w:r w:rsidR="00281331">
        <w:rPr>
          <w:rFonts w:eastAsia="Arial Unicode MS"/>
          <w:lang w:eastAsia="en-US"/>
        </w:rPr>
        <w:t xml:space="preserve"> kn</w:t>
      </w:r>
    </w:p>
    <w:p w:rsidRDefault="00281331" w:rsidP="00281331" w:rsidR="00281331" w:rsidRPr="00281331">
      <w:pPr>
        <w:spacing w:before="100"/>
        <w:jc w:val="both"/>
        <w:rPr>
          <w:rFonts w:eastAsia="Arial Unicode MS"/>
          <w:lang w:eastAsia="en-US"/>
        </w:rPr>
      </w:pPr>
      <w:r>
        <w:rPr>
          <w:rFonts w:eastAsia="Arial Unicode MS"/>
          <w:lang w:eastAsia="en-US"/>
        </w:rPr>
        <w:t xml:space="preserve">  4. Servis Vidas</w:t>
      </w:r>
      <w:r w:rsidRPr="00281331">
        <w:rPr>
          <w:rFonts w:eastAsia="Arial Unicode MS"/>
          <w:lang w:eastAsia="en-US"/>
        </w:rPr>
        <w:t>, Split, Starčevićeva 26, OIB 02879747067</w:t>
      </w:r>
      <w:r>
        <w:rPr>
          <w:rFonts w:eastAsia="Arial Unicode MS"/>
          <w:lang w:eastAsia="en-US"/>
        </w:rPr>
        <w:t>……………</w:t>
      </w:r>
      <w:r w:rsidR="00CA5A8D">
        <w:rPr>
          <w:rFonts w:eastAsia="Arial Unicode MS"/>
          <w:lang w:eastAsia="en-US"/>
        </w:rPr>
        <w:t>.</w:t>
      </w:r>
      <w:r w:rsidR="00456E7C">
        <w:rPr>
          <w:rFonts w:eastAsia="Arial Unicode MS"/>
          <w:lang w:eastAsia="en-US"/>
        </w:rPr>
        <w:t>.</w:t>
      </w:r>
      <w:r>
        <w:rPr>
          <w:rFonts w:eastAsia="Arial Unicode MS"/>
          <w:lang w:eastAsia="en-US"/>
        </w:rPr>
        <w:t>……......</w:t>
      </w:r>
      <w:r w:rsidRPr="00281331">
        <w:rPr>
          <w:rFonts w:eastAsia="Arial Unicode MS"/>
          <w:lang w:eastAsia="en-US"/>
        </w:rPr>
        <w:t>9.862,60</w:t>
      </w:r>
      <w:r>
        <w:rPr>
          <w:rFonts w:eastAsia="Arial Unicode MS"/>
          <w:lang w:eastAsia="en-US"/>
        </w:rPr>
        <w:t xml:space="preserve"> kn</w:t>
      </w:r>
    </w:p>
    <w:p w:rsidRDefault="00281331" w:rsidP="00281331" w:rsidR="00281331" w:rsidRPr="006D45C1">
      <w:pPr>
        <w:spacing w:before="100"/>
        <w:jc w:val="both"/>
        <w:rPr>
          <w:rFonts w:eastAsia="Arial Unicode MS"/>
          <w:lang w:eastAsia="en-US"/>
        </w:rPr>
      </w:pPr>
      <w:r>
        <w:rPr>
          <w:rFonts w:eastAsia="Arial Unicode MS"/>
          <w:lang w:eastAsia="en-US"/>
        </w:rPr>
        <w:t xml:space="preserve">  </w:t>
      </w:r>
      <w:r w:rsidRPr="006D45C1">
        <w:rPr>
          <w:rFonts w:eastAsia="Arial Unicode MS"/>
          <w:lang w:eastAsia="en-US"/>
        </w:rPr>
        <w:t>5. Grad Hvar, Hvar OIB 1250166084…………………………………</w:t>
      </w:r>
      <w:r w:rsidR="00456E7C" w:rsidRPr="006D45C1">
        <w:rPr>
          <w:rFonts w:eastAsia="Arial Unicode MS"/>
          <w:lang w:eastAsia="en-US"/>
        </w:rPr>
        <w:t>..</w:t>
      </w:r>
      <w:r w:rsidRPr="006D45C1">
        <w:rPr>
          <w:rFonts w:eastAsia="Arial Unicode MS"/>
          <w:lang w:eastAsia="en-US"/>
        </w:rPr>
        <w:t>…………1.864,50 kn</w:t>
      </w:r>
    </w:p>
    <w:p w:rsidRDefault="0009617D" w:rsidP="00281331" w:rsidR="00281331" w:rsidRPr="006D45C1">
      <w:pPr>
        <w:spacing w:before="100"/>
        <w:jc w:val="both"/>
        <w:rPr>
          <w:rFonts w:eastAsia="Arial Unicode MS"/>
          <w:lang w:eastAsia="en-US"/>
        </w:rPr>
      </w:pPr>
      <w:r w:rsidRPr="006D45C1">
        <w:rPr>
          <w:rFonts w:eastAsia="Arial Unicode MS"/>
          <w:lang w:eastAsia="en-US"/>
        </w:rPr>
        <w:t xml:space="preserve">  </w:t>
      </w:r>
      <w:r w:rsidR="00281331" w:rsidRPr="006D45C1">
        <w:rPr>
          <w:rFonts w:eastAsia="Arial Unicode MS"/>
          <w:lang w:eastAsia="en-US"/>
        </w:rPr>
        <w:t>6.Bura 1 d.o.o.Zagreb, Koturaška cesta 51,  OIB 79000721319……</w:t>
      </w:r>
      <w:r w:rsidR="00CA5A8D" w:rsidRPr="006D45C1">
        <w:rPr>
          <w:rFonts w:eastAsia="Arial Unicode MS"/>
          <w:lang w:eastAsia="en-US"/>
        </w:rPr>
        <w:t>…..</w:t>
      </w:r>
      <w:r w:rsidR="00C23C12" w:rsidRPr="006D45C1">
        <w:rPr>
          <w:rFonts w:eastAsia="Arial Unicode MS"/>
          <w:lang w:eastAsia="en-US"/>
        </w:rPr>
        <w:t>…</w:t>
      </w:r>
      <w:r w:rsidR="00281331" w:rsidRPr="006D45C1">
        <w:rPr>
          <w:rFonts w:eastAsia="Arial Unicode MS"/>
          <w:lang w:eastAsia="en-US"/>
        </w:rPr>
        <w:t>..…666.960,40 kn</w:t>
      </w:r>
    </w:p>
    <w:p w:rsidRDefault="00281331" w:rsidP="00281331" w:rsidR="00281331" w:rsidRPr="006D45C1">
      <w:pPr>
        <w:spacing w:before="100"/>
        <w:jc w:val="both"/>
        <w:rPr>
          <w:rFonts w:eastAsia="Arial Unicode MS"/>
          <w:lang w:eastAsia="en-US"/>
        </w:rPr>
      </w:pPr>
      <w:r w:rsidRPr="006D45C1">
        <w:rPr>
          <w:rFonts w:eastAsia="Arial Unicode MS"/>
          <w:lang w:eastAsia="en-US"/>
        </w:rPr>
        <w:t xml:space="preserve">  7. Republika Hrvatska, Ministarstvo financija,Porezna uprava  </w:t>
      </w:r>
    </w:p>
    <w:p w:rsidRDefault="00CA5A8D" w:rsidP="00281331" w:rsidR="00281331" w:rsidRPr="006D45C1">
      <w:pPr>
        <w:jc w:val="both"/>
        <w:rPr>
          <w:rFonts w:eastAsia="Arial Unicode MS"/>
          <w:lang w:eastAsia="en-US"/>
        </w:rPr>
      </w:pPr>
      <w:r w:rsidRPr="006D45C1">
        <w:rPr>
          <w:rFonts w:eastAsia="Arial Unicode MS"/>
          <w:lang w:eastAsia="en-US"/>
        </w:rPr>
        <w:t xml:space="preserve">      OIB: 18683136487</w:t>
      </w:r>
      <w:r w:rsidR="00281331" w:rsidRPr="006D45C1">
        <w:rPr>
          <w:rFonts w:eastAsia="Arial Unicode MS"/>
          <w:lang w:eastAsia="en-US"/>
        </w:rPr>
        <w:t>………………………………………</w:t>
      </w:r>
      <w:r w:rsidRPr="006D45C1">
        <w:rPr>
          <w:rFonts w:eastAsia="Arial Unicode MS"/>
          <w:lang w:eastAsia="en-US"/>
        </w:rPr>
        <w:t>………..</w:t>
      </w:r>
      <w:r w:rsidR="00281331" w:rsidRPr="006D45C1">
        <w:rPr>
          <w:rFonts w:eastAsia="Arial Unicode MS"/>
          <w:lang w:eastAsia="en-US"/>
        </w:rPr>
        <w:t>………</w:t>
      </w:r>
      <w:r w:rsidRPr="006D45C1">
        <w:rPr>
          <w:rFonts w:eastAsia="Arial Unicode MS"/>
          <w:lang w:eastAsia="en-US"/>
        </w:rPr>
        <w:t>.</w:t>
      </w:r>
      <w:r w:rsidR="00281331" w:rsidRPr="006D45C1">
        <w:rPr>
          <w:rFonts w:eastAsia="Arial Unicode MS"/>
          <w:lang w:eastAsia="en-US"/>
        </w:rPr>
        <w:t>…112.860,60 kn</w:t>
      </w:r>
    </w:p>
    <w:p w:rsidRDefault="00281331" w:rsidP="00281331" w:rsidR="00456E7C" w:rsidRPr="006D45C1">
      <w:pPr>
        <w:spacing w:before="100"/>
        <w:jc w:val="both"/>
        <w:rPr>
          <w:rFonts w:eastAsia="Arial Unicode MS"/>
          <w:lang w:eastAsia="en-US"/>
        </w:rPr>
      </w:pPr>
      <w:r w:rsidRPr="006D45C1">
        <w:rPr>
          <w:rFonts w:eastAsia="Arial Unicode MS"/>
          <w:lang w:eastAsia="en-US"/>
        </w:rPr>
        <w:t xml:space="preserve">  8. Net Media Sistemi</w:t>
      </w:r>
      <w:r w:rsidR="00456E7C" w:rsidRPr="006D45C1">
        <w:rPr>
          <w:rFonts w:eastAsia="Arial Unicode MS"/>
          <w:lang w:eastAsia="en-US"/>
        </w:rPr>
        <w:t xml:space="preserve"> d.o.o. Split, Kvaternikova 12</w:t>
      </w:r>
    </w:p>
    <w:p w:rsidRDefault="0009617D" w:rsidP="00456E7C" w:rsidR="00281331" w:rsidRPr="006D45C1">
      <w:pPr>
        <w:jc w:val="both"/>
        <w:rPr>
          <w:rFonts w:eastAsia="Arial Unicode MS"/>
          <w:lang w:eastAsia="en-US"/>
        </w:rPr>
      </w:pPr>
      <w:r w:rsidRPr="006D45C1">
        <w:rPr>
          <w:rFonts w:eastAsia="Arial Unicode MS"/>
          <w:lang w:eastAsia="en-US"/>
        </w:rPr>
        <w:t xml:space="preserve">     </w:t>
      </w:r>
      <w:r w:rsidR="00281331" w:rsidRPr="006D45C1">
        <w:rPr>
          <w:rFonts w:eastAsia="Arial Unicode MS"/>
          <w:lang w:eastAsia="en-US"/>
        </w:rPr>
        <w:t>OIB 03380490457……</w:t>
      </w:r>
      <w:r w:rsidR="00456E7C" w:rsidRPr="006D45C1">
        <w:rPr>
          <w:rFonts w:eastAsia="Arial Unicode MS"/>
          <w:lang w:eastAsia="en-US"/>
        </w:rPr>
        <w:t>…………………………………………………..</w:t>
      </w:r>
      <w:r w:rsidR="00281331" w:rsidRPr="006D45C1">
        <w:rPr>
          <w:rFonts w:eastAsia="Arial Unicode MS"/>
          <w:lang w:eastAsia="en-US"/>
        </w:rPr>
        <w:t>……33.442,42 kn</w:t>
      </w:r>
    </w:p>
    <w:p w:rsidRDefault="00281331" w:rsidP="00281331" w:rsidR="00281331" w:rsidRPr="006D45C1">
      <w:pPr>
        <w:spacing w:before="100"/>
        <w:jc w:val="both"/>
        <w:rPr>
          <w:rFonts w:eastAsia="Arial Unicode MS"/>
          <w:lang w:eastAsia="en-US"/>
        </w:rPr>
      </w:pPr>
      <w:r w:rsidRPr="006D45C1">
        <w:rPr>
          <w:rFonts w:eastAsia="Arial Unicode MS"/>
          <w:lang w:eastAsia="en-US"/>
        </w:rPr>
        <w:t xml:space="preserve">  9. Financijska agencija, Zagreb, Vrtni put 3, OIB 85821130368……</w:t>
      </w:r>
      <w:r w:rsidR="00CA5A8D" w:rsidRPr="006D45C1">
        <w:rPr>
          <w:rFonts w:eastAsia="Arial Unicode MS"/>
          <w:lang w:eastAsia="en-US"/>
        </w:rPr>
        <w:t>……..</w:t>
      </w:r>
      <w:r w:rsidRPr="006D45C1">
        <w:rPr>
          <w:rFonts w:eastAsia="Arial Unicode MS"/>
          <w:lang w:eastAsia="en-US"/>
        </w:rPr>
        <w:t>……..1.262,50 kn</w:t>
      </w:r>
    </w:p>
    <w:p w:rsidRDefault="00281331" w:rsidP="00281331" w:rsidR="00456E7C" w:rsidRPr="006D45C1">
      <w:pPr>
        <w:spacing w:before="100"/>
        <w:jc w:val="both"/>
        <w:rPr>
          <w:rFonts w:eastAsia="Arial Unicode MS"/>
          <w:lang w:eastAsia="en-US"/>
        </w:rPr>
      </w:pPr>
      <w:r w:rsidRPr="006D45C1">
        <w:rPr>
          <w:rFonts w:eastAsia="Arial Unicode MS"/>
          <w:lang w:eastAsia="en-US"/>
        </w:rPr>
        <w:t>10. Hrvatske šume d.o.o. Zagreb, Ljudevita Farkaša Vukotinovića 2</w:t>
      </w:r>
    </w:p>
    <w:p w:rsidRDefault="0009617D" w:rsidP="00456E7C" w:rsidR="00281331" w:rsidRPr="006D45C1">
      <w:pPr>
        <w:jc w:val="both"/>
        <w:rPr>
          <w:rFonts w:eastAsia="Arial Unicode MS"/>
          <w:lang w:eastAsia="en-US"/>
        </w:rPr>
      </w:pPr>
      <w:r w:rsidRPr="006D45C1">
        <w:rPr>
          <w:rFonts w:eastAsia="Arial Unicode MS"/>
          <w:lang w:eastAsia="en-US"/>
        </w:rPr>
        <w:t xml:space="preserve">      </w:t>
      </w:r>
      <w:r w:rsidR="00281331" w:rsidRPr="006D45C1">
        <w:rPr>
          <w:rFonts w:eastAsia="Arial Unicode MS"/>
          <w:lang w:eastAsia="en-US"/>
        </w:rPr>
        <w:t>OIB 69693144506</w:t>
      </w:r>
      <w:r w:rsidR="00456E7C" w:rsidRPr="006D45C1">
        <w:rPr>
          <w:rFonts w:eastAsia="Arial Unicode MS"/>
          <w:lang w:eastAsia="en-US"/>
        </w:rPr>
        <w:t>……………………………………………………………</w:t>
      </w:r>
      <w:r w:rsidR="00281331" w:rsidRPr="006D45C1">
        <w:rPr>
          <w:rFonts w:eastAsia="Arial Unicode MS"/>
          <w:lang w:eastAsia="en-US"/>
        </w:rPr>
        <w:t>526.193,35 kn</w:t>
      </w:r>
    </w:p>
    <w:p w:rsidRDefault="00281331" w:rsidP="00456E7C" w:rsidR="00281331" w:rsidRPr="006D45C1">
      <w:pPr>
        <w:spacing w:before="100"/>
        <w:jc w:val="both"/>
        <w:rPr>
          <w:rFonts w:eastAsia="Arial Unicode MS"/>
          <w:lang w:eastAsia="en-US"/>
        </w:rPr>
      </w:pPr>
      <w:r w:rsidRPr="006D45C1">
        <w:rPr>
          <w:rFonts w:eastAsia="Arial Unicode MS"/>
          <w:lang w:eastAsia="en-US"/>
        </w:rPr>
        <w:t>11. Mantis d.o.o., Split, Varaždinska 51, OIB 41274793973</w:t>
      </w:r>
      <w:r w:rsidR="00456E7C" w:rsidRPr="006D45C1">
        <w:rPr>
          <w:rFonts w:eastAsia="Arial Unicode MS"/>
          <w:lang w:eastAsia="en-US"/>
        </w:rPr>
        <w:t>……………………..</w:t>
      </w:r>
      <w:r w:rsidRPr="006D45C1">
        <w:rPr>
          <w:rFonts w:eastAsia="Arial Unicode MS"/>
          <w:lang w:eastAsia="en-US"/>
        </w:rPr>
        <w:t>39.808,93 kn</w:t>
      </w:r>
    </w:p>
    <w:p w:rsidRDefault="00281331" w:rsidP="00456E7C" w:rsidR="00456E7C" w:rsidRPr="006D45C1">
      <w:pPr>
        <w:spacing w:before="100"/>
        <w:jc w:val="both"/>
        <w:rPr>
          <w:rFonts w:eastAsia="Arial Unicode MS"/>
          <w:lang w:eastAsia="en-US"/>
        </w:rPr>
      </w:pPr>
      <w:r w:rsidRPr="006D45C1">
        <w:rPr>
          <w:rFonts w:eastAsia="Arial Unicode MS"/>
          <w:lang w:eastAsia="en-US"/>
        </w:rPr>
        <w:t xml:space="preserve">12. Lučić Ivo, Jelsa, Lučica 0, </w:t>
      </w:r>
      <w:r w:rsidR="00456E7C" w:rsidRPr="006D45C1">
        <w:rPr>
          <w:rFonts w:eastAsia="Arial Unicode MS"/>
          <w:lang w:eastAsia="en-US"/>
        </w:rPr>
        <w:t>OIB 53562461231</w:t>
      </w:r>
    </w:p>
    <w:p w:rsidRDefault="00456E7C" w:rsidP="00456E7C" w:rsidR="00456E7C" w:rsidRPr="006D45C1">
      <w:pPr>
        <w:jc w:val="both"/>
        <w:rPr>
          <w:rFonts w:eastAsia="Arial Unicode MS"/>
          <w:lang w:eastAsia="en-US"/>
        </w:rPr>
      </w:pPr>
      <w:r w:rsidRPr="006D45C1">
        <w:rPr>
          <w:rFonts w:eastAsia="Arial Unicode MS"/>
          <w:lang w:eastAsia="en-US"/>
        </w:rPr>
        <w:t xml:space="preserve">      Tomić Vinko</w:t>
      </w:r>
      <w:r w:rsidR="00281331" w:rsidRPr="006D45C1">
        <w:rPr>
          <w:rFonts w:eastAsia="Arial Unicode MS"/>
          <w:lang w:eastAsia="en-US"/>
        </w:rPr>
        <w:t>, Jelsa, Banski dolac 0,</w:t>
      </w:r>
      <w:r w:rsidRPr="006D45C1">
        <w:rPr>
          <w:rFonts w:eastAsia="Arial Unicode MS"/>
          <w:lang w:eastAsia="en-US"/>
        </w:rPr>
        <w:t xml:space="preserve"> OIB 37149554998</w:t>
      </w:r>
    </w:p>
    <w:p w:rsidRDefault="0009617D" w:rsidP="00456E7C" w:rsidR="00281331" w:rsidRPr="006D45C1">
      <w:pPr>
        <w:jc w:val="both"/>
        <w:rPr>
          <w:rFonts w:eastAsia="Arial Unicode MS"/>
          <w:lang w:eastAsia="en-US"/>
        </w:rPr>
      </w:pPr>
      <w:r w:rsidRPr="006D45C1">
        <w:rPr>
          <w:rFonts w:eastAsia="Arial Unicode MS"/>
          <w:lang w:eastAsia="en-US"/>
        </w:rPr>
        <w:t xml:space="preserve">      </w:t>
      </w:r>
      <w:r w:rsidR="00456E7C" w:rsidRPr="006D45C1">
        <w:rPr>
          <w:rFonts w:eastAsia="Arial Unicode MS"/>
          <w:lang w:eastAsia="en-US"/>
        </w:rPr>
        <w:t>Grgičević Darinka</w:t>
      </w:r>
      <w:r w:rsidR="00281331" w:rsidRPr="006D45C1">
        <w:rPr>
          <w:rFonts w:eastAsia="Arial Unicode MS"/>
          <w:lang w:eastAsia="en-US"/>
        </w:rPr>
        <w:t>, Vrsnik, Vrsnik 0, OIB 441177</w:t>
      </w:r>
      <w:r w:rsidR="00456E7C" w:rsidRPr="006D45C1">
        <w:rPr>
          <w:rFonts w:eastAsia="Arial Unicode MS"/>
          <w:lang w:eastAsia="en-US"/>
        </w:rPr>
        <w:t>60682…………………….</w:t>
      </w:r>
      <w:r w:rsidR="00281331" w:rsidRPr="006D45C1">
        <w:rPr>
          <w:rFonts w:eastAsia="Arial Unicode MS"/>
          <w:lang w:eastAsia="en-US"/>
        </w:rPr>
        <w:t>21.817,49 kn</w:t>
      </w:r>
    </w:p>
    <w:p w:rsidRDefault="00456E7C" w:rsidP="00456E7C" w:rsidR="00456E7C" w:rsidRPr="006D45C1">
      <w:pPr>
        <w:spacing w:before="100"/>
        <w:jc w:val="both"/>
        <w:rPr>
          <w:rFonts w:eastAsia="Arial Unicode MS"/>
          <w:lang w:eastAsia="en-US"/>
        </w:rPr>
      </w:pPr>
      <w:r w:rsidRPr="006D45C1">
        <w:rPr>
          <w:rFonts w:eastAsia="Arial Unicode MS"/>
          <w:lang w:eastAsia="en-US"/>
        </w:rPr>
        <w:t>13</w:t>
      </w:r>
      <w:r w:rsidR="00281331" w:rsidRPr="006D45C1">
        <w:rPr>
          <w:rFonts w:eastAsia="Arial Unicode MS"/>
          <w:lang w:eastAsia="en-US"/>
        </w:rPr>
        <w:t>.</w:t>
      </w:r>
      <w:r w:rsidRPr="006D45C1">
        <w:rPr>
          <w:rFonts w:eastAsia="Arial Unicode MS"/>
          <w:lang w:eastAsia="en-US"/>
        </w:rPr>
        <w:t xml:space="preserve"> Hrvatske vode</w:t>
      </w:r>
      <w:r w:rsidR="00281331" w:rsidRPr="006D45C1">
        <w:rPr>
          <w:rFonts w:eastAsia="Arial Unicode MS"/>
          <w:lang w:eastAsia="en-US"/>
        </w:rPr>
        <w:t>, Za</w:t>
      </w:r>
      <w:r w:rsidRPr="006D45C1">
        <w:rPr>
          <w:rFonts w:eastAsia="Arial Unicode MS"/>
          <w:lang w:eastAsia="en-US"/>
        </w:rPr>
        <w:t>greb, Ulica grada Vukovara 220</w:t>
      </w:r>
    </w:p>
    <w:p w:rsidRDefault="00CA5A8D" w:rsidP="00456E7C" w:rsidR="00281331" w:rsidRPr="006D45C1">
      <w:pPr>
        <w:jc w:val="both"/>
        <w:rPr>
          <w:rFonts w:eastAsia="Arial Unicode MS"/>
          <w:lang w:eastAsia="en-US"/>
        </w:rPr>
      </w:pPr>
      <w:r w:rsidRPr="006D45C1">
        <w:rPr>
          <w:rFonts w:eastAsia="Arial Unicode MS"/>
          <w:lang w:eastAsia="en-US"/>
        </w:rPr>
        <w:t xml:space="preserve">      OIB 28921383001……..</w:t>
      </w:r>
      <w:r w:rsidR="00456E7C" w:rsidRPr="006D45C1">
        <w:rPr>
          <w:rFonts w:eastAsia="Arial Unicode MS"/>
          <w:lang w:eastAsia="en-US"/>
        </w:rPr>
        <w:t>……</w:t>
      </w:r>
      <w:r w:rsidRPr="006D45C1">
        <w:rPr>
          <w:rFonts w:eastAsia="Arial Unicode MS"/>
          <w:lang w:eastAsia="en-US"/>
        </w:rPr>
        <w:t>.</w:t>
      </w:r>
      <w:r w:rsidR="00456E7C" w:rsidRPr="006D45C1">
        <w:rPr>
          <w:rFonts w:eastAsia="Arial Unicode MS"/>
          <w:lang w:eastAsia="en-US"/>
        </w:rPr>
        <w:t>…………………………………………</w:t>
      </w:r>
      <w:r w:rsidRPr="006D45C1">
        <w:rPr>
          <w:rFonts w:eastAsia="Arial Unicode MS"/>
          <w:lang w:eastAsia="en-US"/>
        </w:rPr>
        <w:t>….</w:t>
      </w:r>
      <w:r w:rsidR="00456E7C" w:rsidRPr="006D45C1">
        <w:rPr>
          <w:rFonts w:eastAsia="Arial Unicode MS"/>
          <w:lang w:eastAsia="en-US"/>
        </w:rPr>
        <w:t>.</w:t>
      </w:r>
      <w:r w:rsidR="00281331" w:rsidRPr="006D45C1">
        <w:rPr>
          <w:rFonts w:eastAsia="Arial Unicode MS"/>
          <w:lang w:eastAsia="en-US"/>
        </w:rPr>
        <w:t>2.364.848,20 kn</w:t>
      </w:r>
    </w:p>
    <w:p w:rsidRDefault="00456E7C" w:rsidP="00456E7C" w:rsidR="00456E7C" w:rsidRPr="006D45C1">
      <w:pPr>
        <w:spacing w:before="100"/>
        <w:jc w:val="both"/>
        <w:rPr>
          <w:rFonts w:eastAsia="Arial Unicode MS"/>
          <w:lang w:eastAsia="en-US"/>
        </w:rPr>
      </w:pPr>
      <w:r w:rsidRPr="006D45C1">
        <w:rPr>
          <w:rFonts w:eastAsia="Arial Unicode MS"/>
          <w:lang w:eastAsia="en-US"/>
        </w:rPr>
        <w:t>14. Narodni trgovački lanac d.o.o., Sesvete, Soblinečka 55</w:t>
      </w:r>
    </w:p>
    <w:p w:rsidRDefault="0009617D" w:rsidP="00456E7C" w:rsidR="00281331" w:rsidRPr="006D45C1">
      <w:pPr>
        <w:jc w:val="both"/>
        <w:rPr>
          <w:rFonts w:eastAsia="Arial Unicode MS"/>
          <w:lang w:eastAsia="en-US"/>
        </w:rPr>
      </w:pPr>
      <w:r w:rsidRPr="006D45C1">
        <w:rPr>
          <w:rFonts w:eastAsia="Arial Unicode MS"/>
          <w:lang w:eastAsia="en-US"/>
        </w:rPr>
        <w:t xml:space="preserve">      </w:t>
      </w:r>
      <w:r w:rsidR="00281331" w:rsidRPr="006D45C1">
        <w:rPr>
          <w:rFonts w:eastAsia="Arial Unicode MS"/>
          <w:lang w:eastAsia="en-US"/>
        </w:rPr>
        <w:t>OIB 78344221376</w:t>
      </w:r>
      <w:r w:rsidR="00456E7C" w:rsidRPr="006D45C1">
        <w:rPr>
          <w:rFonts w:eastAsia="Arial Unicode MS"/>
          <w:lang w:eastAsia="en-US"/>
        </w:rPr>
        <w:t>……………………………………………………….…….</w:t>
      </w:r>
      <w:r w:rsidR="00281331" w:rsidRPr="006D45C1">
        <w:rPr>
          <w:rFonts w:eastAsia="Arial Unicode MS"/>
          <w:lang w:eastAsia="en-US"/>
        </w:rPr>
        <w:t>95.600,54 kn</w:t>
      </w:r>
    </w:p>
    <w:p w:rsidRDefault="00456E7C" w:rsidP="00456E7C" w:rsidR="00281331" w:rsidRPr="006D45C1">
      <w:pPr>
        <w:spacing w:before="100"/>
        <w:jc w:val="both"/>
        <w:rPr>
          <w:rFonts w:eastAsia="Arial Unicode MS"/>
          <w:lang w:eastAsia="en-US"/>
        </w:rPr>
      </w:pPr>
      <w:r w:rsidRPr="006D45C1">
        <w:rPr>
          <w:rFonts w:eastAsia="Arial Unicode MS"/>
          <w:lang w:eastAsia="en-US"/>
        </w:rPr>
        <w:t>15. Fistonić Stjepan</w:t>
      </w:r>
      <w:r w:rsidR="00281331" w:rsidRPr="006D45C1">
        <w:rPr>
          <w:rFonts w:eastAsia="Arial Unicode MS"/>
          <w:lang w:eastAsia="en-US"/>
        </w:rPr>
        <w:t>, Zastražišće, Zastražišče 0</w:t>
      </w:r>
      <w:r w:rsidRPr="006D45C1">
        <w:rPr>
          <w:rFonts w:eastAsia="Arial Unicode MS"/>
          <w:lang w:eastAsia="en-US"/>
        </w:rPr>
        <w:t>,</w:t>
      </w:r>
      <w:r w:rsidR="00281331" w:rsidRPr="006D45C1">
        <w:rPr>
          <w:rFonts w:eastAsia="Arial Unicode MS"/>
          <w:lang w:eastAsia="en-US"/>
        </w:rPr>
        <w:t xml:space="preserve"> OIB 05506379833</w:t>
      </w:r>
      <w:r w:rsidRPr="006D45C1">
        <w:rPr>
          <w:rFonts w:eastAsia="Arial Unicode MS"/>
          <w:lang w:eastAsia="en-US"/>
        </w:rPr>
        <w:t>……………….</w:t>
      </w:r>
      <w:r w:rsidR="00281331" w:rsidRPr="006D45C1">
        <w:rPr>
          <w:rFonts w:eastAsia="Arial Unicode MS"/>
          <w:lang w:eastAsia="en-US"/>
        </w:rPr>
        <w:t>6.696,94 kn</w:t>
      </w:r>
    </w:p>
    <w:p w:rsidRDefault="00456E7C" w:rsidP="00456E7C" w:rsidR="00281331" w:rsidRPr="006D45C1">
      <w:pPr>
        <w:spacing w:before="100"/>
        <w:jc w:val="both"/>
        <w:rPr>
          <w:rFonts w:eastAsia="Arial Unicode MS"/>
          <w:lang w:eastAsia="en-US"/>
        </w:rPr>
      </w:pPr>
      <w:r w:rsidRPr="006D45C1">
        <w:rPr>
          <w:rFonts w:eastAsia="Arial Unicode MS"/>
          <w:lang w:eastAsia="en-US"/>
        </w:rPr>
        <w:t>16. Paina Vinko</w:t>
      </w:r>
      <w:r w:rsidR="00281331" w:rsidRPr="006D45C1">
        <w:rPr>
          <w:rFonts w:eastAsia="Arial Unicode MS"/>
          <w:lang w:eastAsia="en-US"/>
        </w:rPr>
        <w:t>, Stari Grad, Malo selo 31, OIB 51203688235</w:t>
      </w:r>
      <w:r w:rsidRPr="006D45C1">
        <w:rPr>
          <w:rFonts w:eastAsia="Arial Unicode MS"/>
          <w:lang w:eastAsia="en-US"/>
        </w:rPr>
        <w:t>……………………</w:t>
      </w:r>
      <w:r w:rsidR="00281331" w:rsidRPr="006D45C1">
        <w:rPr>
          <w:rFonts w:eastAsia="Arial Unicode MS"/>
          <w:lang w:eastAsia="en-US"/>
        </w:rPr>
        <w:t>3.112,32 kn</w:t>
      </w:r>
    </w:p>
    <w:p w:rsidRDefault="00456E7C" w:rsidP="00456E7C" w:rsidR="00456E7C" w:rsidRPr="006D45C1">
      <w:pPr>
        <w:spacing w:before="100"/>
        <w:jc w:val="both"/>
        <w:rPr>
          <w:rFonts w:eastAsia="Arial Unicode MS"/>
          <w:lang w:eastAsia="en-US"/>
        </w:rPr>
      </w:pPr>
      <w:r w:rsidRPr="006D45C1">
        <w:rPr>
          <w:rFonts w:eastAsia="Arial Unicode MS"/>
          <w:lang w:eastAsia="en-US"/>
        </w:rPr>
        <w:t>17. Republika Hrvatska, Fond za zaštitu okoliša i energetsku učinkovitost,</w:t>
      </w:r>
    </w:p>
    <w:p w:rsidRDefault="0009617D" w:rsidP="00456E7C" w:rsidR="00281331" w:rsidRPr="006D45C1">
      <w:pPr>
        <w:jc w:val="both"/>
        <w:rPr>
          <w:rFonts w:eastAsia="Arial Unicode MS"/>
          <w:lang w:eastAsia="en-US"/>
        </w:rPr>
      </w:pPr>
      <w:r w:rsidRPr="006D45C1">
        <w:rPr>
          <w:rFonts w:eastAsia="Arial Unicode MS"/>
          <w:lang w:eastAsia="en-US"/>
        </w:rPr>
        <w:t xml:space="preserve">      </w:t>
      </w:r>
      <w:r w:rsidR="00281331" w:rsidRPr="006D45C1">
        <w:rPr>
          <w:rFonts w:eastAsia="Arial Unicode MS"/>
          <w:lang w:eastAsia="en-US"/>
        </w:rPr>
        <w:t>Zagreb, Ksaver 208, OIB 85828625994</w:t>
      </w:r>
      <w:r w:rsidR="00456E7C" w:rsidRPr="006D45C1">
        <w:rPr>
          <w:rFonts w:eastAsia="Arial Unicode MS"/>
          <w:lang w:eastAsia="en-US"/>
        </w:rPr>
        <w:t>……………………………………..</w:t>
      </w:r>
      <w:r w:rsidR="00281331" w:rsidRPr="006D45C1">
        <w:rPr>
          <w:rFonts w:eastAsia="Arial Unicode MS"/>
          <w:lang w:eastAsia="en-US"/>
        </w:rPr>
        <w:t>238.467,46 kn</w:t>
      </w:r>
    </w:p>
    <w:p w:rsidRDefault="00456E7C" w:rsidP="00456E7C" w:rsidR="00281331" w:rsidRPr="006D45C1">
      <w:pPr>
        <w:spacing w:before="100"/>
        <w:jc w:val="both"/>
        <w:rPr>
          <w:rFonts w:eastAsia="Arial Unicode MS"/>
          <w:lang w:eastAsia="en-US"/>
        </w:rPr>
      </w:pPr>
      <w:r w:rsidRPr="006D45C1">
        <w:rPr>
          <w:rFonts w:eastAsia="Arial Unicode MS"/>
          <w:lang w:eastAsia="en-US"/>
        </w:rPr>
        <w:t xml:space="preserve">18. Josip Čelan, Split, Doverska 17, </w:t>
      </w:r>
      <w:r w:rsidR="00281331" w:rsidRPr="006D45C1">
        <w:rPr>
          <w:rFonts w:eastAsia="Arial Unicode MS"/>
          <w:lang w:eastAsia="en-US"/>
        </w:rPr>
        <w:t>OIB 80539145945</w:t>
      </w:r>
      <w:r w:rsidRPr="006D45C1">
        <w:rPr>
          <w:rFonts w:eastAsia="Arial Unicode MS"/>
          <w:lang w:eastAsia="en-US"/>
        </w:rPr>
        <w:t>………………………….</w:t>
      </w:r>
      <w:r w:rsidR="00281331" w:rsidRPr="006D45C1">
        <w:rPr>
          <w:rFonts w:eastAsia="Arial Unicode MS"/>
          <w:lang w:eastAsia="en-US"/>
        </w:rPr>
        <w:t>36.000,00 kn</w:t>
      </w:r>
    </w:p>
    <w:p w:rsidRDefault="00456E7C" w:rsidP="00456E7C" w:rsidR="00456E7C" w:rsidRPr="006D45C1">
      <w:pPr>
        <w:spacing w:before="100"/>
        <w:jc w:val="both"/>
        <w:rPr>
          <w:rFonts w:eastAsia="Arial Unicode MS"/>
          <w:lang w:eastAsia="en-US"/>
        </w:rPr>
      </w:pPr>
      <w:r w:rsidRPr="006D45C1">
        <w:rPr>
          <w:rFonts w:eastAsia="Arial Unicode MS"/>
          <w:lang w:eastAsia="en-US"/>
        </w:rPr>
        <w:t>19. Transadria</w:t>
      </w:r>
      <w:r w:rsidR="009C7D12">
        <w:rPr>
          <w:rFonts w:eastAsia="Arial Unicode MS"/>
          <w:lang w:eastAsia="en-US"/>
        </w:rPr>
        <w:t xml:space="preserve"> </w:t>
      </w:r>
      <w:r w:rsidR="00281331" w:rsidRPr="006D45C1">
        <w:rPr>
          <w:rFonts w:eastAsia="Arial Unicode MS"/>
          <w:lang w:eastAsia="en-US"/>
        </w:rPr>
        <w:t xml:space="preserve">međunarodna špedicija d.d. u stečaju, Rijeka, Riva Boduli  1, </w:t>
      </w:r>
    </w:p>
    <w:p w:rsidRDefault="00281331" w:rsidP="00456E7C" w:rsidR="00281331" w:rsidRPr="006D45C1">
      <w:pPr>
        <w:jc w:val="both"/>
        <w:rPr>
          <w:rFonts w:eastAsia="Arial Unicode MS"/>
          <w:lang w:eastAsia="en-US"/>
        </w:rPr>
      </w:pPr>
      <w:r w:rsidRPr="006D45C1">
        <w:rPr>
          <w:rFonts w:eastAsia="Arial Unicode MS"/>
          <w:lang w:eastAsia="en-US"/>
        </w:rPr>
        <w:t xml:space="preserve">      OIB 47965841018</w:t>
      </w:r>
      <w:r w:rsidR="00456E7C" w:rsidRPr="006D45C1">
        <w:rPr>
          <w:rFonts w:eastAsia="Arial Unicode MS"/>
          <w:lang w:eastAsia="en-US"/>
        </w:rPr>
        <w:t>……………………………………………………………..</w:t>
      </w:r>
      <w:r w:rsidRPr="006D45C1">
        <w:rPr>
          <w:rFonts w:eastAsia="Arial Unicode MS"/>
          <w:lang w:eastAsia="en-US"/>
        </w:rPr>
        <w:t>52.588,92 kn</w:t>
      </w:r>
    </w:p>
    <w:p w:rsidRDefault="00456E7C" w:rsidP="00456E7C" w:rsidR="00456E7C" w:rsidRPr="006D45C1">
      <w:pPr>
        <w:spacing w:before="100"/>
        <w:jc w:val="both"/>
        <w:rPr>
          <w:rFonts w:eastAsia="Arial Unicode MS"/>
          <w:lang w:eastAsia="en-US"/>
        </w:rPr>
      </w:pPr>
      <w:r w:rsidRPr="006D45C1">
        <w:rPr>
          <w:rFonts w:eastAsia="Arial Unicode MS"/>
          <w:lang w:eastAsia="en-US"/>
        </w:rPr>
        <w:t>20. Republika Hrvatska, Ministarstvo financija, Carinska uprava RH,</w:t>
      </w:r>
    </w:p>
    <w:p w:rsidRDefault="00456E7C" w:rsidP="00456E7C" w:rsidR="00281331" w:rsidRPr="006D45C1">
      <w:pPr>
        <w:jc w:val="both"/>
        <w:rPr>
          <w:rFonts w:eastAsia="Arial Unicode MS"/>
          <w:lang w:eastAsia="en-US"/>
        </w:rPr>
      </w:pPr>
      <w:r w:rsidRPr="006D45C1">
        <w:rPr>
          <w:rFonts w:eastAsia="Arial Unicode MS"/>
          <w:lang w:eastAsia="en-US"/>
        </w:rPr>
        <w:t xml:space="preserve">      Carinarnica Zagreb,</w:t>
      </w:r>
      <w:r w:rsidR="00281331" w:rsidRPr="006D45C1">
        <w:rPr>
          <w:rFonts w:eastAsia="Arial Unicode MS"/>
          <w:lang w:eastAsia="en-US"/>
        </w:rPr>
        <w:t xml:space="preserve"> Avenija Dubrovnik 11, OIB 18683136487</w:t>
      </w:r>
      <w:r w:rsidRPr="006D45C1">
        <w:rPr>
          <w:rFonts w:eastAsia="Arial Unicode MS"/>
          <w:lang w:eastAsia="en-US"/>
        </w:rPr>
        <w:t>……………….</w:t>
      </w:r>
      <w:r w:rsidR="00281331" w:rsidRPr="006D45C1">
        <w:rPr>
          <w:rFonts w:eastAsia="Arial Unicode MS"/>
          <w:lang w:eastAsia="en-US"/>
        </w:rPr>
        <w:t>1.379,02 kn</w:t>
      </w:r>
    </w:p>
    <w:p w:rsidRDefault="00456E7C" w:rsidP="00456E7C" w:rsidR="00281331" w:rsidRPr="006D45C1">
      <w:pPr>
        <w:spacing w:before="100"/>
        <w:jc w:val="both"/>
        <w:rPr>
          <w:rFonts w:eastAsia="Arial Unicode MS"/>
          <w:lang w:eastAsia="en-US"/>
        </w:rPr>
      </w:pPr>
      <w:r w:rsidRPr="006D45C1">
        <w:rPr>
          <w:rFonts w:eastAsia="Arial Unicode MS"/>
          <w:lang w:eastAsia="en-US"/>
        </w:rPr>
        <w:t>21. Danica Stipović</w:t>
      </w:r>
      <w:r w:rsidR="007113C9" w:rsidRPr="006D45C1">
        <w:rPr>
          <w:rFonts w:eastAsia="Arial Unicode MS"/>
          <w:lang w:eastAsia="en-US"/>
        </w:rPr>
        <w:t>, K.Sućurac, Put Dra</w:t>
      </w:r>
      <w:r w:rsidR="00281331" w:rsidRPr="006D45C1">
        <w:rPr>
          <w:rFonts w:eastAsia="Arial Unicode MS"/>
          <w:lang w:eastAsia="en-US"/>
        </w:rPr>
        <w:t>čev</w:t>
      </w:r>
      <w:r w:rsidR="007113C9" w:rsidRPr="006D45C1">
        <w:rPr>
          <w:rFonts w:eastAsia="Arial Unicode MS"/>
          <w:lang w:eastAsia="en-US"/>
        </w:rPr>
        <w:t>c</w:t>
      </w:r>
      <w:r w:rsidR="00281331" w:rsidRPr="006D45C1">
        <w:rPr>
          <w:rFonts w:eastAsia="Arial Unicode MS"/>
          <w:lang w:eastAsia="en-US"/>
        </w:rPr>
        <w:t>a 54, OIB 14428054555</w:t>
      </w:r>
      <w:r w:rsidRPr="006D45C1">
        <w:rPr>
          <w:rFonts w:eastAsia="Arial Unicode MS"/>
          <w:lang w:eastAsia="en-US"/>
        </w:rPr>
        <w:t>…………...</w:t>
      </w:r>
      <w:r w:rsidR="00281331" w:rsidRPr="006D45C1">
        <w:rPr>
          <w:rFonts w:eastAsia="Arial Unicode MS"/>
          <w:lang w:eastAsia="en-US"/>
        </w:rPr>
        <w:t>86.646,01 kn</w:t>
      </w:r>
    </w:p>
    <w:p w:rsidRDefault="00456E7C" w:rsidP="00456E7C" w:rsidR="00456E7C" w:rsidRPr="006D45C1">
      <w:pPr>
        <w:spacing w:before="100"/>
        <w:jc w:val="both"/>
        <w:rPr>
          <w:rFonts w:eastAsia="Arial Unicode MS"/>
          <w:lang w:eastAsia="en-US"/>
        </w:rPr>
      </w:pPr>
      <w:r w:rsidRPr="006D45C1">
        <w:rPr>
          <w:rFonts w:eastAsia="Arial Unicode MS"/>
          <w:lang w:eastAsia="en-US"/>
        </w:rPr>
        <w:lastRenderedPageBreak/>
        <w:t xml:space="preserve">22. Zagrebački Holding </w:t>
      </w:r>
      <w:r w:rsidR="00281331" w:rsidRPr="006D45C1">
        <w:rPr>
          <w:rFonts w:eastAsia="Arial Unicode MS"/>
          <w:lang w:eastAsia="en-US"/>
        </w:rPr>
        <w:t xml:space="preserve">d.o.o., Zagreb, Avenija Dubrovnik 15,     </w:t>
      </w:r>
    </w:p>
    <w:p w:rsidRDefault="0009617D" w:rsidP="00456E7C" w:rsidR="00281331" w:rsidRPr="006D45C1">
      <w:pPr>
        <w:jc w:val="both"/>
        <w:rPr>
          <w:rFonts w:eastAsia="Arial Unicode MS"/>
          <w:lang w:eastAsia="en-US"/>
        </w:rPr>
      </w:pPr>
      <w:r w:rsidRPr="006D45C1">
        <w:rPr>
          <w:rFonts w:eastAsia="Arial Unicode MS"/>
          <w:lang w:eastAsia="en-US"/>
        </w:rPr>
        <w:t xml:space="preserve">     </w:t>
      </w:r>
      <w:r w:rsidR="00281331" w:rsidRPr="006D45C1">
        <w:rPr>
          <w:rFonts w:eastAsia="Arial Unicode MS"/>
          <w:lang w:eastAsia="en-US"/>
        </w:rPr>
        <w:t>OIB 85584865987</w:t>
      </w:r>
      <w:r w:rsidR="00456E7C" w:rsidRPr="006D45C1">
        <w:rPr>
          <w:rFonts w:eastAsia="Arial Unicode MS"/>
          <w:lang w:eastAsia="en-US"/>
        </w:rPr>
        <w:t>……………………………………………………………</w:t>
      </w:r>
      <w:r w:rsidR="00281331" w:rsidRPr="006D45C1">
        <w:rPr>
          <w:rFonts w:eastAsia="Arial Unicode MS"/>
          <w:lang w:eastAsia="en-US"/>
        </w:rPr>
        <w:t>158.514,63 kn</w:t>
      </w:r>
    </w:p>
    <w:p w:rsidRDefault="00456E7C" w:rsidP="00456E7C" w:rsidR="00281331" w:rsidRPr="006D45C1">
      <w:pPr>
        <w:spacing w:before="100"/>
        <w:jc w:val="both"/>
        <w:rPr>
          <w:rFonts w:eastAsia="Arial Unicode MS"/>
          <w:lang w:eastAsia="en-US"/>
        </w:rPr>
      </w:pPr>
      <w:r w:rsidRPr="006D45C1">
        <w:rPr>
          <w:rFonts w:eastAsia="Arial Unicode MS"/>
          <w:lang w:eastAsia="en-US"/>
        </w:rPr>
        <w:t xml:space="preserve">23. Brodomerkur </w:t>
      </w:r>
      <w:r w:rsidR="00281331" w:rsidRPr="006D45C1">
        <w:rPr>
          <w:rFonts w:eastAsia="Arial Unicode MS"/>
          <w:lang w:eastAsia="en-US"/>
        </w:rPr>
        <w:t>d.d., Split, Poljička cesta 35, OIB 33956120458</w:t>
      </w:r>
      <w:r w:rsidRPr="006D45C1">
        <w:rPr>
          <w:rFonts w:eastAsia="Arial Unicode MS"/>
          <w:lang w:eastAsia="en-US"/>
        </w:rPr>
        <w:t>……………….</w:t>
      </w:r>
      <w:r w:rsidR="00281331" w:rsidRPr="006D45C1">
        <w:rPr>
          <w:rFonts w:eastAsia="Arial Unicode MS"/>
          <w:lang w:eastAsia="en-US"/>
        </w:rPr>
        <w:t>25.006,62 kn</w:t>
      </w:r>
    </w:p>
    <w:p w:rsidRDefault="00456E7C" w:rsidP="00456E7C" w:rsidR="00456E7C" w:rsidRPr="006D45C1">
      <w:pPr>
        <w:spacing w:before="100"/>
        <w:jc w:val="both"/>
        <w:rPr>
          <w:rFonts w:eastAsia="Arial Unicode MS"/>
          <w:lang w:eastAsia="en-US"/>
        </w:rPr>
      </w:pPr>
      <w:r w:rsidRPr="006D45C1">
        <w:rPr>
          <w:rFonts w:eastAsia="Arial Unicode MS"/>
          <w:lang w:eastAsia="en-US"/>
        </w:rPr>
        <w:t>24. Nezavisni sindikat Dalmacijavino</w:t>
      </w:r>
      <w:r w:rsidR="00281331" w:rsidRPr="006D45C1">
        <w:rPr>
          <w:rFonts w:eastAsia="Arial Unicode MS"/>
          <w:lang w:eastAsia="en-US"/>
        </w:rPr>
        <w:t>, Split, Obala Kneza Domagoja 15,</w:t>
      </w:r>
    </w:p>
    <w:p w:rsidRDefault="0009617D" w:rsidP="00456E7C" w:rsidR="00281331" w:rsidRPr="006D45C1">
      <w:pPr>
        <w:jc w:val="both"/>
        <w:rPr>
          <w:rFonts w:eastAsia="Arial Unicode MS"/>
          <w:lang w:eastAsia="en-US"/>
        </w:rPr>
      </w:pPr>
      <w:r w:rsidRPr="006D45C1">
        <w:rPr>
          <w:rFonts w:eastAsia="Arial Unicode MS"/>
          <w:lang w:eastAsia="en-US"/>
        </w:rPr>
        <w:t xml:space="preserve">      </w:t>
      </w:r>
      <w:r w:rsidR="00281331" w:rsidRPr="006D45C1">
        <w:rPr>
          <w:rFonts w:eastAsia="Arial Unicode MS"/>
          <w:lang w:eastAsia="en-US"/>
        </w:rPr>
        <w:t>OIB 9532888561</w:t>
      </w:r>
      <w:r w:rsidR="00456E7C" w:rsidRPr="006D45C1">
        <w:rPr>
          <w:rFonts w:eastAsia="Arial Unicode MS"/>
          <w:lang w:eastAsia="en-US"/>
        </w:rPr>
        <w:t>………………………………………………………………</w:t>
      </w:r>
      <w:r w:rsidR="00281331" w:rsidRPr="006D45C1">
        <w:rPr>
          <w:rFonts w:eastAsia="Arial Unicode MS"/>
          <w:lang w:eastAsia="en-US"/>
        </w:rPr>
        <w:t>28.355,94 kn</w:t>
      </w:r>
    </w:p>
    <w:p w:rsidRDefault="00456E7C" w:rsidP="00456E7C" w:rsidR="00456E7C" w:rsidRPr="006D45C1">
      <w:pPr>
        <w:spacing w:before="100"/>
        <w:jc w:val="both"/>
        <w:rPr>
          <w:rFonts w:eastAsia="Arial Unicode MS"/>
          <w:lang w:eastAsia="en-US"/>
        </w:rPr>
      </w:pPr>
      <w:r w:rsidRPr="006D45C1">
        <w:rPr>
          <w:rFonts w:eastAsia="Arial Unicode MS"/>
          <w:lang w:eastAsia="en-US"/>
        </w:rPr>
        <w:t>25. Hrvatska radiotelevizija</w:t>
      </w:r>
      <w:r w:rsidR="00281331" w:rsidRPr="006D45C1">
        <w:rPr>
          <w:rFonts w:eastAsia="Arial Unicode MS"/>
          <w:lang w:eastAsia="en-US"/>
        </w:rPr>
        <w:t>, Zagreb, Prisavlje 3,</w:t>
      </w:r>
    </w:p>
    <w:p w:rsidRDefault="0009617D" w:rsidP="00456E7C" w:rsidR="00281331" w:rsidRPr="006D45C1">
      <w:pPr>
        <w:jc w:val="both"/>
        <w:rPr>
          <w:rFonts w:eastAsia="Arial Unicode MS"/>
          <w:lang w:eastAsia="en-US"/>
        </w:rPr>
      </w:pPr>
      <w:r w:rsidRPr="006D45C1">
        <w:rPr>
          <w:rFonts w:eastAsia="Arial Unicode MS"/>
          <w:lang w:eastAsia="en-US"/>
        </w:rPr>
        <w:t xml:space="preserve">      </w:t>
      </w:r>
      <w:r w:rsidR="00281331" w:rsidRPr="006D45C1">
        <w:rPr>
          <w:rFonts w:eastAsia="Arial Unicode MS"/>
          <w:lang w:eastAsia="en-US"/>
        </w:rPr>
        <w:t>OIB 68419124305</w:t>
      </w:r>
      <w:r w:rsidR="00456E7C" w:rsidRPr="006D45C1">
        <w:rPr>
          <w:rFonts w:eastAsia="Arial Unicode MS"/>
          <w:lang w:eastAsia="en-US"/>
        </w:rPr>
        <w:t>……………………………………………………………..</w:t>
      </w:r>
      <w:r w:rsidR="00281331" w:rsidRPr="006D45C1">
        <w:rPr>
          <w:rFonts w:eastAsia="Arial Unicode MS"/>
          <w:lang w:eastAsia="en-US"/>
        </w:rPr>
        <w:t>38.729,68 kn</w:t>
      </w:r>
    </w:p>
    <w:p w:rsidRDefault="00456E7C" w:rsidP="00456E7C" w:rsidR="00456E7C" w:rsidRPr="006D45C1">
      <w:pPr>
        <w:spacing w:before="100"/>
        <w:jc w:val="both"/>
        <w:rPr>
          <w:rFonts w:eastAsia="Arial Unicode MS"/>
          <w:lang w:eastAsia="en-US"/>
        </w:rPr>
      </w:pPr>
      <w:r w:rsidRPr="006D45C1">
        <w:rPr>
          <w:rFonts w:eastAsia="Arial Unicode MS"/>
          <w:lang w:eastAsia="en-US"/>
        </w:rPr>
        <w:t xml:space="preserve">26. Brodosplit – brodogradilište </w:t>
      </w:r>
      <w:r w:rsidR="00281331" w:rsidRPr="006D45C1">
        <w:rPr>
          <w:rFonts w:eastAsia="Arial Unicode MS"/>
          <w:lang w:eastAsia="en-US"/>
        </w:rPr>
        <w:t>d</w:t>
      </w:r>
      <w:r w:rsidRPr="006D45C1">
        <w:rPr>
          <w:rFonts w:eastAsia="Arial Unicode MS"/>
          <w:lang w:eastAsia="en-US"/>
        </w:rPr>
        <w:t>.o.o., Split, Put Supavla 21,</w:t>
      </w:r>
    </w:p>
    <w:p w:rsidRDefault="0009617D" w:rsidP="00456E7C" w:rsidR="00281331" w:rsidRPr="006D45C1">
      <w:pPr>
        <w:jc w:val="both"/>
        <w:rPr>
          <w:rFonts w:eastAsia="Arial Unicode MS"/>
          <w:lang w:eastAsia="en-US"/>
        </w:rPr>
      </w:pPr>
      <w:r w:rsidRPr="006D45C1">
        <w:rPr>
          <w:rFonts w:eastAsia="Arial Unicode MS"/>
          <w:lang w:eastAsia="en-US"/>
        </w:rPr>
        <w:t xml:space="preserve">      </w:t>
      </w:r>
      <w:r w:rsidR="00281331" w:rsidRPr="006D45C1">
        <w:rPr>
          <w:rFonts w:eastAsia="Arial Unicode MS"/>
          <w:lang w:eastAsia="en-US"/>
        </w:rPr>
        <w:t>OIB 5532178397</w:t>
      </w:r>
      <w:r w:rsidR="00456E7C" w:rsidRPr="006D45C1">
        <w:rPr>
          <w:rFonts w:eastAsia="Arial Unicode MS"/>
          <w:lang w:eastAsia="en-US"/>
        </w:rPr>
        <w:t>………………………………………………………………..</w:t>
      </w:r>
      <w:r w:rsidR="00281331" w:rsidRPr="006D45C1">
        <w:rPr>
          <w:rFonts w:eastAsia="Arial Unicode MS"/>
          <w:lang w:eastAsia="en-US"/>
        </w:rPr>
        <w:t>2.533,53 kn</w:t>
      </w:r>
    </w:p>
    <w:p w:rsidRDefault="00456E7C" w:rsidP="00456E7C" w:rsidR="00456E7C" w:rsidRPr="006D45C1">
      <w:pPr>
        <w:spacing w:before="100"/>
        <w:jc w:val="both"/>
        <w:rPr>
          <w:rFonts w:eastAsia="Arial Unicode MS"/>
          <w:lang w:eastAsia="en-US"/>
        </w:rPr>
      </w:pPr>
      <w:r w:rsidRPr="006D45C1">
        <w:rPr>
          <w:rFonts w:eastAsia="Arial Unicode MS"/>
          <w:lang w:eastAsia="en-US"/>
        </w:rPr>
        <w:t>27. Autoprijevoznik Božo Čupić, Drniš, Ivana Meštrovića 9,</w:t>
      </w:r>
    </w:p>
    <w:p w:rsidRDefault="0009617D" w:rsidP="00456E7C" w:rsidR="00281331" w:rsidRPr="006D45C1">
      <w:pPr>
        <w:jc w:val="both"/>
        <w:rPr>
          <w:rFonts w:eastAsia="Arial Unicode MS"/>
          <w:lang w:eastAsia="en-US"/>
        </w:rPr>
      </w:pPr>
      <w:r w:rsidRPr="006D45C1">
        <w:rPr>
          <w:rFonts w:eastAsia="Arial Unicode MS"/>
          <w:lang w:eastAsia="en-US"/>
        </w:rPr>
        <w:t xml:space="preserve">      </w:t>
      </w:r>
      <w:r w:rsidR="00281331" w:rsidRPr="006D45C1">
        <w:rPr>
          <w:rFonts w:eastAsia="Arial Unicode MS"/>
          <w:lang w:eastAsia="en-US"/>
        </w:rPr>
        <w:t>OIB 04412710131</w:t>
      </w:r>
      <w:r w:rsidR="00456E7C" w:rsidRPr="006D45C1">
        <w:rPr>
          <w:rFonts w:eastAsia="Arial Unicode MS"/>
          <w:lang w:eastAsia="en-US"/>
        </w:rPr>
        <w:t>……………………………………………………………..</w:t>
      </w:r>
      <w:r w:rsidR="00281331" w:rsidRPr="006D45C1">
        <w:rPr>
          <w:rFonts w:eastAsia="Arial Unicode MS"/>
          <w:lang w:eastAsia="en-US"/>
        </w:rPr>
        <w:t>23.370,00 kn</w:t>
      </w:r>
    </w:p>
    <w:p w:rsidRDefault="00456E7C" w:rsidP="00456E7C" w:rsidR="00456E7C" w:rsidRPr="006D45C1">
      <w:pPr>
        <w:spacing w:before="100"/>
        <w:jc w:val="both"/>
        <w:rPr>
          <w:rFonts w:eastAsia="Arial Unicode MS"/>
          <w:lang w:eastAsia="en-US"/>
        </w:rPr>
      </w:pPr>
      <w:r w:rsidRPr="006D45C1">
        <w:rPr>
          <w:rFonts w:eastAsia="Arial Unicode MS"/>
          <w:lang w:eastAsia="en-US"/>
        </w:rPr>
        <w:t>28. Nastavni zavod za javno zdravstvo Splitsko-dalmatinske županije</w:t>
      </w:r>
      <w:r w:rsidR="00281331" w:rsidRPr="006D45C1">
        <w:rPr>
          <w:rFonts w:eastAsia="Arial Unicode MS"/>
          <w:lang w:eastAsia="en-US"/>
        </w:rPr>
        <w:t>,</w:t>
      </w:r>
    </w:p>
    <w:p w:rsidRDefault="0009617D" w:rsidP="00456E7C" w:rsidR="00281331" w:rsidRPr="006D45C1">
      <w:pPr>
        <w:jc w:val="both"/>
        <w:rPr>
          <w:rFonts w:eastAsia="Arial Unicode MS"/>
          <w:lang w:eastAsia="en-US"/>
        </w:rPr>
      </w:pPr>
      <w:r w:rsidRPr="006D45C1">
        <w:rPr>
          <w:rFonts w:eastAsia="Arial Unicode MS"/>
          <w:lang w:eastAsia="en-US"/>
        </w:rPr>
        <w:t xml:space="preserve">      </w:t>
      </w:r>
      <w:r w:rsidR="00281331" w:rsidRPr="006D45C1">
        <w:rPr>
          <w:rFonts w:eastAsia="Arial Unicode MS"/>
          <w:lang w:eastAsia="en-US"/>
        </w:rPr>
        <w:t>Split, Vukovarska 46, OIB 54948902275</w:t>
      </w:r>
      <w:r w:rsidR="00456E7C" w:rsidRPr="006D45C1">
        <w:rPr>
          <w:rFonts w:eastAsia="Arial Unicode MS"/>
          <w:lang w:eastAsia="en-US"/>
        </w:rPr>
        <w:t>……………………………………..</w:t>
      </w:r>
      <w:r w:rsidR="00281331" w:rsidRPr="006D45C1">
        <w:rPr>
          <w:rFonts w:eastAsia="Arial Unicode MS"/>
          <w:lang w:eastAsia="en-US"/>
        </w:rPr>
        <w:t>31.651,35 kn</w:t>
      </w:r>
    </w:p>
    <w:p w:rsidRDefault="00456E7C" w:rsidP="00456E7C" w:rsidR="00456E7C" w:rsidRPr="006D45C1">
      <w:pPr>
        <w:spacing w:before="100"/>
        <w:jc w:val="both"/>
        <w:rPr>
          <w:rFonts w:eastAsia="Arial Unicode MS"/>
          <w:lang w:eastAsia="en-US"/>
        </w:rPr>
      </w:pPr>
      <w:r w:rsidRPr="006D45C1">
        <w:rPr>
          <w:rFonts w:eastAsia="Arial Unicode MS"/>
          <w:lang w:eastAsia="en-US"/>
        </w:rPr>
        <w:t xml:space="preserve">29. Republika Hrvatska, </w:t>
      </w:r>
      <w:r w:rsidR="00281331" w:rsidRPr="006D45C1">
        <w:rPr>
          <w:rFonts w:eastAsia="Arial Unicode MS"/>
          <w:lang w:eastAsia="en-US"/>
        </w:rPr>
        <w:t>Ministarstvo financija, Porezna uprava</w:t>
      </w:r>
    </w:p>
    <w:p w:rsidRDefault="0009617D" w:rsidP="00456E7C" w:rsidR="00281331" w:rsidRPr="006D45C1">
      <w:pPr>
        <w:jc w:val="both"/>
        <w:rPr>
          <w:rFonts w:eastAsia="Arial Unicode MS"/>
          <w:lang w:eastAsia="en-US"/>
        </w:rPr>
      </w:pPr>
      <w:r w:rsidRPr="006D45C1">
        <w:rPr>
          <w:rFonts w:eastAsia="Arial Unicode MS"/>
          <w:lang w:eastAsia="en-US"/>
        </w:rPr>
        <w:t xml:space="preserve">      </w:t>
      </w:r>
      <w:r w:rsidR="00281331" w:rsidRPr="006D45C1">
        <w:rPr>
          <w:rFonts w:eastAsia="Arial Unicode MS"/>
          <w:lang w:eastAsia="en-US"/>
        </w:rPr>
        <w:t>OIB: 18683136487</w:t>
      </w:r>
      <w:r w:rsidR="00456E7C" w:rsidRPr="006D45C1">
        <w:rPr>
          <w:rFonts w:eastAsia="Arial Unicode MS"/>
          <w:lang w:eastAsia="en-US"/>
        </w:rPr>
        <w:t>…………………………………………………………….</w:t>
      </w:r>
      <w:r w:rsidR="00281331" w:rsidRPr="006D45C1">
        <w:rPr>
          <w:rFonts w:eastAsia="Arial Unicode MS"/>
          <w:lang w:eastAsia="en-US"/>
        </w:rPr>
        <w:t>16.236,00 kn</w:t>
      </w:r>
    </w:p>
    <w:p w:rsidRDefault="00456E7C" w:rsidP="00456E7C" w:rsidR="00281331" w:rsidRPr="006D45C1">
      <w:pPr>
        <w:spacing w:before="100"/>
        <w:jc w:val="both"/>
        <w:rPr>
          <w:rFonts w:eastAsia="Arial Unicode MS"/>
          <w:lang w:eastAsia="en-US"/>
        </w:rPr>
      </w:pPr>
      <w:r w:rsidRPr="006D45C1">
        <w:rPr>
          <w:rFonts w:eastAsia="Arial Unicode MS"/>
          <w:lang w:eastAsia="en-US"/>
        </w:rPr>
        <w:t xml:space="preserve">30. Vladimir Radoš </w:t>
      </w:r>
      <w:r w:rsidR="00281331" w:rsidRPr="006D45C1">
        <w:rPr>
          <w:rFonts w:eastAsia="Arial Unicode MS"/>
          <w:lang w:eastAsia="en-US"/>
        </w:rPr>
        <w:t>iz Kostanjevca, Donji Oštrc 44, OIB 07153379327</w:t>
      </w:r>
      <w:r w:rsidRPr="006D45C1">
        <w:rPr>
          <w:rFonts w:eastAsia="Arial Unicode MS"/>
          <w:lang w:eastAsia="en-US"/>
        </w:rPr>
        <w:t>…………..</w:t>
      </w:r>
      <w:r w:rsidR="00281331" w:rsidRPr="006D45C1">
        <w:rPr>
          <w:rFonts w:eastAsia="Arial Unicode MS"/>
          <w:lang w:eastAsia="en-US"/>
        </w:rPr>
        <w:t>6.795,00 kn</w:t>
      </w:r>
    </w:p>
    <w:p w:rsidRDefault="00456E7C" w:rsidP="00456E7C" w:rsidR="00281331" w:rsidRPr="006D45C1">
      <w:pPr>
        <w:spacing w:before="100"/>
        <w:jc w:val="both"/>
        <w:rPr>
          <w:rFonts w:eastAsia="Arial Unicode MS"/>
          <w:lang w:eastAsia="en-US"/>
        </w:rPr>
      </w:pPr>
      <w:r w:rsidRPr="006D45C1">
        <w:rPr>
          <w:rFonts w:eastAsia="Arial Unicode MS"/>
          <w:lang w:eastAsia="en-US"/>
        </w:rPr>
        <w:t xml:space="preserve">31. Hrvatski registar brodova, Split, Marasovića 67, </w:t>
      </w:r>
      <w:r w:rsidR="00281331" w:rsidRPr="006D45C1">
        <w:rPr>
          <w:rFonts w:eastAsia="Arial Unicode MS"/>
          <w:lang w:eastAsia="en-US"/>
        </w:rPr>
        <w:t>OIB 04601923208</w:t>
      </w:r>
      <w:r w:rsidRPr="006D45C1">
        <w:rPr>
          <w:rFonts w:eastAsia="Arial Unicode MS"/>
          <w:lang w:eastAsia="en-US"/>
        </w:rPr>
        <w:t>………</w:t>
      </w:r>
      <w:r w:rsidR="00CA5A8D" w:rsidRPr="006D45C1">
        <w:rPr>
          <w:rFonts w:eastAsia="Arial Unicode MS"/>
          <w:lang w:eastAsia="en-US"/>
        </w:rPr>
        <w:t>...</w:t>
      </w:r>
      <w:r w:rsidR="00281331" w:rsidRPr="006D45C1">
        <w:rPr>
          <w:rFonts w:eastAsia="Arial Unicode MS"/>
          <w:lang w:eastAsia="en-US"/>
        </w:rPr>
        <w:t>18.669,11 kn</w:t>
      </w:r>
      <w:r w:rsidRPr="006D45C1">
        <w:rPr>
          <w:rFonts w:eastAsia="Arial Unicode MS"/>
          <w:lang w:eastAsia="en-US"/>
        </w:rPr>
        <w:t>.</w:t>
      </w:r>
    </w:p>
    <w:p w:rsidRDefault="00E52147" w:rsidP="00E52147" w:rsidR="00E52147" w:rsidRPr="006D45C1">
      <w:pPr>
        <w:spacing w:before="100"/>
        <w:jc w:val="both"/>
        <w:rPr>
          <w:rFonts w:eastAsia="Calibri"/>
          <w:lang w:eastAsia="en-US"/>
        </w:rPr>
      </w:pPr>
      <w:r w:rsidRPr="006D45C1">
        <w:rPr>
          <w:rFonts w:eastAsia="Calibri"/>
          <w:lang w:eastAsia="en-US"/>
        </w:rPr>
        <w:t>da u roku od 8 dana, računajući od primitka ovog rješenja, pokrenu parnicu protiv stečajnog dužnika radi utvrđivanja osporene tražbine, odnosno predlože nastavak parnice ukoliko je u vrijeme otvaranja stečajnog postupka već pokrenut parnični postupak u odnosu na osporenu tražbinu jer će se inače smatrati da su odustali od prava na vođenje parnice.</w:t>
      </w:r>
      <w:r w:rsidRPr="006D45C1">
        <w:rPr>
          <w:rFonts w:eastAsia="Calibri"/>
          <w:lang w:eastAsia="en-US"/>
        </w:rPr>
        <w:tab/>
      </w:r>
    </w:p>
    <w:p w:rsidRDefault="00A6729F" w:rsidP="00A6729F" w:rsidR="00A6729F" w:rsidRPr="006D45C1">
      <w:pPr>
        <w:spacing w:after="200" w:before="200"/>
        <w:ind w:firstLine="851"/>
        <w:jc w:val="both"/>
        <w:rPr>
          <w:rFonts w:eastAsia="Calibri"/>
          <w:lang w:eastAsia="en-US"/>
        </w:rPr>
      </w:pPr>
    </w:p>
    <w:p w:rsidRDefault="00281331" w:rsidP="00CA5A8D" w:rsidR="004233FF" w:rsidRPr="006D45C1">
      <w:pPr>
        <w:spacing w:after="200"/>
        <w:ind w:firstLine="708"/>
        <w:jc w:val="both"/>
        <w:rPr>
          <w:rFonts w:eastAsia="Calibri"/>
          <w:lang w:eastAsia="en-US"/>
        </w:rPr>
      </w:pPr>
      <w:r w:rsidRPr="006D45C1">
        <w:rPr>
          <w:rFonts w:eastAsia="Calibri"/>
          <w:lang w:eastAsia="en-US"/>
        </w:rPr>
        <w:t>V</w:t>
      </w:r>
      <w:r w:rsidR="004233FF" w:rsidRPr="006D45C1">
        <w:rPr>
          <w:rFonts w:eastAsia="Calibri"/>
          <w:lang w:eastAsia="en-US"/>
        </w:rPr>
        <w:t xml:space="preserve">. </w:t>
      </w:r>
      <w:r w:rsidR="007F6441" w:rsidRPr="006D45C1">
        <w:rPr>
          <w:rFonts w:eastAsia="Calibri"/>
          <w:lang w:eastAsia="en-US"/>
        </w:rPr>
        <w:t xml:space="preserve">Osporavaju se tražbine vjerovnika </w:t>
      </w:r>
      <w:r w:rsidR="0019091D" w:rsidRPr="006D45C1">
        <w:rPr>
          <w:rFonts w:eastAsia="Calibri"/>
          <w:lang w:eastAsia="en-US"/>
        </w:rPr>
        <w:t>II</w:t>
      </w:r>
      <w:r w:rsidR="000D7107" w:rsidRPr="006D45C1">
        <w:rPr>
          <w:rFonts w:eastAsia="Calibri"/>
          <w:lang w:eastAsia="en-US"/>
        </w:rPr>
        <w:t>.</w:t>
      </w:r>
      <w:r w:rsidR="00A86474">
        <w:rPr>
          <w:rFonts w:eastAsia="Calibri"/>
          <w:lang w:eastAsia="en-US"/>
        </w:rPr>
        <w:t xml:space="preserve"> </w:t>
      </w:r>
      <w:r w:rsidR="007F6441" w:rsidRPr="006D45C1">
        <w:rPr>
          <w:rFonts w:eastAsia="Calibri"/>
          <w:lang w:eastAsia="en-US"/>
        </w:rPr>
        <w:t>višeg isplatnog reda:</w:t>
      </w:r>
    </w:p>
    <w:p w:rsidRDefault="0009617D" w:rsidP="00A6729F" w:rsidR="00A6729F" w:rsidRPr="006D45C1">
      <w:pPr>
        <w:spacing w:before="50"/>
        <w:jc w:val="both"/>
        <w:rPr>
          <w:rFonts w:eastAsia="Calibri"/>
          <w:lang w:eastAsia="en-US"/>
        </w:rPr>
      </w:pPr>
      <w:r w:rsidRPr="006D45C1">
        <w:rPr>
          <w:rFonts w:eastAsia="Calibri"/>
          <w:lang w:eastAsia="en-US"/>
        </w:rPr>
        <w:t xml:space="preserve"> </w:t>
      </w:r>
      <w:r w:rsidR="00A6729F" w:rsidRPr="006D45C1">
        <w:rPr>
          <w:rFonts w:eastAsia="Calibri"/>
          <w:lang w:eastAsia="en-US"/>
        </w:rPr>
        <w:t>1.</w:t>
      </w:r>
      <w:r w:rsidR="007113C9" w:rsidRPr="006D45C1">
        <w:rPr>
          <w:rFonts w:eastAsia="Calibri"/>
          <w:lang w:eastAsia="en-US"/>
        </w:rPr>
        <w:t>Vrgorka – Vinarija d.d.</w:t>
      </w:r>
      <w:r w:rsidR="00A6729F" w:rsidRPr="006D45C1">
        <w:rPr>
          <w:rFonts w:eastAsia="Calibri"/>
          <w:lang w:eastAsia="en-US"/>
        </w:rPr>
        <w:t xml:space="preserve"> Vrgorac, Fra.Ivana Rožića 35,</w:t>
      </w:r>
    </w:p>
    <w:p w:rsidRDefault="00CA5A8D" w:rsidP="00A6729F" w:rsidR="00A6729F" w:rsidRPr="006D45C1">
      <w:pPr>
        <w:jc w:val="both"/>
        <w:rPr>
          <w:rFonts w:eastAsia="Calibri"/>
          <w:lang w:eastAsia="en-US"/>
        </w:rPr>
      </w:pPr>
      <w:r w:rsidRPr="006D45C1">
        <w:rPr>
          <w:rFonts w:eastAsia="Calibri"/>
          <w:lang w:eastAsia="en-US"/>
        </w:rPr>
        <w:t xml:space="preserve"> </w:t>
      </w:r>
      <w:r w:rsidR="0009617D" w:rsidRPr="006D45C1">
        <w:rPr>
          <w:rFonts w:eastAsia="Calibri"/>
          <w:lang w:eastAsia="en-US"/>
        </w:rPr>
        <w:t xml:space="preserve">   </w:t>
      </w:r>
      <w:r w:rsidRPr="006D45C1">
        <w:rPr>
          <w:rFonts w:eastAsia="Calibri"/>
          <w:lang w:eastAsia="en-US"/>
        </w:rPr>
        <w:t xml:space="preserve"> OIB </w:t>
      </w:r>
      <w:r w:rsidR="00A6729F" w:rsidRPr="006D45C1">
        <w:rPr>
          <w:rFonts w:eastAsia="Calibri"/>
          <w:lang w:eastAsia="en-US"/>
        </w:rPr>
        <w:t>68329484134………………………</w:t>
      </w:r>
      <w:r w:rsidRPr="006D45C1">
        <w:rPr>
          <w:rFonts w:eastAsia="Calibri"/>
          <w:lang w:eastAsia="en-US"/>
        </w:rPr>
        <w:t>…..</w:t>
      </w:r>
      <w:r w:rsidR="00A6729F" w:rsidRPr="006D45C1">
        <w:rPr>
          <w:rFonts w:eastAsia="Calibri"/>
          <w:lang w:eastAsia="en-US"/>
        </w:rPr>
        <w:t>……………………………</w:t>
      </w:r>
      <w:r w:rsidR="0009617D" w:rsidRPr="006D45C1">
        <w:rPr>
          <w:rFonts w:eastAsia="Calibri"/>
          <w:lang w:eastAsia="en-US"/>
        </w:rPr>
        <w:t>.</w:t>
      </w:r>
      <w:r w:rsidR="00A6729F" w:rsidRPr="006D45C1">
        <w:rPr>
          <w:rFonts w:eastAsia="Calibri"/>
          <w:lang w:eastAsia="en-US"/>
        </w:rPr>
        <w:t>..….20.000,00 kn</w:t>
      </w:r>
    </w:p>
    <w:p w:rsidRDefault="0009617D" w:rsidP="00A6729F" w:rsidR="00A6729F" w:rsidRPr="006D45C1">
      <w:pPr>
        <w:spacing w:before="100"/>
        <w:jc w:val="both"/>
        <w:rPr>
          <w:rFonts w:eastAsia="Calibri"/>
          <w:lang w:eastAsia="en-US"/>
        </w:rPr>
      </w:pPr>
      <w:r w:rsidRPr="006D45C1">
        <w:rPr>
          <w:rFonts w:eastAsia="Calibri"/>
          <w:lang w:eastAsia="en-US"/>
        </w:rPr>
        <w:t xml:space="preserve"> </w:t>
      </w:r>
      <w:r w:rsidR="00A6729F" w:rsidRPr="006D45C1">
        <w:rPr>
          <w:rFonts w:eastAsia="Calibri"/>
          <w:lang w:eastAsia="en-US"/>
        </w:rPr>
        <w:t>2. Servis Vidas, Split, Starčevićeva 26, OIB 02879747067…………</w:t>
      </w:r>
      <w:r w:rsidR="00CA5A8D" w:rsidRPr="006D45C1">
        <w:rPr>
          <w:rFonts w:eastAsia="Calibri"/>
          <w:lang w:eastAsia="en-US"/>
        </w:rPr>
        <w:t>..</w:t>
      </w:r>
      <w:r w:rsidR="00A6729F" w:rsidRPr="006D45C1">
        <w:rPr>
          <w:rFonts w:eastAsia="Calibri"/>
          <w:lang w:eastAsia="en-US"/>
        </w:rPr>
        <w:t>……</w:t>
      </w:r>
      <w:r w:rsidRPr="006D45C1">
        <w:rPr>
          <w:rFonts w:eastAsia="Calibri"/>
          <w:lang w:eastAsia="en-US"/>
        </w:rPr>
        <w:t>…</w:t>
      </w:r>
      <w:r w:rsidR="00A6729F" w:rsidRPr="006D45C1">
        <w:rPr>
          <w:rFonts w:eastAsia="Calibri"/>
          <w:lang w:eastAsia="en-US"/>
        </w:rPr>
        <w:t>….10.000,00 kn</w:t>
      </w:r>
    </w:p>
    <w:p w:rsidRDefault="0009617D" w:rsidP="00A6729F" w:rsidR="00A6729F" w:rsidRPr="006D45C1">
      <w:pPr>
        <w:spacing w:before="100"/>
        <w:jc w:val="both"/>
        <w:rPr>
          <w:rFonts w:eastAsia="Calibri"/>
          <w:lang w:eastAsia="en-US"/>
        </w:rPr>
      </w:pPr>
      <w:r w:rsidRPr="006D45C1">
        <w:rPr>
          <w:rFonts w:eastAsia="Calibri"/>
          <w:lang w:eastAsia="en-US"/>
        </w:rPr>
        <w:t xml:space="preserve"> </w:t>
      </w:r>
      <w:r w:rsidR="00A6729F" w:rsidRPr="006D45C1">
        <w:rPr>
          <w:rFonts w:eastAsia="Calibri"/>
          <w:lang w:eastAsia="en-US"/>
        </w:rPr>
        <w:t>3. Bura 1 d.o.o.Zagreb, Koturaška cesta 51,  OIB 79000721319……</w:t>
      </w:r>
      <w:r w:rsidR="00CA5A8D" w:rsidRPr="006D45C1">
        <w:rPr>
          <w:rFonts w:eastAsia="Calibri"/>
          <w:lang w:eastAsia="en-US"/>
        </w:rPr>
        <w:t>..</w:t>
      </w:r>
      <w:r w:rsidR="00A6729F" w:rsidRPr="006D45C1">
        <w:rPr>
          <w:rFonts w:eastAsia="Calibri"/>
          <w:lang w:eastAsia="en-US"/>
        </w:rPr>
        <w:t>……</w:t>
      </w:r>
      <w:r w:rsidRPr="006D45C1">
        <w:rPr>
          <w:rFonts w:eastAsia="Calibri"/>
          <w:lang w:eastAsia="en-US"/>
        </w:rPr>
        <w:t>.</w:t>
      </w:r>
      <w:r w:rsidR="00A6729F" w:rsidRPr="006D45C1">
        <w:rPr>
          <w:rFonts w:eastAsia="Calibri"/>
          <w:lang w:eastAsia="en-US"/>
        </w:rPr>
        <w:t>…..397.642,30 kn</w:t>
      </w:r>
    </w:p>
    <w:p w:rsidRDefault="0009617D" w:rsidP="00A6729F" w:rsidR="00CA5A8D" w:rsidRPr="006D45C1">
      <w:pPr>
        <w:spacing w:before="100"/>
        <w:jc w:val="both"/>
        <w:rPr>
          <w:rFonts w:eastAsia="Calibri"/>
          <w:lang w:eastAsia="en-US"/>
        </w:rPr>
      </w:pPr>
      <w:r w:rsidRPr="006D45C1">
        <w:rPr>
          <w:rFonts w:eastAsia="Calibri"/>
          <w:lang w:eastAsia="en-US"/>
        </w:rPr>
        <w:t xml:space="preserve"> </w:t>
      </w:r>
      <w:r w:rsidR="00A6729F" w:rsidRPr="006D45C1">
        <w:rPr>
          <w:rFonts w:eastAsia="Calibri"/>
          <w:lang w:eastAsia="en-US"/>
        </w:rPr>
        <w:t xml:space="preserve">4. Auto centar Lozić d.o.o. Osijek, </w:t>
      </w:r>
    </w:p>
    <w:p w:rsidRDefault="0009617D" w:rsidP="00CA5A8D" w:rsidR="00A6729F" w:rsidRPr="006D45C1">
      <w:pPr>
        <w:jc w:val="both"/>
        <w:rPr>
          <w:rFonts w:eastAsia="Calibri"/>
          <w:lang w:eastAsia="en-US"/>
        </w:rPr>
      </w:pPr>
      <w:r w:rsidRPr="006D45C1">
        <w:rPr>
          <w:rFonts w:eastAsia="Calibri"/>
          <w:lang w:eastAsia="en-US"/>
        </w:rPr>
        <w:t xml:space="preserve">    </w:t>
      </w:r>
      <w:r w:rsidR="00A6729F" w:rsidRPr="006D45C1">
        <w:rPr>
          <w:rFonts w:eastAsia="Calibri"/>
          <w:lang w:eastAsia="en-US"/>
        </w:rPr>
        <w:t>Sv.L.B.Mandića bb, OIB 30382973961……</w:t>
      </w:r>
      <w:r w:rsidR="00CA5A8D" w:rsidRPr="006D45C1">
        <w:rPr>
          <w:rFonts w:eastAsia="Calibri"/>
          <w:lang w:eastAsia="en-US"/>
        </w:rPr>
        <w:t>……………………………</w:t>
      </w:r>
      <w:r w:rsidRPr="006D45C1">
        <w:rPr>
          <w:rFonts w:eastAsia="Calibri"/>
          <w:lang w:eastAsia="en-US"/>
        </w:rPr>
        <w:t>..</w:t>
      </w:r>
      <w:r w:rsidR="00CA5A8D" w:rsidRPr="006D45C1">
        <w:rPr>
          <w:rFonts w:eastAsia="Calibri"/>
          <w:lang w:eastAsia="en-US"/>
        </w:rPr>
        <w:t>……</w:t>
      </w:r>
      <w:r w:rsidR="00A6729F" w:rsidRPr="006D45C1">
        <w:rPr>
          <w:rFonts w:eastAsia="Calibri"/>
          <w:lang w:eastAsia="en-US"/>
        </w:rPr>
        <w:t>14.516,72 kn</w:t>
      </w:r>
    </w:p>
    <w:p w:rsidRDefault="0009617D" w:rsidP="00A6729F" w:rsidR="00CA5A8D" w:rsidRPr="006D45C1">
      <w:pPr>
        <w:spacing w:before="100"/>
        <w:jc w:val="both"/>
        <w:rPr>
          <w:rFonts w:eastAsia="Calibri"/>
          <w:lang w:eastAsia="en-US"/>
        </w:rPr>
      </w:pPr>
      <w:r w:rsidRPr="006D45C1">
        <w:rPr>
          <w:rFonts w:eastAsia="Calibri"/>
          <w:lang w:eastAsia="en-US"/>
        </w:rPr>
        <w:t xml:space="preserve"> </w:t>
      </w:r>
      <w:r w:rsidR="00A6729F" w:rsidRPr="006D45C1">
        <w:rPr>
          <w:rFonts w:eastAsia="Calibri"/>
          <w:lang w:eastAsia="en-US"/>
        </w:rPr>
        <w:t>5. Net Media Sistemi d.o.o. Split, Kvaternikova 12,</w:t>
      </w:r>
    </w:p>
    <w:p w:rsidRDefault="00A6729F" w:rsidP="00CA5A8D" w:rsidR="00A6729F" w:rsidRPr="00A86474">
      <w:pPr>
        <w:jc w:val="both"/>
        <w:rPr>
          <w:rFonts w:eastAsia="Calibri"/>
          <w:lang w:eastAsia="en-US"/>
        </w:rPr>
      </w:pPr>
      <w:r w:rsidRPr="006D45C1">
        <w:rPr>
          <w:rFonts w:eastAsia="Calibri"/>
          <w:lang w:eastAsia="en-US"/>
        </w:rPr>
        <w:t xml:space="preserve"> </w:t>
      </w:r>
      <w:r w:rsidR="0009617D" w:rsidRPr="006D45C1">
        <w:rPr>
          <w:rFonts w:eastAsia="Calibri"/>
          <w:lang w:eastAsia="en-US"/>
        </w:rPr>
        <w:t xml:space="preserve">    </w:t>
      </w:r>
      <w:r w:rsidRPr="00A86474">
        <w:rPr>
          <w:rFonts w:eastAsia="Calibri"/>
          <w:lang w:eastAsia="en-US"/>
        </w:rPr>
        <w:t>OIB 03380490457…</w:t>
      </w:r>
      <w:r w:rsidR="00CA5A8D" w:rsidRPr="00A86474">
        <w:rPr>
          <w:rFonts w:eastAsia="Calibri"/>
          <w:lang w:eastAsia="en-US"/>
        </w:rPr>
        <w:t>…………………………………………………..</w:t>
      </w:r>
      <w:r w:rsidR="0009617D" w:rsidRPr="00A86474">
        <w:rPr>
          <w:rFonts w:eastAsia="Calibri"/>
          <w:lang w:eastAsia="en-US"/>
        </w:rPr>
        <w:t>.</w:t>
      </w:r>
      <w:r w:rsidRPr="00A86474">
        <w:rPr>
          <w:rFonts w:eastAsia="Calibri"/>
          <w:lang w:eastAsia="en-US"/>
        </w:rPr>
        <w:t>……..…5.250,00 kn</w:t>
      </w:r>
    </w:p>
    <w:p w:rsidRDefault="0009617D" w:rsidP="00A6729F" w:rsidR="00A6729F" w:rsidRPr="00A86474">
      <w:pPr>
        <w:spacing w:before="100"/>
        <w:jc w:val="both"/>
        <w:rPr>
          <w:rFonts w:eastAsia="Calibri"/>
          <w:lang w:eastAsia="en-US"/>
        </w:rPr>
      </w:pPr>
      <w:r w:rsidRPr="00A86474">
        <w:rPr>
          <w:rFonts w:eastAsia="Calibri"/>
          <w:lang w:eastAsia="en-US"/>
        </w:rPr>
        <w:t xml:space="preserve"> </w:t>
      </w:r>
      <w:r w:rsidR="00A6729F" w:rsidRPr="00A86474">
        <w:rPr>
          <w:rFonts w:eastAsia="Calibri"/>
          <w:lang w:eastAsia="en-US"/>
        </w:rPr>
        <w:t>6. Basler osiguranje Zagreb d.d. Zagreb, Radnička cesta 37b,</w:t>
      </w:r>
    </w:p>
    <w:p w:rsidRDefault="0009617D" w:rsidP="00A6729F" w:rsidR="00A6729F" w:rsidRPr="006D45C1">
      <w:pPr>
        <w:jc w:val="both"/>
        <w:rPr>
          <w:rFonts w:eastAsia="Calibri"/>
          <w:lang w:eastAsia="en-US"/>
        </w:rPr>
      </w:pPr>
      <w:r w:rsidRPr="00A86474">
        <w:rPr>
          <w:rFonts w:eastAsia="Calibri"/>
          <w:lang w:eastAsia="en-US"/>
        </w:rPr>
        <w:t xml:space="preserve">     </w:t>
      </w:r>
      <w:r w:rsidR="00A6729F" w:rsidRPr="00A86474">
        <w:rPr>
          <w:rFonts w:eastAsia="Calibri"/>
          <w:lang w:eastAsia="en-US"/>
        </w:rPr>
        <w:t>OIB 59706054982……………………………</w:t>
      </w:r>
      <w:r w:rsidR="00CA5A8D" w:rsidRPr="00A86474">
        <w:rPr>
          <w:rFonts w:eastAsia="Calibri"/>
          <w:lang w:eastAsia="en-US"/>
        </w:rPr>
        <w:t>….</w:t>
      </w:r>
      <w:r w:rsidR="00A6729F" w:rsidRPr="00A86474">
        <w:rPr>
          <w:rFonts w:eastAsia="Calibri"/>
          <w:lang w:eastAsia="en-US"/>
        </w:rPr>
        <w:t>……………………</w:t>
      </w:r>
      <w:r w:rsidRPr="00A86474">
        <w:rPr>
          <w:rFonts w:eastAsia="Calibri"/>
          <w:lang w:eastAsia="en-US"/>
        </w:rPr>
        <w:t>..</w:t>
      </w:r>
      <w:r w:rsidR="00A6729F" w:rsidRPr="00A86474">
        <w:rPr>
          <w:rFonts w:eastAsia="Calibri"/>
          <w:lang w:eastAsia="en-US"/>
        </w:rPr>
        <w:t>……..256.457,95 kn</w:t>
      </w:r>
    </w:p>
    <w:p w:rsidRDefault="0009617D" w:rsidP="00A6729F" w:rsidR="00A6729F" w:rsidRPr="006D45C1">
      <w:pPr>
        <w:spacing w:before="100"/>
        <w:jc w:val="both"/>
        <w:rPr>
          <w:rFonts w:eastAsia="Calibri"/>
          <w:lang w:eastAsia="en-US"/>
        </w:rPr>
      </w:pPr>
      <w:r w:rsidRPr="006D45C1">
        <w:rPr>
          <w:rFonts w:eastAsia="Calibri"/>
          <w:lang w:eastAsia="en-US"/>
        </w:rPr>
        <w:t xml:space="preserve"> </w:t>
      </w:r>
      <w:r w:rsidR="00A6729F" w:rsidRPr="006D45C1">
        <w:rPr>
          <w:rFonts w:eastAsia="Calibri"/>
          <w:lang w:eastAsia="en-US"/>
        </w:rPr>
        <w:t>7. Nezavisni sindikat Dalmacijavino, Split, Obala Kneza Domagoja 15,</w:t>
      </w:r>
    </w:p>
    <w:p w:rsidRDefault="0009617D" w:rsidP="00A6729F" w:rsidR="00A6729F" w:rsidRPr="006D45C1">
      <w:pPr>
        <w:jc w:val="both"/>
        <w:rPr>
          <w:rFonts w:eastAsia="Calibri"/>
          <w:lang w:eastAsia="en-US"/>
        </w:rPr>
      </w:pPr>
      <w:r w:rsidRPr="006D45C1">
        <w:rPr>
          <w:rFonts w:eastAsia="Calibri"/>
          <w:lang w:eastAsia="en-US"/>
        </w:rPr>
        <w:t xml:space="preserve">     </w:t>
      </w:r>
      <w:r w:rsidR="00A6729F" w:rsidRPr="006D45C1">
        <w:rPr>
          <w:rFonts w:eastAsia="Calibri"/>
          <w:lang w:eastAsia="en-US"/>
        </w:rPr>
        <w:t>OIB 9532888561………………………………………………………</w:t>
      </w:r>
      <w:r w:rsidR="00CA5A8D" w:rsidRPr="006D45C1">
        <w:rPr>
          <w:rFonts w:eastAsia="Calibri"/>
          <w:lang w:eastAsia="en-US"/>
        </w:rPr>
        <w:t>.</w:t>
      </w:r>
      <w:r w:rsidR="00A6729F" w:rsidRPr="006D45C1">
        <w:rPr>
          <w:rFonts w:eastAsia="Calibri"/>
          <w:lang w:eastAsia="en-US"/>
        </w:rPr>
        <w:t>……</w:t>
      </w:r>
      <w:r w:rsidRPr="006D45C1">
        <w:rPr>
          <w:rFonts w:eastAsia="Calibri"/>
          <w:lang w:eastAsia="en-US"/>
        </w:rPr>
        <w:t>..</w:t>
      </w:r>
      <w:r w:rsidR="00A6729F" w:rsidRPr="006D45C1">
        <w:rPr>
          <w:rFonts w:eastAsia="Calibri"/>
          <w:lang w:eastAsia="en-US"/>
        </w:rPr>
        <w:t>…5.966,88 kn</w:t>
      </w:r>
    </w:p>
    <w:p w:rsidRDefault="0009617D" w:rsidP="00A6729F" w:rsidR="00A6729F" w:rsidRPr="006D45C1">
      <w:pPr>
        <w:spacing w:before="100"/>
        <w:jc w:val="both"/>
        <w:rPr>
          <w:rFonts w:eastAsia="Arial Unicode MS"/>
          <w:lang w:eastAsia="en-US"/>
        </w:rPr>
      </w:pPr>
      <w:r w:rsidRPr="006D45C1">
        <w:rPr>
          <w:rFonts w:eastAsia="Calibri"/>
          <w:lang w:eastAsia="en-US"/>
        </w:rPr>
        <w:t xml:space="preserve">  </w:t>
      </w:r>
      <w:r w:rsidR="00A6729F" w:rsidRPr="006D45C1">
        <w:rPr>
          <w:rFonts w:eastAsia="Calibri"/>
          <w:lang w:eastAsia="en-US"/>
        </w:rPr>
        <w:t>8.</w:t>
      </w:r>
      <w:r w:rsidR="00A6729F" w:rsidRPr="006D45C1">
        <w:rPr>
          <w:rFonts w:eastAsia="Arial Unicode MS"/>
          <w:lang w:eastAsia="en-US"/>
        </w:rPr>
        <w:t>Nastavni zavod za javno zdravstvo Splitsko-dalmatinske županije</w:t>
      </w:r>
    </w:p>
    <w:p w:rsidRDefault="0009617D" w:rsidP="00A6729F" w:rsidR="00A6729F" w:rsidRPr="006D45C1">
      <w:pPr>
        <w:jc w:val="both"/>
        <w:rPr>
          <w:rFonts w:eastAsia="Calibri"/>
          <w:lang w:eastAsia="en-US"/>
        </w:rPr>
      </w:pPr>
      <w:r w:rsidRPr="006D45C1">
        <w:rPr>
          <w:rFonts w:eastAsia="Calibri"/>
          <w:lang w:eastAsia="en-US"/>
        </w:rPr>
        <w:t xml:space="preserve">     </w:t>
      </w:r>
      <w:r w:rsidR="00A6729F" w:rsidRPr="006D45C1">
        <w:rPr>
          <w:rFonts w:eastAsia="Calibri"/>
          <w:lang w:eastAsia="en-US"/>
        </w:rPr>
        <w:t>Split, Vukovarska 46, OIB 54948902275……………………………</w:t>
      </w:r>
      <w:r w:rsidR="00CA5A8D" w:rsidRPr="006D45C1">
        <w:rPr>
          <w:rFonts w:eastAsia="Calibri"/>
          <w:lang w:eastAsia="en-US"/>
        </w:rPr>
        <w:t>…</w:t>
      </w:r>
      <w:r w:rsidR="00A6729F" w:rsidRPr="006D45C1">
        <w:rPr>
          <w:rFonts w:eastAsia="Calibri"/>
          <w:lang w:eastAsia="en-US"/>
        </w:rPr>
        <w:t>…</w:t>
      </w:r>
      <w:r w:rsidRPr="006D45C1">
        <w:rPr>
          <w:rFonts w:eastAsia="Calibri"/>
          <w:lang w:eastAsia="en-US"/>
        </w:rPr>
        <w:t>...</w:t>
      </w:r>
      <w:r w:rsidR="00A6729F" w:rsidRPr="006D45C1">
        <w:rPr>
          <w:rFonts w:eastAsia="Calibri"/>
          <w:lang w:eastAsia="en-US"/>
        </w:rPr>
        <w:t>…21.709,89 kn</w:t>
      </w:r>
    </w:p>
    <w:p w:rsidRDefault="0009617D" w:rsidP="00A6729F" w:rsidR="00CA5A8D" w:rsidRPr="006D45C1">
      <w:pPr>
        <w:spacing w:before="100"/>
        <w:jc w:val="both"/>
        <w:rPr>
          <w:rFonts w:eastAsia="Calibri"/>
          <w:lang w:eastAsia="en-US"/>
        </w:rPr>
      </w:pPr>
      <w:r w:rsidRPr="006D45C1">
        <w:rPr>
          <w:rFonts w:eastAsia="Calibri"/>
          <w:lang w:eastAsia="en-US"/>
        </w:rPr>
        <w:t xml:space="preserve">  </w:t>
      </w:r>
      <w:r w:rsidR="00A6729F" w:rsidRPr="006D45C1">
        <w:rPr>
          <w:rFonts w:eastAsia="Calibri"/>
          <w:lang w:eastAsia="en-US"/>
        </w:rPr>
        <w:t>9. Hrvatske vode, Zagreb,</w:t>
      </w:r>
    </w:p>
    <w:p w:rsidRDefault="0009617D" w:rsidP="00CA5A8D" w:rsidR="00A6729F" w:rsidRPr="006D45C1">
      <w:pPr>
        <w:jc w:val="both"/>
        <w:rPr>
          <w:rFonts w:eastAsia="Calibri"/>
          <w:lang w:eastAsia="en-US"/>
        </w:rPr>
      </w:pPr>
      <w:r w:rsidRPr="006D45C1">
        <w:rPr>
          <w:rFonts w:eastAsia="Calibri"/>
          <w:lang w:eastAsia="en-US"/>
        </w:rPr>
        <w:t xml:space="preserve">     </w:t>
      </w:r>
      <w:r w:rsidR="00A6729F" w:rsidRPr="006D45C1">
        <w:rPr>
          <w:rFonts w:eastAsia="Calibri"/>
          <w:lang w:eastAsia="en-US"/>
        </w:rPr>
        <w:t xml:space="preserve"> Ulica grada Vukovara 220, OIB 28921383001………</w:t>
      </w:r>
      <w:r w:rsidR="00CA5A8D" w:rsidRPr="006D45C1">
        <w:rPr>
          <w:rFonts w:eastAsia="Calibri"/>
          <w:lang w:eastAsia="en-US"/>
        </w:rPr>
        <w:t>……………………….</w:t>
      </w:r>
      <w:r w:rsidR="00A6729F" w:rsidRPr="006D45C1">
        <w:rPr>
          <w:rFonts w:eastAsia="Calibri"/>
          <w:lang w:eastAsia="en-US"/>
        </w:rPr>
        <w:t>11.283,61 kn</w:t>
      </w:r>
    </w:p>
    <w:p w:rsidRDefault="00A6729F" w:rsidP="00A6729F" w:rsidR="00A6729F" w:rsidRPr="006D45C1">
      <w:pPr>
        <w:spacing w:before="100"/>
        <w:jc w:val="both"/>
        <w:rPr>
          <w:rFonts w:eastAsia="Calibri"/>
          <w:lang w:eastAsia="en-US"/>
        </w:rPr>
      </w:pPr>
      <w:r w:rsidRPr="006D45C1">
        <w:rPr>
          <w:rFonts w:eastAsia="Calibri"/>
          <w:lang w:eastAsia="en-US"/>
        </w:rPr>
        <w:t>10. Renata Kalčić, Rijeka, Brajšina 26, OIB 57885132100……………………..196.457,95 kn</w:t>
      </w:r>
    </w:p>
    <w:p w:rsidRDefault="00A6729F" w:rsidP="00A6729F" w:rsidR="00A6729F" w:rsidRPr="006D45C1">
      <w:pPr>
        <w:spacing w:before="100"/>
        <w:jc w:val="both"/>
        <w:rPr>
          <w:rFonts w:eastAsia="Calibri"/>
          <w:lang w:eastAsia="en-US"/>
        </w:rPr>
      </w:pPr>
      <w:r w:rsidRPr="006D45C1">
        <w:rPr>
          <w:rFonts w:eastAsia="Calibri"/>
          <w:lang w:eastAsia="en-US"/>
        </w:rPr>
        <w:lastRenderedPageBreak/>
        <w:t xml:space="preserve">11. Republika Hrvatska, Ministarstvo financija, Carinska uprava, </w:t>
      </w:r>
    </w:p>
    <w:p w:rsidRDefault="0009617D" w:rsidP="00C05939" w:rsidR="00A6729F" w:rsidRPr="006D45C1">
      <w:pPr>
        <w:jc w:val="both"/>
        <w:rPr>
          <w:rFonts w:eastAsia="Calibri"/>
          <w:lang w:eastAsia="en-US"/>
        </w:rPr>
      </w:pPr>
      <w:r w:rsidRPr="006D45C1">
        <w:rPr>
          <w:rFonts w:eastAsia="Calibri"/>
          <w:lang w:eastAsia="en-US"/>
        </w:rPr>
        <w:t xml:space="preserve">      </w:t>
      </w:r>
      <w:r w:rsidR="00A6729F" w:rsidRPr="006D45C1">
        <w:rPr>
          <w:rFonts w:eastAsia="Calibri"/>
          <w:lang w:eastAsia="en-US"/>
        </w:rPr>
        <w:t>OIB 18683136487……………………………………………</w:t>
      </w:r>
      <w:r w:rsidR="00CA5A8D" w:rsidRPr="006D45C1">
        <w:rPr>
          <w:rFonts w:eastAsia="Calibri"/>
          <w:lang w:eastAsia="en-US"/>
        </w:rPr>
        <w:t>…..</w:t>
      </w:r>
      <w:r w:rsidR="00A6729F" w:rsidRPr="006D45C1">
        <w:rPr>
          <w:rFonts w:eastAsia="Calibri"/>
          <w:lang w:eastAsia="en-US"/>
        </w:rPr>
        <w:t>...…….1.553.216,29 kn.</w:t>
      </w:r>
    </w:p>
    <w:p w:rsidRDefault="00C05939" w:rsidP="006B5587" w:rsidR="00C05939" w:rsidRPr="006D45C1">
      <w:pPr>
        <w:spacing w:after="100" w:before="100"/>
        <w:jc w:val="both"/>
        <w:rPr>
          <w:rFonts w:eastAsia="Calibri"/>
          <w:lang w:eastAsia="en-US"/>
        </w:rPr>
      </w:pPr>
    </w:p>
    <w:p w:rsidRDefault="004233FF" w:rsidP="00C05939" w:rsidR="004233FF" w:rsidRPr="006D45C1">
      <w:pPr>
        <w:ind w:firstLine="708"/>
        <w:jc w:val="both"/>
        <w:rPr>
          <w:rFonts w:eastAsia="Calibri"/>
          <w:lang w:eastAsia="en-US"/>
        </w:rPr>
      </w:pPr>
      <w:r w:rsidRPr="006D45C1">
        <w:rPr>
          <w:rFonts w:eastAsia="Calibri"/>
          <w:lang w:eastAsia="en-US"/>
        </w:rPr>
        <w:t>V</w:t>
      </w:r>
      <w:r w:rsidR="008946A7" w:rsidRPr="006D45C1">
        <w:rPr>
          <w:rFonts w:eastAsia="Calibri"/>
          <w:lang w:eastAsia="en-US"/>
        </w:rPr>
        <w:t>I</w:t>
      </w:r>
      <w:r w:rsidRPr="006D45C1">
        <w:rPr>
          <w:rFonts w:eastAsia="Calibri"/>
          <w:lang w:eastAsia="en-US"/>
        </w:rPr>
        <w:t xml:space="preserve">. </w:t>
      </w:r>
      <w:r w:rsidR="000407F6" w:rsidRPr="006D45C1">
        <w:rPr>
          <w:rFonts w:eastAsia="Calibri"/>
          <w:lang w:eastAsia="en-US"/>
        </w:rPr>
        <w:t xml:space="preserve">Upućuju se stečajni vjerovnici </w:t>
      </w:r>
      <w:r w:rsidR="00061EDD" w:rsidRPr="006D45C1">
        <w:rPr>
          <w:rFonts w:eastAsia="Calibri"/>
          <w:lang w:eastAsia="en-US"/>
        </w:rPr>
        <w:t>II. višeg isplatnog reda čije su tražbine osporene i to</w:t>
      </w:r>
      <w:r w:rsidRPr="006D45C1">
        <w:rPr>
          <w:rFonts w:eastAsia="Calibri"/>
          <w:lang w:eastAsia="en-US"/>
        </w:rPr>
        <w:t>:</w:t>
      </w:r>
    </w:p>
    <w:p w:rsidRDefault="00A6729F" w:rsidP="00A6729F" w:rsidR="00A6729F" w:rsidRPr="006D45C1">
      <w:pPr>
        <w:spacing w:before="50"/>
        <w:jc w:val="both"/>
        <w:rPr>
          <w:rFonts w:eastAsia="Calibri"/>
          <w:lang w:eastAsia="en-US"/>
        </w:rPr>
      </w:pPr>
      <w:r w:rsidRPr="006D45C1">
        <w:rPr>
          <w:rFonts w:eastAsia="Calibri"/>
          <w:lang w:eastAsia="en-US"/>
        </w:rPr>
        <w:t>1.</w:t>
      </w:r>
      <w:r w:rsidR="007113C9" w:rsidRPr="006D45C1">
        <w:rPr>
          <w:rFonts w:eastAsia="Calibri"/>
          <w:lang w:eastAsia="en-US"/>
        </w:rPr>
        <w:t>Vrgorka – Vinarija d.d.</w:t>
      </w:r>
      <w:r w:rsidRPr="006D45C1">
        <w:rPr>
          <w:rFonts w:eastAsia="Calibri"/>
          <w:lang w:eastAsia="en-US"/>
        </w:rPr>
        <w:t xml:space="preserve"> Vrgorac, Fra.Ivana Rožića 35, OIB 68329484134, za osporenu tražbinu u iznosu od 20.000,00 kn,</w:t>
      </w:r>
    </w:p>
    <w:p w:rsidRDefault="00A6729F" w:rsidP="00A6729F" w:rsidR="00A6729F" w:rsidRPr="006D45C1">
      <w:pPr>
        <w:spacing w:before="100"/>
        <w:jc w:val="both"/>
        <w:rPr>
          <w:rFonts w:eastAsia="Calibri"/>
          <w:lang w:eastAsia="en-US"/>
        </w:rPr>
      </w:pPr>
      <w:r w:rsidRPr="006D45C1">
        <w:rPr>
          <w:rFonts w:eastAsia="Calibri"/>
          <w:lang w:eastAsia="en-US"/>
        </w:rPr>
        <w:t>2. Servis Vidas, Split, Starčevićeva 26, OIB 02879747067, za osporenu tražbinu u iznosu od 10.000,00 kn,</w:t>
      </w:r>
    </w:p>
    <w:p w:rsidRDefault="00A6729F" w:rsidP="00A6729F" w:rsidR="00A6729F" w:rsidRPr="006D45C1">
      <w:pPr>
        <w:spacing w:before="100"/>
        <w:jc w:val="both"/>
        <w:rPr>
          <w:rFonts w:eastAsia="Calibri"/>
          <w:lang w:eastAsia="en-US"/>
        </w:rPr>
      </w:pPr>
      <w:r w:rsidRPr="006D45C1">
        <w:rPr>
          <w:rFonts w:eastAsia="Calibri"/>
          <w:lang w:eastAsia="en-US"/>
        </w:rPr>
        <w:t>3. Bura 1 d.o.o.Zagreb, Koturaška cesta 51,  OIB 79000721319, za osporenu tražbinu u iznosu od 397.642,30 kn,</w:t>
      </w:r>
    </w:p>
    <w:p w:rsidRDefault="00A6729F" w:rsidP="00A6729F" w:rsidR="00A6729F" w:rsidRPr="006D45C1">
      <w:pPr>
        <w:spacing w:before="100"/>
        <w:jc w:val="both"/>
        <w:rPr>
          <w:rFonts w:eastAsia="Calibri"/>
          <w:lang w:eastAsia="en-US"/>
        </w:rPr>
      </w:pPr>
      <w:r w:rsidRPr="006D45C1">
        <w:rPr>
          <w:rFonts w:eastAsia="Calibri"/>
          <w:lang w:eastAsia="en-US"/>
        </w:rPr>
        <w:t>4. Auto centar Lozić d.o.o. Osijek, Sv.L.B.Mandića bb, OIB 30382973961, za osporenu tražbinu u iznosu od 14.516,72 kn,</w:t>
      </w:r>
    </w:p>
    <w:p w:rsidRDefault="00A6729F" w:rsidP="00A6729F" w:rsidR="00A6729F" w:rsidRPr="006D45C1">
      <w:pPr>
        <w:spacing w:before="100"/>
        <w:jc w:val="both"/>
        <w:rPr>
          <w:rFonts w:eastAsia="Calibri"/>
          <w:lang w:eastAsia="en-US"/>
        </w:rPr>
      </w:pPr>
      <w:r w:rsidRPr="006D45C1">
        <w:rPr>
          <w:rFonts w:eastAsia="Calibri"/>
          <w:lang w:eastAsia="en-US"/>
        </w:rPr>
        <w:t>5. Net Media Sistemi d.o.o. Split, Kvaternikova 12, OIB 03380490457, za osporenu tražbinu  iznosu od 5.250,00 kn,</w:t>
      </w:r>
    </w:p>
    <w:p w:rsidRDefault="00A86474" w:rsidP="00B43603" w:rsidR="00A6729F" w:rsidRPr="006D45C1">
      <w:pPr>
        <w:spacing w:before="100"/>
        <w:jc w:val="both"/>
        <w:rPr>
          <w:rFonts w:eastAsia="Calibri"/>
          <w:lang w:eastAsia="en-US"/>
        </w:rPr>
      </w:pPr>
      <w:r>
        <w:rPr>
          <w:rFonts w:eastAsia="Calibri"/>
          <w:lang w:eastAsia="en-US"/>
        </w:rPr>
        <w:t xml:space="preserve">  6</w:t>
      </w:r>
      <w:r w:rsidR="00A6729F" w:rsidRPr="006D45C1">
        <w:rPr>
          <w:rFonts w:eastAsia="Calibri"/>
          <w:lang w:eastAsia="en-US"/>
        </w:rPr>
        <w:t>. Nezavisni sindikat Dalmacijavino, Split, Obala Kneza Domagoja 15, OIB 9532888561, za osporenu tražbinu u iznosu od 5.966,88 kn,</w:t>
      </w:r>
    </w:p>
    <w:p w:rsidRDefault="00A86474" w:rsidP="00A6729F" w:rsidR="00A6729F" w:rsidRPr="006D45C1">
      <w:pPr>
        <w:spacing w:before="100"/>
        <w:jc w:val="both"/>
        <w:rPr>
          <w:rFonts w:eastAsia="Calibri"/>
          <w:lang w:eastAsia="en-US"/>
        </w:rPr>
      </w:pPr>
      <w:r>
        <w:rPr>
          <w:rFonts w:eastAsia="Calibri"/>
          <w:lang w:eastAsia="en-US"/>
        </w:rPr>
        <w:t xml:space="preserve">  7</w:t>
      </w:r>
      <w:r w:rsidR="00B43603" w:rsidRPr="006D45C1">
        <w:rPr>
          <w:rFonts w:eastAsia="Calibri"/>
          <w:lang w:eastAsia="en-US"/>
        </w:rPr>
        <w:t xml:space="preserve">. </w:t>
      </w:r>
      <w:r w:rsidR="00A6729F" w:rsidRPr="006D45C1">
        <w:rPr>
          <w:rFonts w:eastAsia="Arial Unicode MS"/>
          <w:lang w:eastAsia="en-US"/>
        </w:rPr>
        <w:t xml:space="preserve">Nastavni zavod za javno zdravstvo Splitsko-dalmatinske županije, </w:t>
      </w:r>
      <w:r w:rsidR="00A6729F" w:rsidRPr="006D45C1">
        <w:rPr>
          <w:rFonts w:eastAsia="Calibri"/>
          <w:lang w:eastAsia="en-US"/>
        </w:rPr>
        <w:t>Split, Vukovarska 46, OIB 54948902275, za osporenu tražbinu u iznosu od 21.709,89 kn,</w:t>
      </w:r>
    </w:p>
    <w:p w:rsidRDefault="00B43603" w:rsidP="00A6729F" w:rsidR="00A6729F" w:rsidRPr="006D45C1">
      <w:pPr>
        <w:spacing w:before="100"/>
        <w:jc w:val="both"/>
        <w:rPr>
          <w:rFonts w:eastAsia="Calibri"/>
          <w:lang w:eastAsia="en-US"/>
        </w:rPr>
      </w:pPr>
      <w:r w:rsidRPr="006D45C1">
        <w:rPr>
          <w:rFonts w:eastAsia="Calibri"/>
          <w:lang w:eastAsia="en-US"/>
        </w:rPr>
        <w:t xml:space="preserve"> </w:t>
      </w:r>
      <w:r w:rsidR="00A86474">
        <w:rPr>
          <w:rFonts w:eastAsia="Calibri"/>
          <w:lang w:eastAsia="en-US"/>
        </w:rPr>
        <w:t>8</w:t>
      </w:r>
      <w:r w:rsidR="00A6729F" w:rsidRPr="006D45C1">
        <w:rPr>
          <w:rFonts w:eastAsia="Calibri"/>
          <w:lang w:eastAsia="en-US"/>
        </w:rPr>
        <w:t>. Hrvatske vode, Zagreb, Ulica grada Vukovara 220, OIB 28921383001, za osporenu tražbinu u iznosu od 11.283,61 kn,</w:t>
      </w:r>
    </w:p>
    <w:p w:rsidRDefault="00A86474" w:rsidP="00A6729F" w:rsidR="00A6729F" w:rsidRPr="006D45C1">
      <w:pPr>
        <w:spacing w:before="100"/>
        <w:jc w:val="both"/>
        <w:rPr>
          <w:rFonts w:eastAsia="Calibri"/>
          <w:lang w:eastAsia="en-US"/>
        </w:rPr>
      </w:pPr>
      <w:r>
        <w:rPr>
          <w:rFonts w:eastAsia="Calibri"/>
          <w:lang w:eastAsia="en-US"/>
        </w:rPr>
        <w:t>9</w:t>
      </w:r>
      <w:r w:rsidR="00A6729F" w:rsidRPr="006D45C1">
        <w:rPr>
          <w:rFonts w:eastAsia="Calibri"/>
          <w:lang w:eastAsia="en-US"/>
        </w:rPr>
        <w:t>. Renata Kalčić, Rijeka, Brajšina 26, OIB 57885132100, za osporenu tražbinu u iznosu od 196.457,95 kn,</w:t>
      </w:r>
    </w:p>
    <w:p w:rsidRDefault="00A6729F" w:rsidP="00A6729F" w:rsidR="00A6729F" w:rsidRPr="006D45C1">
      <w:pPr>
        <w:spacing w:before="100"/>
        <w:jc w:val="both"/>
        <w:rPr>
          <w:rFonts w:eastAsia="Calibri"/>
          <w:lang w:eastAsia="en-US"/>
        </w:rPr>
      </w:pPr>
      <w:r w:rsidRPr="006D45C1">
        <w:rPr>
          <w:rFonts w:eastAsia="Calibri"/>
          <w:lang w:eastAsia="en-US"/>
        </w:rPr>
        <w:t>1</w:t>
      </w:r>
      <w:r w:rsidR="00A86474">
        <w:rPr>
          <w:rFonts w:eastAsia="Calibri"/>
          <w:lang w:eastAsia="en-US"/>
        </w:rPr>
        <w:t>0</w:t>
      </w:r>
      <w:r w:rsidRPr="006D45C1">
        <w:rPr>
          <w:rFonts w:eastAsia="Calibri"/>
          <w:lang w:eastAsia="en-US"/>
        </w:rPr>
        <w:t>. Republika Hrvatska, Ministarstvo financija, Carinska uprava, OIB 18683136487, za osporenu tražbinu u iznosu od 1.553.216,29 kn,</w:t>
      </w:r>
    </w:p>
    <w:p w:rsidRDefault="00702B11" w:rsidP="00E36DAD" w:rsidR="006B5587" w:rsidRPr="006D45C1">
      <w:pPr>
        <w:spacing w:before="100"/>
        <w:jc w:val="both"/>
        <w:rPr>
          <w:rFonts w:eastAsia="Calibri"/>
          <w:lang w:eastAsia="en-US"/>
        </w:rPr>
      </w:pPr>
      <w:r w:rsidRPr="006D45C1">
        <w:rPr>
          <w:rFonts w:eastAsia="Calibri"/>
          <w:lang w:eastAsia="en-US"/>
        </w:rPr>
        <w:t>da u roku od 8 dana, računajući od primitka ovog rješenja, pokrenu parnicu protiv stečajnog dužnika radi utvrđivanja osporene tražbine, odnosno predlože nastavak parnice ukoliko je u vrijeme otvaranja stečajnog postupka već pokrenut parnični postupak u odnosu na osporenu tražbinu jer će se inače smatrati da su odustali od prava na vođenje parnice</w:t>
      </w:r>
      <w:r w:rsidR="00566257" w:rsidRPr="006D45C1">
        <w:rPr>
          <w:rFonts w:eastAsia="Calibri"/>
          <w:lang w:eastAsia="en-US"/>
        </w:rPr>
        <w:t>.</w:t>
      </w:r>
      <w:r w:rsidR="004233FF" w:rsidRPr="006D45C1">
        <w:rPr>
          <w:rFonts w:eastAsia="Calibri"/>
          <w:lang w:eastAsia="en-US"/>
        </w:rPr>
        <w:tab/>
      </w:r>
    </w:p>
    <w:p w:rsidRDefault="006B5587" w:rsidP="006B5587" w:rsidR="006B5587" w:rsidRPr="006D45C1">
      <w:pPr>
        <w:spacing w:after="100" w:before="100"/>
        <w:ind w:firstLine="709"/>
        <w:jc w:val="both"/>
        <w:rPr>
          <w:rFonts w:eastAsia="Calibri"/>
          <w:lang w:eastAsia="en-US"/>
        </w:rPr>
      </w:pPr>
    </w:p>
    <w:p w:rsidRDefault="008946A7" w:rsidP="001C6161" w:rsidR="001C6161" w:rsidRPr="006D45C1">
      <w:pPr>
        <w:ind w:firstLine="708"/>
        <w:jc w:val="both"/>
        <w:rPr>
          <w:rFonts w:eastAsia="Calibri"/>
          <w:lang w:eastAsia="en-US"/>
        </w:rPr>
      </w:pPr>
      <w:r w:rsidRPr="006D45C1">
        <w:rPr>
          <w:rFonts w:eastAsia="Calibri"/>
          <w:lang w:eastAsia="en-US"/>
        </w:rPr>
        <w:t>VII.</w:t>
      </w:r>
      <w:r w:rsidR="00ED4724" w:rsidRPr="006D45C1">
        <w:rPr>
          <w:rFonts w:eastAsia="Calibri"/>
          <w:lang w:eastAsia="en-US"/>
        </w:rPr>
        <w:t xml:space="preserve"> </w:t>
      </w:r>
      <w:r w:rsidR="001C6161" w:rsidRPr="006D45C1">
        <w:rPr>
          <w:rFonts w:eastAsia="Calibri"/>
          <w:lang w:eastAsia="en-US"/>
        </w:rPr>
        <w:t xml:space="preserve">Upućuje </w:t>
      </w:r>
      <w:r w:rsidR="009C7D12">
        <w:rPr>
          <w:rFonts w:eastAsia="Calibri"/>
          <w:lang w:eastAsia="en-US"/>
        </w:rPr>
        <w:t xml:space="preserve">se </w:t>
      </w:r>
      <w:r w:rsidR="001C6161" w:rsidRPr="006D45C1">
        <w:t>osporavatelj, stečajni dužnik zastupan po stečajnom upravitelju</w:t>
      </w:r>
      <w:r w:rsidR="009C7D12">
        <w:t>,</w:t>
      </w:r>
      <w:r w:rsidR="009C7D12">
        <w:rPr>
          <w:rFonts w:eastAsia="Calibri"/>
          <w:lang w:eastAsia="en-US"/>
        </w:rPr>
        <w:t xml:space="preserve"> da za  stečajnog vjerovnika</w:t>
      </w:r>
      <w:r w:rsidR="001C6161" w:rsidRPr="006D45C1">
        <w:rPr>
          <w:rFonts w:eastAsia="Calibri"/>
          <w:lang w:eastAsia="en-US"/>
        </w:rPr>
        <w:t xml:space="preserve"> II. višeg isplatnog reda </w:t>
      </w:r>
      <w:r w:rsidR="009C7D12">
        <w:rPr>
          <w:rFonts w:eastAsia="Calibri"/>
          <w:lang w:eastAsia="en-US"/>
        </w:rPr>
        <w:t>čija je tražbina</w:t>
      </w:r>
      <w:r w:rsidR="001C6161" w:rsidRPr="006D45C1">
        <w:rPr>
          <w:rFonts w:eastAsia="Calibri"/>
          <w:lang w:eastAsia="en-US"/>
        </w:rPr>
        <w:t xml:space="preserve"> osporen</w:t>
      </w:r>
      <w:r w:rsidR="009C7D12">
        <w:rPr>
          <w:rFonts w:eastAsia="Calibri"/>
          <w:lang w:eastAsia="en-US"/>
        </w:rPr>
        <w:t>a</w:t>
      </w:r>
      <w:r w:rsidR="001C6161" w:rsidRPr="006D45C1">
        <w:rPr>
          <w:rFonts w:eastAsia="Calibri"/>
          <w:lang w:eastAsia="en-US"/>
        </w:rPr>
        <w:t xml:space="preserve"> i to:</w:t>
      </w:r>
    </w:p>
    <w:p w:rsidRDefault="00A86474" w:rsidP="00A86474" w:rsidR="001C6161" w:rsidRPr="00A86474">
      <w:pPr>
        <w:jc w:val="both"/>
        <w:rPr>
          <w:rFonts w:eastAsia="Calibri"/>
          <w:lang w:eastAsia="en-US"/>
        </w:rPr>
      </w:pPr>
      <w:r>
        <w:rPr>
          <w:rFonts w:eastAsia="Calibri"/>
          <w:lang w:eastAsia="en-US"/>
        </w:rPr>
        <w:t xml:space="preserve">1.   </w:t>
      </w:r>
      <w:r w:rsidR="001C6161" w:rsidRPr="00A86474">
        <w:rPr>
          <w:rFonts w:eastAsia="Calibri"/>
          <w:lang w:eastAsia="en-US"/>
        </w:rPr>
        <w:t xml:space="preserve">Basler osiguranje Zagreb d.d. Zagreb, Radnička cesta 37b, OIB 59706054982 u iznosu od </w:t>
      </w:r>
      <w:r w:rsidRPr="00A86474">
        <w:rPr>
          <w:rFonts w:eastAsia="Calibri"/>
          <w:lang w:eastAsia="en-US"/>
        </w:rPr>
        <w:t>256.457,95 kn</w:t>
      </w:r>
      <w:r w:rsidR="001C6161" w:rsidRPr="00A86474">
        <w:rPr>
          <w:rFonts w:eastAsia="Calibri"/>
          <w:lang w:eastAsia="en-US"/>
        </w:rPr>
        <w:t>,</w:t>
      </w:r>
    </w:p>
    <w:p w:rsidRDefault="009C7D12" w:rsidP="001C6161" w:rsidR="006B5587" w:rsidRPr="006D45C1">
      <w:pPr>
        <w:pStyle w:val="Odlomakpopisa"/>
        <w:ind w:left="0"/>
        <w:jc w:val="both"/>
        <w:rPr>
          <w:rFonts w:eastAsia="Calibri"/>
          <w:lang w:eastAsia="en-US"/>
        </w:rPr>
      </w:pPr>
      <w:r>
        <w:t>pokrene parnicu</w:t>
      </w:r>
      <w:r w:rsidR="001C6161" w:rsidRPr="006D45C1">
        <w:t xml:space="preserve"> radi utvrđivanja osnovanosti osporavanja tražbine</w:t>
      </w:r>
      <w:r w:rsidR="001C6161" w:rsidRPr="006D45C1">
        <w:rPr>
          <w:rFonts w:eastAsia="Calibri"/>
          <w:lang w:eastAsia="en-US"/>
        </w:rPr>
        <w:t xml:space="preserve"> u odnosu dio tražbine stečajnog vjerovnika i to u roku od 8 dana, računajući od primitka ovog rješenja</w:t>
      </w:r>
      <w:r w:rsidR="006B5587" w:rsidRPr="006D45C1">
        <w:t xml:space="preserve">. Ako stečajni upravitelj ne pokrene parnicu u roku od 8 dana, računajući od dana primitka ovog rješenja, smatrat će se da je osporavanje otklonjeno. </w:t>
      </w:r>
    </w:p>
    <w:p w:rsidRDefault="00ED4724" w:rsidP="00CA5A8D" w:rsidR="00ED4724">
      <w:pPr>
        <w:spacing w:after="200" w:before="240"/>
        <w:jc w:val="center"/>
        <w:rPr>
          <w:rFonts w:eastAsia="Calibri"/>
          <w:lang w:eastAsia="en-US"/>
        </w:rPr>
      </w:pPr>
    </w:p>
    <w:p w:rsidRDefault="00D66AFA" w:rsidP="00CA5A8D" w:rsidR="00D66AFA">
      <w:pPr>
        <w:spacing w:after="200" w:before="240"/>
        <w:jc w:val="center"/>
        <w:rPr>
          <w:rFonts w:eastAsia="Calibri"/>
          <w:lang w:eastAsia="en-US"/>
        </w:rPr>
      </w:pPr>
    </w:p>
    <w:p w:rsidRDefault="00D66AFA" w:rsidP="00CA5A8D" w:rsidR="00D66AFA" w:rsidRPr="006D45C1">
      <w:pPr>
        <w:spacing w:after="200" w:before="240"/>
        <w:jc w:val="center"/>
        <w:rPr>
          <w:rFonts w:eastAsia="Calibri"/>
          <w:lang w:eastAsia="en-US"/>
        </w:rPr>
      </w:pPr>
    </w:p>
    <w:p w:rsidRDefault="00E7102F" w:rsidP="00CA5A8D" w:rsidR="00E7102F" w:rsidRPr="006D45C1">
      <w:pPr>
        <w:spacing w:after="200" w:before="240"/>
        <w:jc w:val="center"/>
        <w:rPr>
          <w:rFonts w:eastAsia="Calibri"/>
          <w:lang w:eastAsia="en-US"/>
        </w:rPr>
      </w:pPr>
      <w:r w:rsidRPr="006D45C1">
        <w:rPr>
          <w:rFonts w:eastAsia="Calibri"/>
          <w:lang w:eastAsia="en-US"/>
        </w:rPr>
        <w:lastRenderedPageBreak/>
        <w:t>Obrazloženje</w:t>
      </w:r>
    </w:p>
    <w:p w:rsidRDefault="00E7102F" w:rsidP="006B5587" w:rsidR="00E7102F" w:rsidRPr="00331ED7">
      <w:pPr>
        <w:spacing w:before="40"/>
        <w:ind w:firstLine="709"/>
        <w:jc w:val="both"/>
        <w:rPr>
          <w:rFonts w:eastAsia="Calibri"/>
          <w:lang w:eastAsia="en-US"/>
        </w:rPr>
      </w:pPr>
      <w:r w:rsidRPr="006D45C1">
        <w:rPr>
          <w:rFonts w:eastAsia="Calibri"/>
          <w:lang w:eastAsia="en-US"/>
        </w:rPr>
        <w:t xml:space="preserve">Rješenjem ovog suda poslovni broj </w:t>
      </w:r>
      <w:r w:rsidR="00D02B2A" w:rsidRPr="006D45C1">
        <w:rPr>
          <w:rFonts w:eastAsia="Calibri"/>
          <w:lang w:eastAsia="en-US"/>
        </w:rPr>
        <w:t>7. St-49/2012 od 10. svibnja 2012.</w:t>
      </w:r>
      <w:r w:rsidRPr="006D45C1">
        <w:rPr>
          <w:rFonts w:eastAsia="Calibri"/>
          <w:lang w:eastAsia="en-US"/>
        </w:rPr>
        <w:t xml:space="preserve"> godine otvoren je stečajni postupak nad dužnikom </w:t>
      </w:r>
      <w:r w:rsidR="00D02B2A" w:rsidRPr="006D45C1">
        <w:rPr>
          <w:rFonts w:eastAsia="Calibri"/>
          <w:lang w:eastAsia="en-US"/>
        </w:rPr>
        <w:t xml:space="preserve">DALMACIJAVINO d.d. za proizvodnju i promet </w:t>
      </w:r>
      <w:r w:rsidR="00D02B2A" w:rsidRPr="00331ED7">
        <w:rPr>
          <w:rFonts w:eastAsia="Calibri"/>
          <w:lang w:eastAsia="en-US"/>
        </w:rPr>
        <w:t>alkoholnih i bezalkoholnih pića, Split, Obala kneza Domagoja 15, OIB: 07837847925</w:t>
      </w:r>
      <w:r w:rsidR="006B361B" w:rsidRPr="00331ED7">
        <w:rPr>
          <w:rFonts w:eastAsia="Calibri"/>
          <w:lang w:eastAsia="en-US"/>
        </w:rPr>
        <w:t>.</w:t>
      </w:r>
    </w:p>
    <w:p w:rsidRDefault="004610C8" w:rsidP="00862492" w:rsidR="00E7102F" w:rsidRPr="00331ED7">
      <w:pPr>
        <w:spacing w:before="300"/>
        <w:ind w:firstLine="709"/>
        <w:jc w:val="both"/>
        <w:rPr>
          <w:rFonts w:eastAsia="Calibri"/>
          <w:lang w:eastAsia="en-US"/>
        </w:rPr>
      </w:pPr>
      <w:r w:rsidRPr="00331ED7">
        <w:rPr>
          <w:rFonts w:eastAsia="Calibri"/>
          <w:lang w:eastAsia="en-US"/>
        </w:rPr>
        <w:t>Navedenim rješenjem za stečajn</w:t>
      </w:r>
      <w:r w:rsidR="00A4002F" w:rsidRPr="00331ED7">
        <w:rPr>
          <w:rFonts w:eastAsia="Calibri"/>
          <w:lang w:eastAsia="en-US"/>
        </w:rPr>
        <w:t>og</w:t>
      </w:r>
      <w:r w:rsidRPr="00331ED7">
        <w:rPr>
          <w:rFonts w:eastAsia="Calibri"/>
          <w:lang w:eastAsia="en-US"/>
        </w:rPr>
        <w:t xml:space="preserve"> upravitelj</w:t>
      </w:r>
      <w:r w:rsidR="00A4002F" w:rsidRPr="00331ED7">
        <w:rPr>
          <w:rFonts w:eastAsia="Calibri"/>
          <w:lang w:eastAsia="en-US"/>
        </w:rPr>
        <w:t>a</w:t>
      </w:r>
      <w:r w:rsidR="00E7102F" w:rsidRPr="00331ED7">
        <w:rPr>
          <w:rFonts w:eastAsia="Calibri"/>
          <w:lang w:eastAsia="en-US"/>
        </w:rPr>
        <w:t xml:space="preserve"> imenovan je</w:t>
      </w:r>
      <w:r w:rsidR="009C7D12">
        <w:rPr>
          <w:rFonts w:eastAsia="Calibri"/>
          <w:lang w:eastAsia="en-US"/>
        </w:rPr>
        <w:t xml:space="preserve"> </w:t>
      </w:r>
      <w:r w:rsidR="00D02B2A" w:rsidRPr="00331ED7">
        <w:rPr>
          <w:rFonts w:eastAsia="Calibri"/>
          <w:lang w:eastAsia="en-US"/>
        </w:rPr>
        <w:t>Perica Mitrović dipl.iur., iz Osijeka, Bjelolasička 23, OIB 29538074286.</w:t>
      </w:r>
    </w:p>
    <w:p w:rsidRDefault="006B361B" w:rsidP="00220F98" w:rsidR="00A4002F" w:rsidRPr="00331ED7">
      <w:pPr>
        <w:spacing w:before="300"/>
        <w:ind w:firstLine="709"/>
        <w:jc w:val="both"/>
      </w:pPr>
      <w:r w:rsidRPr="00331ED7">
        <w:rPr>
          <w:rFonts w:eastAsia="Calibri"/>
          <w:lang w:eastAsia="en-US"/>
        </w:rPr>
        <w:t xml:space="preserve">Na </w:t>
      </w:r>
      <w:r w:rsidR="00D02B2A" w:rsidRPr="00331ED7">
        <w:rPr>
          <w:rFonts w:eastAsia="Calibri"/>
          <w:lang w:eastAsia="en-US"/>
        </w:rPr>
        <w:t xml:space="preserve">posebnom </w:t>
      </w:r>
      <w:r w:rsidRPr="00331ED7">
        <w:rPr>
          <w:rFonts w:eastAsia="Calibri"/>
          <w:lang w:eastAsia="en-US"/>
        </w:rPr>
        <w:t xml:space="preserve">ispitnom ročištu, održanom kod ovog suda dana </w:t>
      </w:r>
      <w:r w:rsidR="00D02B2A" w:rsidRPr="00331ED7">
        <w:rPr>
          <w:rFonts w:eastAsia="Calibri"/>
          <w:lang w:eastAsia="en-US"/>
        </w:rPr>
        <w:t>6. studenog</w:t>
      </w:r>
      <w:r w:rsidR="00E36DAD" w:rsidRPr="00331ED7">
        <w:rPr>
          <w:rFonts w:eastAsia="Calibri"/>
          <w:lang w:eastAsia="en-US"/>
        </w:rPr>
        <w:t xml:space="preserve"> 2015</w:t>
      </w:r>
      <w:r w:rsidR="00A4002F" w:rsidRPr="00331ED7">
        <w:rPr>
          <w:rFonts w:eastAsia="Calibri"/>
          <w:lang w:eastAsia="en-US"/>
        </w:rPr>
        <w:t xml:space="preserve">. godine, </w:t>
      </w:r>
      <w:r w:rsidR="00B572A6" w:rsidRPr="00331ED7">
        <w:t xml:space="preserve">ispitane su tražbine stečajnih vjerovnika </w:t>
      </w:r>
      <w:r w:rsidR="00220F98" w:rsidRPr="00331ED7">
        <w:rPr>
          <w:rFonts w:eastAsia="Calibri"/>
          <w:lang w:eastAsia="en-US"/>
        </w:rPr>
        <w:t>I. i II. višeg isplatnog reda, a koje su prijavljene unutar roka od tri mjeseca od održanog prvog ispitnog ročišta, prema tablici koju je sudu dostavio stečajni upravitelj</w:t>
      </w:r>
      <w:r w:rsidR="00625A4D" w:rsidRPr="00331ED7">
        <w:t>,</w:t>
      </w:r>
      <w:r w:rsidR="00220F98" w:rsidRPr="00331ED7">
        <w:rPr>
          <w:rFonts w:eastAsia="Calibri"/>
          <w:lang w:eastAsia="en-US"/>
        </w:rPr>
        <w:t>a sukladno odredbi čl. 176</w:t>
      </w:r>
      <w:r w:rsidR="00A4002F" w:rsidRPr="00331ED7">
        <w:rPr>
          <w:rFonts w:eastAsia="Calibri"/>
          <w:lang w:eastAsia="en-US"/>
        </w:rPr>
        <w:t xml:space="preserve">. </w:t>
      </w:r>
      <w:r w:rsidRPr="00331ED7">
        <w:t>Stečajnog zakona (˝Narodne novine˝ 44/96, 29/99, 129/00, 123/03, 82/06, 116/10, 25/12, 133/12 i 45/13; dalje SZ)</w:t>
      </w:r>
      <w:r w:rsidR="004460FD" w:rsidRPr="00331ED7">
        <w:t>.</w:t>
      </w:r>
    </w:p>
    <w:p w:rsidRDefault="00220F98" w:rsidP="00220F98" w:rsidR="00220F98" w:rsidRPr="00331ED7">
      <w:pPr>
        <w:jc w:val="both"/>
      </w:pPr>
    </w:p>
    <w:p w:rsidRDefault="00220F98" w:rsidP="00220F98" w:rsidR="00220F98" w:rsidRPr="00331ED7">
      <w:pPr>
        <w:ind w:firstLine="708"/>
        <w:jc w:val="both"/>
      </w:pPr>
      <w:r w:rsidRPr="00331ED7">
        <w:t>Prema čl. 177. SZ-a tražbina se smatra utvrđenom ako ju na ispitnom ročištu prizna stečajni upravitelj, a ne ospori koji od stečajnih vjerovnika, odnosno ako izjavljeno osporavanje bude otklonjeno.</w:t>
      </w:r>
    </w:p>
    <w:p w:rsidRDefault="00220F98" w:rsidP="00220F98" w:rsidR="00220F98" w:rsidRPr="00331ED7">
      <w:pPr>
        <w:ind w:firstLine="708"/>
        <w:jc w:val="both"/>
      </w:pPr>
    </w:p>
    <w:p w:rsidRDefault="00220F98" w:rsidP="00220F98" w:rsidR="00220F98" w:rsidRPr="00331ED7">
      <w:pPr>
        <w:ind w:firstLine="708"/>
        <w:jc w:val="both"/>
      </w:pPr>
      <w:r w:rsidRPr="00331ED7">
        <w:t>Odredbom čl. 178. SZ-a st. 1. propisano je da ako je stečajni upravitelj osporio tražbinu stečajni sudac će vjerovnika uputiti na parnicu protiv stečajnog dužnika radi utvrđivanja osporene tražbine. Stavkom 2. istog članka propisano je da ako je koji od stečajnih vjerovnika osporio tražbinu koju je priznao stečajni upravitelj, stečajni sudac će stečajnog vjerovnika uputiti na parnicu radi utvrđivanja osporene tražbine. Osporavatelj u takvoj parnici nastupa u ime i za račun stečajnog dužnika. Stavkom 4. istog članka propisano je da ako za osporenu tražbinu postoji ovršna isprava, stečajni sudac će na parnicu uputiti osporavatelja da dokaže osnovanost svog potraživanja.</w:t>
      </w:r>
    </w:p>
    <w:p w:rsidRDefault="00220F98" w:rsidP="00220F98" w:rsidR="00220F98" w:rsidRPr="00331ED7">
      <w:pPr>
        <w:ind w:firstLine="708"/>
        <w:jc w:val="both"/>
      </w:pPr>
    </w:p>
    <w:p w:rsidRDefault="00220F98" w:rsidP="00220F98" w:rsidR="00220F98" w:rsidRPr="00331ED7">
      <w:pPr>
        <w:ind w:firstLine="708"/>
        <w:jc w:val="both"/>
      </w:pPr>
      <w:r w:rsidRPr="00331ED7">
        <w:t xml:space="preserve">U odnosu na tražbine I. višeg isplatnog reda stečajni upravitelj se izjasnio </w:t>
      </w:r>
      <w:r w:rsidR="0073206B" w:rsidRPr="00331ED7">
        <w:t>na način da je prijavu tražbine:</w:t>
      </w:r>
    </w:p>
    <w:p w:rsidRDefault="0073206B" w:rsidP="00E76132" w:rsidR="0073206B" w:rsidRPr="00331ED7">
      <w:pPr>
        <w:spacing w:before="100"/>
        <w:ind w:firstLine="709"/>
        <w:jc w:val="both"/>
      </w:pPr>
      <w:r w:rsidRPr="00331ED7">
        <w:t xml:space="preserve">- stečajnog vjerovnika navedenog u tablici prijavljenih tražbina pod rednim brojem </w:t>
      </w:r>
      <w:r w:rsidR="00890011" w:rsidRPr="00331ED7">
        <w:t>1</w:t>
      </w:r>
      <w:r w:rsidRPr="00331ED7">
        <w:t>. Joška Pavlova u iznosu od 197.500,00 kn osporio u cijelosti iz razloga jer nije osobno niti poslovno uvjetovan otkaz Ugovora o radu, radni odnos je prestao na zahtjev radnika sa danom 25. ožujka 2015. godine;</w:t>
      </w:r>
    </w:p>
    <w:p w:rsidRDefault="0073206B" w:rsidP="00E76132" w:rsidR="0073206B" w:rsidRPr="00331ED7">
      <w:pPr>
        <w:spacing w:before="100"/>
        <w:ind w:firstLine="709"/>
        <w:jc w:val="both"/>
      </w:pPr>
      <w:r w:rsidRPr="00331ED7">
        <w:t>- stečajnog vjerovnika navedenog u tablici prijavljenih tražbina</w:t>
      </w:r>
      <w:r w:rsidR="00D66AFA" w:rsidRPr="00331ED7">
        <w:t xml:space="preserve"> </w:t>
      </w:r>
      <w:r w:rsidRPr="00331ED7">
        <w:t xml:space="preserve">pod rednim brojem </w:t>
      </w:r>
      <w:r w:rsidR="00890011" w:rsidRPr="00331ED7">
        <w:t>2.Tine Trajković</w:t>
      </w:r>
      <w:r w:rsidRPr="00331ED7">
        <w:t xml:space="preserve"> u iznosu od 193.00,00 osporio u cijelosti iz razloga jer nije osobno niti poslovno uvjetovan otkaz Ugovora o radu, radni odnos je prestao na zahtjev radnika sa danom 29. rujna 2010. godine;</w:t>
      </w:r>
    </w:p>
    <w:p w:rsidRDefault="0073206B" w:rsidP="00E76132" w:rsidR="0073206B" w:rsidRPr="00331ED7">
      <w:pPr>
        <w:spacing w:before="100"/>
        <w:ind w:firstLine="709"/>
        <w:jc w:val="both"/>
      </w:pPr>
      <w:r w:rsidRPr="00331ED7">
        <w:t xml:space="preserve">- stečajnog vjerovnika </w:t>
      </w:r>
      <w:r w:rsidR="00890011" w:rsidRPr="00331ED7">
        <w:t>navedenog u tablici prijavljenih tražbina pod rednim brojem</w:t>
      </w:r>
      <w:r w:rsidRPr="00331ED7">
        <w:t>3. Nad</w:t>
      </w:r>
      <w:r w:rsidR="00890011" w:rsidRPr="00331ED7">
        <w:t>e</w:t>
      </w:r>
      <w:r w:rsidRPr="00331ED7">
        <w:t xml:space="preserve"> Dujmić </w:t>
      </w:r>
      <w:r w:rsidR="00890011" w:rsidRPr="00331ED7">
        <w:t xml:space="preserve">u iznosu od </w:t>
      </w:r>
      <w:r w:rsidRPr="00331ED7">
        <w:t xml:space="preserve">197.000,00 </w:t>
      </w:r>
      <w:r w:rsidR="00890011" w:rsidRPr="00331ED7">
        <w:t>kn osporio</w:t>
      </w:r>
      <w:r w:rsidRPr="00331ED7">
        <w:t xml:space="preserve"> u cijelosti iz razloga što je preminula 2011. godine i nema pravo na otpremninu;</w:t>
      </w:r>
    </w:p>
    <w:p w:rsidRDefault="00890011" w:rsidP="00E76132" w:rsidR="0073206B" w:rsidRPr="00331ED7">
      <w:pPr>
        <w:spacing w:before="100"/>
        <w:ind w:firstLine="709"/>
        <w:jc w:val="both"/>
      </w:pPr>
      <w:r w:rsidRPr="00331ED7">
        <w:t>- stečajnih vjerovnika navedenih u tablici prijavljenih tražbina pod rednim brojevima od 4.1. – 4.47.:Baković Marko u iznosu od 3.200,00</w:t>
      </w:r>
      <w:r w:rsidR="00E76132" w:rsidRPr="00331ED7">
        <w:t xml:space="preserve"> kn, </w:t>
      </w:r>
      <w:r w:rsidRPr="00331ED7">
        <w:t>Baković Nada u iznosu od 3.200,00</w:t>
      </w:r>
      <w:r w:rsidR="00E76132" w:rsidRPr="00331ED7">
        <w:t xml:space="preserve"> kn, </w:t>
      </w:r>
      <w:r w:rsidRPr="00331ED7">
        <w:t>Banovac Srđanka</w:t>
      </w:r>
      <w:r w:rsidR="001C6161" w:rsidRPr="00331ED7">
        <w:t xml:space="preserve"> </w:t>
      </w:r>
      <w:r w:rsidRPr="00331ED7">
        <w:t>u iznosu od 3.200,00</w:t>
      </w:r>
      <w:r w:rsidR="00E76132" w:rsidRPr="00331ED7">
        <w:t xml:space="preserve"> kn, </w:t>
      </w:r>
      <w:r w:rsidRPr="00331ED7">
        <w:t>Blažević Hrvoje</w:t>
      </w:r>
      <w:r w:rsidR="00D66AFA" w:rsidRPr="00331ED7">
        <w:t xml:space="preserve"> </w:t>
      </w:r>
      <w:r w:rsidRPr="00331ED7">
        <w:t>u iznosu od 3.200,00</w:t>
      </w:r>
      <w:r w:rsidR="00E76132" w:rsidRPr="00331ED7">
        <w:t xml:space="preserve"> kn, </w:t>
      </w:r>
      <w:r w:rsidRPr="00331ED7">
        <w:t>Bojčić Damir u iznosu od 3.200,00</w:t>
      </w:r>
      <w:r w:rsidR="00E76132" w:rsidRPr="00331ED7">
        <w:t xml:space="preserve"> kn, </w:t>
      </w:r>
      <w:r w:rsidRPr="00331ED7">
        <w:t>Bojčić</w:t>
      </w:r>
      <w:r w:rsidR="00D66AFA" w:rsidRPr="00331ED7">
        <w:t xml:space="preserve"> </w:t>
      </w:r>
      <w:r w:rsidRPr="00331ED7">
        <w:t>Željko</w:t>
      </w:r>
      <w:r w:rsidR="00D66AFA" w:rsidRPr="00331ED7">
        <w:t xml:space="preserve"> </w:t>
      </w:r>
      <w:r w:rsidRPr="00331ED7">
        <w:t>u iznosu od 3.200,00</w:t>
      </w:r>
      <w:r w:rsidR="00E76132" w:rsidRPr="00331ED7">
        <w:t xml:space="preserve"> kn, </w:t>
      </w:r>
      <w:r w:rsidRPr="00331ED7">
        <w:t>Budiša Miranda</w:t>
      </w:r>
      <w:r w:rsidR="00D66AFA" w:rsidRPr="00331ED7">
        <w:t xml:space="preserve"> </w:t>
      </w:r>
      <w:r w:rsidRPr="00331ED7">
        <w:t>u iznosu od 3.200,00</w:t>
      </w:r>
      <w:r w:rsidR="00E76132" w:rsidRPr="00331ED7">
        <w:t xml:space="preserve"> kn, </w:t>
      </w:r>
      <w:r w:rsidRPr="00331ED7">
        <w:t>Burić Marinau iznosu od 4.574,80</w:t>
      </w:r>
      <w:r w:rsidR="00E76132" w:rsidRPr="00331ED7">
        <w:t xml:space="preserve"> kn, </w:t>
      </w:r>
      <w:r w:rsidRPr="00331ED7">
        <w:t>Čenak-Lojić</w:t>
      </w:r>
      <w:r w:rsidR="001C6161" w:rsidRPr="00331ED7">
        <w:t xml:space="preserve"> </w:t>
      </w:r>
      <w:r w:rsidRPr="00331ED7">
        <w:t>Silva</w:t>
      </w:r>
      <w:r w:rsidR="00D66AFA" w:rsidRPr="00331ED7">
        <w:t xml:space="preserve"> </w:t>
      </w:r>
      <w:r w:rsidRPr="00331ED7">
        <w:t>u iznosu od 3.200,00</w:t>
      </w:r>
      <w:r w:rsidR="00E76132" w:rsidRPr="00331ED7">
        <w:t xml:space="preserve"> kn, </w:t>
      </w:r>
      <w:r w:rsidRPr="00331ED7">
        <w:t>Grubišić Nikola</w:t>
      </w:r>
      <w:r w:rsidR="00D66AFA" w:rsidRPr="00331ED7">
        <w:t xml:space="preserve"> </w:t>
      </w:r>
      <w:r w:rsidRPr="00331ED7">
        <w:t>u iznosu od 3.200,00</w:t>
      </w:r>
      <w:r w:rsidR="00E76132" w:rsidRPr="00331ED7">
        <w:t xml:space="preserve"> kn, </w:t>
      </w:r>
      <w:r w:rsidRPr="00331ED7">
        <w:t>Grubišić Sanja</w:t>
      </w:r>
      <w:r w:rsidR="00D66AFA" w:rsidRPr="00331ED7">
        <w:t xml:space="preserve"> </w:t>
      </w:r>
      <w:r w:rsidRPr="00331ED7">
        <w:t>u iznosu od 1.000,00</w:t>
      </w:r>
      <w:r w:rsidR="00E76132" w:rsidRPr="00331ED7">
        <w:t xml:space="preserve"> kn, </w:t>
      </w:r>
      <w:r w:rsidRPr="00331ED7">
        <w:t>Duvančić Marija</w:t>
      </w:r>
      <w:r w:rsidR="001C6161" w:rsidRPr="00331ED7">
        <w:t xml:space="preserve"> </w:t>
      </w:r>
      <w:r w:rsidRPr="00331ED7">
        <w:t>u iznosu od 3.200,00</w:t>
      </w:r>
      <w:r w:rsidR="00E76132" w:rsidRPr="00331ED7">
        <w:t xml:space="preserve"> kn, </w:t>
      </w:r>
      <w:r w:rsidRPr="00331ED7">
        <w:t>Duvančić Stanko</w:t>
      </w:r>
      <w:r w:rsidR="001C6161" w:rsidRPr="00331ED7">
        <w:t xml:space="preserve"> </w:t>
      </w:r>
      <w:r w:rsidRPr="00331ED7">
        <w:t xml:space="preserve">u iznosu od </w:t>
      </w:r>
      <w:r w:rsidRPr="00331ED7">
        <w:lastRenderedPageBreak/>
        <w:t>3.200,00</w:t>
      </w:r>
      <w:r w:rsidR="00E76132" w:rsidRPr="00331ED7">
        <w:t xml:space="preserve">kn, </w:t>
      </w:r>
      <w:r w:rsidRPr="00331ED7">
        <w:t>Hajder</w:t>
      </w:r>
      <w:r w:rsidR="001C6161" w:rsidRPr="00331ED7">
        <w:t xml:space="preserve"> </w:t>
      </w:r>
      <w:r w:rsidRPr="00331ED7">
        <w:t>Ivica</w:t>
      </w:r>
      <w:r w:rsidR="001C6161" w:rsidRPr="00331ED7">
        <w:t xml:space="preserve"> </w:t>
      </w:r>
      <w:r w:rsidRPr="00331ED7">
        <w:t>u iznosu od 3.200,00</w:t>
      </w:r>
      <w:r w:rsidR="00E76132" w:rsidRPr="00331ED7">
        <w:t xml:space="preserve"> kn, </w:t>
      </w:r>
      <w:r w:rsidRPr="00331ED7">
        <w:t>Hajder</w:t>
      </w:r>
      <w:r w:rsidR="001C6161" w:rsidRPr="00331ED7">
        <w:t xml:space="preserve"> </w:t>
      </w:r>
      <w:r w:rsidRPr="00331ED7">
        <w:t>Željko</w:t>
      </w:r>
      <w:r w:rsidR="001C6161" w:rsidRPr="00331ED7">
        <w:t xml:space="preserve"> </w:t>
      </w:r>
      <w:r w:rsidRPr="00331ED7">
        <w:t>u iznosu od 3.200,00</w:t>
      </w:r>
      <w:r w:rsidR="00E76132" w:rsidRPr="00331ED7">
        <w:t xml:space="preserve"> kn, </w:t>
      </w:r>
      <w:r w:rsidR="007C4833" w:rsidRPr="00331ED7">
        <w:t>I</w:t>
      </w:r>
      <w:r w:rsidRPr="00331ED7">
        <w:t>kica</w:t>
      </w:r>
      <w:r w:rsidR="001C6161" w:rsidRPr="00331ED7">
        <w:t xml:space="preserve"> </w:t>
      </w:r>
      <w:r w:rsidRPr="00331ED7">
        <w:t>Mira</w:t>
      </w:r>
      <w:r w:rsidR="001C6161" w:rsidRPr="00331ED7">
        <w:t xml:space="preserve"> </w:t>
      </w:r>
      <w:r w:rsidRPr="00331ED7">
        <w:t>u iznosu od 3.200,00</w:t>
      </w:r>
      <w:r w:rsidR="00E76132" w:rsidRPr="00331ED7">
        <w:t xml:space="preserve"> kn, </w:t>
      </w:r>
      <w:r w:rsidRPr="00331ED7">
        <w:t>Kašić Suzana u iznosu od 3.200,00</w:t>
      </w:r>
      <w:r w:rsidR="00E76132" w:rsidRPr="00331ED7">
        <w:t xml:space="preserve"> kn, </w:t>
      </w:r>
      <w:r w:rsidRPr="00331ED7">
        <w:t>Lojić Marko u iznosu od 3.200,00</w:t>
      </w:r>
      <w:r w:rsidR="00E76132" w:rsidRPr="00331ED7">
        <w:t xml:space="preserve"> kn, </w:t>
      </w:r>
      <w:r w:rsidRPr="00331ED7">
        <w:t>Lukavac Dejan</w:t>
      </w:r>
      <w:r w:rsidR="001C6161" w:rsidRPr="00331ED7">
        <w:t xml:space="preserve"> </w:t>
      </w:r>
      <w:r w:rsidRPr="00331ED7">
        <w:t>u iznosu od 3.200,00</w:t>
      </w:r>
      <w:r w:rsidR="00E76132" w:rsidRPr="00331ED7">
        <w:t xml:space="preserve"> kn, </w:t>
      </w:r>
      <w:r w:rsidRPr="00331ED7">
        <w:t>Mamić Marija u iznosu od 3.200,00</w:t>
      </w:r>
      <w:r w:rsidR="00E76132" w:rsidRPr="00331ED7">
        <w:t xml:space="preserve"> kn, </w:t>
      </w:r>
      <w:r w:rsidRPr="00331ED7">
        <w:t>Marijanović</w:t>
      </w:r>
      <w:r w:rsidR="001C6161" w:rsidRPr="00331ED7">
        <w:t xml:space="preserve"> </w:t>
      </w:r>
      <w:r w:rsidRPr="00331ED7">
        <w:t>Cvita</w:t>
      </w:r>
      <w:r w:rsidR="001C6161" w:rsidRPr="00331ED7">
        <w:t xml:space="preserve"> </w:t>
      </w:r>
      <w:r w:rsidRPr="00331ED7">
        <w:t>u iznosu od 3.200,00</w:t>
      </w:r>
      <w:r w:rsidR="00E76132" w:rsidRPr="00331ED7">
        <w:t xml:space="preserve"> kn, </w:t>
      </w:r>
      <w:r w:rsidRPr="00331ED7">
        <w:t>Marijanović</w:t>
      </w:r>
      <w:r w:rsidR="001C6161" w:rsidRPr="00331ED7">
        <w:t xml:space="preserve"> </w:t>
      </w:r>
      <w:r w:rsidRPr="00331ED7">
        <w:t>Radojka</w:t>
      </w:r>
      <w:r w:rsidR="001C6161" w:rsidRPr="00331ED7">
        <w:t xml:space="preserve"> </w:t>
      </w:r>
      <w:r w:rsidRPr="00331ED7">
        <w:t>u iznosu od 3.200,00</w:t>
      </w:r>
      <w:r w:rsidR="00E76132" w:rsidRPr="00331ED7">
        <w:t xml:space="preserve"> kn, </w:t>
      </w:r>
      <w:r w:rsidRPr="00331ED7">
        <w:t>Marin Jasna</w:t>
      </w:r>
      <w:r w:rsidR="001C6161" w:rsidRPr="00331ED7">
        <w:t xml:space="preserve"> </w:t>
      </w:r>
      <w:r w:rsidRPr="00331ED7">
        <w:t>u iznosu od 15.038,30</w:t>
      </w:r>
      <w:r w:rsidR="00E76132" w:rsidRPr="00331ED7">
        <w:t xml:space="preserve"> kn, </w:t>
      </w:r>
      <w:r w:rsidRPr="00331ED7">
        <w:t>Marin Marina u iznosu od 3.200,00</w:t>
      </w:r>
      <w:r w:rsidR="00E76132" w:rsidRPr="00331ED7">
        <w:t xml:space="preserve"> kn, </w:t>
      </w:r>
      <w:r w:rsidR="007C4833" w:rsidRPr="00331ED7">
        <w:t>M</w:t>
      </w:r>
      <w:r w:rsidRPr="00331ED7">
        <w:t>atić Ružica u iznosu od 3.200,00</w:t>
      </w:r>
      <w:r w:rsidR="00E76132" w:rsidRPr="00331ED7">
        <w:t xml:space="preserve"> kn, </w:t>
      </w:r>
      <w:r w:rsidRPr="00331ED7">
        <w:t>Matić Željko</w:t>
      </w:r>
      <w:r w:rsidR="001C6161" w:rsidRPr="00331ED7">
        <w:t xml:space="preserve"> </w:t>
      </w:r>
      <w:r w:rsidRPr="00331ED7">
        <w:t>u iznosu od 3.200,00</w:t>
      </w:r>
      <w:r w:rsidR="00E76132" w:rsidRPr="00331ED7">
        <w:t xml:space="preserve"> kn, </w:t>
      </w:r>
      <w:r w:rsidRPr="00331ED7">
        <w:t>Mikulić Mate</w:t>
      </w:r>
      <w:r w:rsidR="001C6161" w:rsidRPr="00331ED7">
        <w:t xml:space="preserve"> </w:t>
      </w:r>
      <w:r w:rsidRPr="00331ED7">
        <w:t>u iznosu od 3.200,00</w:t>
      </w:r>
      <w:r w:rsidR="00E76132" w:rsidRPr="00331ED7">
        <w:t xml:space="preserve"> kn, </w:t>
      </w:r>
      <w:r w:rsidRPr="00331ED7">
        <w:t>Parać Rajko u iznosu od 4.939,72</w:t>
      </w:r>
      <w:r w:rsidR="00E76132" w:rsidRPr="00331ED7">
        <w:t xml:space="preserve"> kn, </w:t>
      </w:r>
      <w:r w:rsidRPr="00331ED7">
        <w:t>Parat Đurđica</w:t>
      </w:r>
      <w:r w:rsidR="00D66AFA" w:rsidRPr="00331ED7">
        <w:t xml:space="preserve"> </w:t>
      </w:r>
      <w:r w:rsidRPr="00331ED7">
        <w:t>u iznosu od 4.100,21</w:t>
      </w:r>
      <w:r w:rsidR="00E76132" w:rsidRPr="00331ED7">
        <w:t xml:space="preserve"> kn, </w:t>
      </w:r>
      <w:r w:rsidRPr="00331ED7">
        <w:t>Pastuović Ivanu iznosu od 3.200,00</w:t>
      </w:r>
      <w:r w:rsidR="00E76132" w:rsidRPr="00331ED7">
        <w:t xml:space="preserve"> kn, </w:t>
      </w:r>
      <w:r w:rsidRPr="00331ED7">
        <w:t>Pranić</w:t>
      </w:r>
      <w:r w:rsidR="0083713A" w:rsidRPr="00331ED7">
        <w:t xml:space="preserve"> </w:t>
      </w:r>
      <w:r w:rsidRPr="00331ED7">
        <w:t>Milanka</w:t>
      </w:r>
      <w:r w:rsidR="0083713A" w:rsidRPr="00331ED7">
        <w:t xml:space="preserve"> </w:t>
      </w:r>
      <w:r w:rsidRPr="00331ED7">
        <w:t>u iznosu od 3.200,00</w:t>
      </w:r>
      <w:r w:rsidR="00E76132" w:rsidRPr="00331ED7">
        <w:t xml:space="preserve"> kn, </w:t>
      </w:r>
      <w:r w:rsidRPr="00331ED7">
        <w:t>Reljanović</w:t>
      </w:r>
      <w:r w:rsidR="0083713A" w:rsidRPr="00331ED7">
        <w:t xml:space="preserve"> </w:t>
      </w:r>
      <w:r w:rsidRPr="00331ED7">
        <w:t>Marija</w:t>
      </w:r>
      <w:r w:rsidR="0083713A" w:rsidRPr="00331ED7">
        <w:t xml:space="preserve"> </w:t>
      </w:r>
      <w:r w:rsidRPr="00331ED7">
        <w:t>u iznosu od 3.200,00</w:t>
      </w:r>
      <w:r w:rsidR="00E76132" w:rsidRPr="00331ED7">
        <w:t xml:space="preserve"> kn, </w:t>
      </w:r>
      <w:r w:rsidRPr="00331ED7">
        <w:t>Samac Svjetlana</w:t>
      </w:r>
      <w:r w:rsidR="001C6161" w:rsidRPr="00331ED7">
        <w:t xml:space="preserve"> </w:t>
      </w:r>
      <w:r w:rsidRPr="00331ED7">
        <w:t>u iznosu od 3.200,00</w:t>
      </w:r>
      <w:r w:rsidR="00E76132" w:rsidRPr="00331ED7">
        <w:t xml:space="preserve"> kn, </w:t>
      </w:r>
      <w:r w:rsidRPr="00331ED7">
        <w:t>Sikavica Boško</w:t>
      </w:r>
      <w:r w:rsidR="0083713A" w:rsidRPr="00331ED7">
        <w:t xml:space="preserve"> </w:t>
      </w:r>
      <w:r w:rsidRPr="00331ED7">
        <w:t>u iznosu od 3.200,00</w:t>
      </w:r>
      <w:r w:rsidR="00E76132" w:rsidRPr="00331ED7">
        <w:t xml:space="preserve"> kn, </w:t>
      </w:r>
      <w:r w:rsidRPr="00331ED7">
        <w:t>Tarle Ljubica</w:t>
      </w:r>
      <w:r w:rsidR="001C6161" w:rsidRPr="00331ED7">
        <w:t xml:space="preserve"> </w:t>
      </w:r>
      <w:r w:rsidRPr="00331ED7">
        <w:t>u iznosu od 3.200,00</w:t>
      </w:r>
      <w:r w:rsidR="00E76132" w:rsidRPr="00331ED7">
        <w:t xml:space="preserve"> kn, </w:t>
      </w:r>
      <w:r w:rsidRPr="00331ED7">
        <w:t>Tomić Ivan u iznosu od 3.200,00</w:t>
      </w:r>
      <w:r w:rsidR="00E76132" w:rsidRPr="00331ED7">
        <w:t xml:space="preserve"> kn, </w:t>
      </w:r>
      <w:r w:rsidRPr="00331ED7">
        <w:t>Topić Tvrtko</w:t>
      </w:r>
      <w:r w:rsidR="0083713A" w:rsidRPr="00331ED7">
        <w:t xml:space="preserve"> </w:t>
      </w:r>
      <w:r w:rsidRPr="00331ED7">
        <w:t>u iznosu od 3.200,00</w:t>
      </w:r>
      <w:r w:rsidR="00E76132" w:rsidRPr="00331ED7">
        <w:t xml:space="preserve"> kn, </w:t>
      </w:r>
      <w:r w:rsidRPr="00331ED7">
        <w:t>Valdžić Marko u iznosu od 3.615,33</w:t>
      </w:r>
      <w:r w:rsidR="00E76132" w:rsidRPr="00331ED7">
        <w:t xml:space="preserve"> kn, </w:t>
      </w:r>
      <w:r w:rsidRPr="00331ED7">
        <w:t>Vidović Marko u iznosu od 3.200,00</w:t>
      </w:r>
      <w:r w:rsidR="00E76132" w:rsidRPr="00331ED7">
        <w:t xml:space="preserve"> kn, </w:t>
      </w:r>
      <w:r w:rsidRPr="00331ED7">
        <w:t>Vidović Matko u iznosu od 3.200,00</w:t>
      </w:r>
      <w:r w:rsidR="00E76132" w:rsidRPr="00331ED7">
        <w:t xml:space="preserve"> kn, </w:t>
      </w:r>
      <w:r w:rsidRPr="00331ED7">
        <w:t>Vidović Nevenka u iznosu od 3.602,36</w:t>
      </w:r>
      <w:r w:rsidR="00E76132" w:rsidRPr="00331ED7">
        <w:t xml:space="preserve"> kn, </w:t>
      </w:r>
      <w:r w:rsidRPr="00331ED7">
        <w:t>Vlaić Marica u iznosu od 3.200,00</w:t>
      </w:r>
      <w:r w:rsidR="00E76132" w:rsidRPr="00331ED7">
        <w:t xml:space="preserve"> kn, </w:t>
      </w:r>
      <w:r w:rsidRPr="00331ED7">
        <w:t>Vukičević Anđelka</w:t>
      </w:r>
      <w:r w:rsidR="0083713A" w:rsidRPr="00331ED7">
        <w:t xml:space="preserve"> </w:t>
      </w:r>
      <w:r w:rsidRPr="00331ED7">
        <w:t>u iznosu od 3.200,00</w:t>
      </w:r>
      <w:r w:rsidR="00E76132" w:rsidRPr="00331ED7">
        <w:t xml:space="preserve"> kn, </w:t>
      </w:r>
      <w:r w:rsidRPr="00331ED7">
        <w:t>Žarković Milan u iznosu od 3.200,00</w:t>
      </w:r>
      <w:r w:rsidR="00E76132" w:rsidRPr="00331ED7">
        <w:t xml:space="preserve"> kn, </w:t>
      </w:r>
      <w:r w:rsidRPr="00331ED7">
        <w:t>Živković Davorka u iznosu od 1.000,00</w:t>
      </w:r>
      <w:r w:rsidR="00E76132" w:rsidRPr="00331ED7">
        <w:t xml:space="preserve"> kn, </w:t>
      </w:r>
      <w:r w:rsidRPr="00331ED7">
        <w:t>Živković Ivica u iznosu od 3.200,00</w:t>
      </w:r>
      <w:r w:rsidR="00E76132" w:rsidRPr="00331ED7">
        <w:t xml:space="preserve"> kn i  </w:t>
      </w:r>
      <w:r w:rsidRPr="00331ED7">
        <w:t>Jolić Ante u iznosu od 3.200,00</w:t>
      </w:r>
      <w:r w:rsidR="00E76132" w:rsidRPr="00331ED7">
        <w:t xml:space="preserve"> kn; </w:t>
      </w:r>
      <w:r w:rsidR="0073206B" w:rsidRPr="00331ED7">
        <w:t xml:space="preserve">svi s osnova neplaćenog regresa, božićnice i razmjernog dijela </w:t>
      </w:r>
      <w:r w:rsidR="00E76132" w:rsidRPr="00331ED7">
        <w:t>neiskorištenog godišnjeg odmora, osporio</w:t>
      </w:r>
      <w:r w:rsidR="0073206B" w:rsidRPr="00331ED7">
        <w:t xml:space="preserve"> u cijelosti iz razloga što su navedena potraživanja priznata na ispitnom ročištu 6. rujna 2012. godine;</w:t>
      </w:r>
    </w:p>
    <w:p w:rsidRDefault="00E76132" w:rsidP="00E76132" w:rsidR="0073206B" w:rsidRPr="00331ED7">
      <w:pPr>
        <w:spacing w:before="100"/>
        <w:ind w:firstLine="708"/>
        <w:jc w:val="both"/>
      </w:pPr>
      <w:r w:rsidRPr="00331ED7">
        <w:t xml:space="preserve">- stečajnog vjerovnika navedenog u tablici prijavljenih tražbina pod rednim brojem 5. Nevenke Vulete u iznosu od 25.700,00 kn osporio u cijelosti </w:t>
      </w:r>
      <w:r w:rsidR="0073206B" w:rsidRPr="00331ED7">
        <w:t>jer su istoj priznati 6. rujna 2012. godine;</w:t>
      </w:r>
    </w:p>
    <w:p w:rsidRDefault="00E76132" w:rsidP="00E76132" w:rsidR="00E76132" w:rsidRPr="00331ED7">
      <w:pPr>
        <w:spacing w:before="100"/>
        <w:ind w:firstLine="709"/>
        <w:jc w:val="both"/>
      </w:pPr>
      <w:r w:rsidRPr="00331ED7">
        <w:t>- stečajnog vjerovnika navedenog u tablici prijavljenih tražbina pod rednim brojem 6. Nele Madžar u iznosu od 2.200,00 kn osporio u cijelosti</w:t>
      </w:r>
      <w:r w:rsidR="0073206B" w:rsidRPr="00331ED7">
        <w:t xml:space="preserve"> jer je ta tražbina priznata 6. rujna 2012. godine;</w:t>
      </w:r>
    </w:p>
    <w:p w:rsidRDefault="00A30CB2" w:rsidP="00A30CB2" w:rsidR="0073206B" w:rsidRPr="00D62CE6">
      <w:pPr>
        <w:spacing w:before="100"/>
        <w:ind w:firstLine="708"/>
        <w:jc w:val="both"/>
      </w:pPr>
      <w:r w:rsidRPr="00331ED7">
        <w:t>- stečajnih</w:t>
      </w:r>
      <w:r w:rsidR="00E76132" w:rsidRPr="00331ED7">
        <w:t xml:space="preserve"> vjerovnika </w:t>
      </w:r>
      <w:r w:rsidRPr="00331ED7">
        <w:t>navedenih</w:t>
      </w:r>
      <w:r w:rsidR="00E76132" w:rsidRPr="00331ED7">
        <w:t xml:space="preserve"> u tablici prijavljenih tražbina pod rednim brojevima  od 8.1. do 8.116.:</w:t>
      </w:r>
      <w:r w:rsidR="00C01F11">
        <w:t xml:space="preserve"> </w:t>
      </w:r>
      <w:r w:rsidR="005D3719" w:rsidRPr="00331ED7">
        <w:t>Marko Kavelj u iznosu od 25.700,00</w:t>
      </w:r>
      <w:r w:rsidRPr="00331ED7">
        <w:t xml:space="preserve"> kn, </w:t>
      </w:r>
      <w:r w:rsidR="005D3719" w:rsidRPr="00331ED7">
        <w:t>Samardžić Miljenko u iznosu od 51.200,00</w:t>
      </w:r>
      <w:r w:rsidRPr="00331ED7">
        <w:t xml:space="preserve"> kn, </w:t>
      </w:r>
      <w:r w:rsidR="005D3719" w:rsidRPr="00331ED7">
        <w:t>Maja Bučić</w:t>
      </w:r>
      <w:r w:rsidR="00C01F11">
        <w:t xml:space="preserve"> </w:t>
      </w:r>
      <w:r w:rsidR="005D3719" w:rsidRPr="00331ED7">
        <w:t>u iznosu od 39.200,00</w:t>
      </w:r>
      <w:r w:rsidRPr="00331ED7">
        <w:t xml:space="preserve"> kn, </w:t>
      </w:r>
      <w:r w:rsidR="005D3719" w:rsidRPr="00331ED7">
        <w:t>Iva Jelić u iznosu od 16.700,00</w:t>
      </w:r>
      <w:r w:rsidRPr="00331ED7">
        <w:t xml:space="preserve"> kn, </w:t>
      </w:r>
      <w:r w:rsidR="00D66AFA" w:rsidRPr="00331ED7">
        <w:t>M</w:t>
      </w:r>
      <w:r w:rsidR="005D3719" w:rsidRPr="00331ED7">
        <w:t>ilan</w:t>
      </w:r>
      <w:r w:rsidR="00D66AFA" w:rsidRPr="00331ED7">
        <w:t xml:space="preserve"> </w:t>
      </w:r>
      <w:r w:rsidR="005D3719" w:rsidRPr="00331ED7">
        <w:t>Miljuš</w:t>
      </w:r>
      <w:r w:rsidR="00D66AFA" w:rsidRPr="00331ED7">
        <w:t xml:space="preserve"> </w:t>
      </w:r>
      <w:r w:rsidR="005D3719" w:rsidRPr="00331ED7">
        <w:t>u iznosu od 21.200,00</w:t>
      </w:r>
      <w:r w:rsidRPr="00331ED7">
        <w:t xml:space="preserve"> kn, </w:t>
      </w:r>
      <w:r w:rsidR="005D3719" w:rsidRPr="00331ED7">
        <w:t>Balić Zlatko u iznosu od 21.200,00</w:t>
      </w:r>
      <w:r w:rsidRPr="00331ED7">
        <w:t xml:space="preserve"> kn, </w:t>
      </w:r>
      <w:r w:rsidR="005D3719" w:rsidRPr="00331ED7">
        <w:t>Marija Pjevac</w:t>
      </w:r>
      <w:r w:rsidR="00900495" w:rsidRPr="00331ED7">
        <w:t xml:space="preserve"> </w:t>
      </w:r>
      <w:r w:rsidR="005D3719" w:rsidRPr="00331ED7">
        <w:t>u iznosu od 23.000,00</w:t>
      </w:r>
      <w:r w:rsidRPr="00331ED7">
        <w:t xml:space="preserve"> kn, </w:t>
      </w:r>
      <w:r w:rsidR="005D3719" w:rsidRPr="00331ED7">
        <w:t>Slaven Tukiću iznosu od 45.100,00</w:t>
      </w:r>
      <w:r w:rsidRPr="00331ED7">
        <w:t xml:space="preserve"> kn, </w:t>
      </w:r>
      <w:r w:rsidR="005D3719" w:rsidRPr="00331ED7">
        <w:t>Anka Tukić</w:t>
      </w:r>
      <w:r w:rsidR="00D66AFA" w:rsidRPr="00331ED7">
        <w:t xml:space="preserve"> </w:t>
      </w:r>
      <w:r w:rsidR="005D3719" w:rsidRPr="00331ED7">
        <w:t>u iznosu od 28.200,00</w:t>
      </w:r>
      <w:r w:rsidRPr="00331ED7">
        <w:t xml:space="preserve"> kn, </w:t>
      </w:r>
      <w:r w:rsidR="005D3719" w:rsidRPr="00331ED7">
        <w:t>Zokić Margita u iznosu od 32.200,00</w:t>
      </w:r>
      <w:r w:rsidRPr="00331ED7">
        <w:t xml:space="preserve"> kn, </w:t>
      </w:r>
      <w:r w:rsidR="005D3719" w:rsidRPr="00331ED7">
        <w:t>Zokić Borislav u iznosu od 29.200,00</w:t>
      </w:r>
      <w:r w:rsidRPr="00331ED7">
        <w:t xml:space="preserve"> kn, </w:t>
      </w:r>
      <w:r w:rsidR="005D3719" w:rsidRPr="00331ED7">
        <w:t>Ivan Melvan</w:t>
      </w:r>
      <w:r w:rsidR="00D66AFA" w:rsidRPr="00331ED7">
        <w:t xml:space="preserve"> </w:t>
      </w:r>
      <w:r w:rsidR="005D3719" w:rsidRPr="00331ED7">
        <w:t>u iznosu od 21.200,00</w:t>
      </w:r>
      <w:r w:rsidRPr="00331ED7">
        <w:t xml:space="preserve"> kn, </w:t>
      </w:r>
      <w:r w:rsidR="005D3719" w:rsidRPr="00331ED7">
        <w:t>Ante Marović u iznosu od 24.200,00</w:t>
      </w:r>
      <w:r w:rsidRPr="00331ED7">
        <w:t xml:space="preserve"> kn, </w:t>
      </w:r>
      <w:r w:rsidR="005D3719" w:rsidRPr="00331ED7">
        <w:t>Sanja Ružić u iznosu od 3.200,00</w:t>
      </w:r>
      <w:r w:rsidRPr="00331ED7">
        <w:t xml:space="preserve"> kn, </w:t>
      </w:r>
      <w:r w:rsidR="005D3719" w:rsidRPr="00331ED7">
        <w:t>Iva Melvan</w:t>
      </w:r>
      <w:r w:rsidR="00D66AFA" w:rsidRPr="00331ED7">
        <w:t xml:space="preserve"> </w:t>
      </w:r>
      <w:r w:rsidR="005D3719" w:rsidRPr="00331ED7">
        <w:t>u iznosu od 17.200,00</w:t>
      </w:r>
      <w:r w:rsidRPr="00331ED7">
        <w:t xml:space="preserve"> kn, </w:t>
      </w:r>
      <w:r w:rsidR="005D3719" w:rsidRPr="00331ED7">
        <w:t>Drago Radić u iznosu od 27.200,00</w:t>
      </w:r>
      <w:r w:rsidRPr="00331ED7">
        <w:t xml:space="preserve"> kn, </w:t>
      </w:r>
      <w:r w:rsidR="005D3719" w:rsidRPr="00331ED7">
        <w:t>Anđelko Rogulj u iznosu od</w:t>
      </w:r>
      <w:r w:rsidR="00C01F11">
        <w:t xml:space="preserve"> </w:t>
      </w:r>
      <w:r w:rsidR="005D3719" w:rsidRPr="00331ED7">
        <w:t>32.200,00</w:t>
      </w:r>
      <w:r w:rsidRPr="00331ED7">
        <w:t xml:space="preserve"> kn, </w:t>
      </w:r>
      <w:r w:rsidR="005D3719" w:rsidRPr="00331ED7">
        <w:t>Bartul Barišić u iznosu od 3.200,00</w:t>
      </w:r>
      <w:r w:rsidRPr="00331ED7">
        <w:t xml:space="preserve"> kn, </w:t>
      </w:r>
      <w:r w:rsidR="005D3719" w:rsidRPr="00331ED7">
        <w:t>Tajana Domazet u iznosu od</w:t>
      </w:r>
      <w:r w:rsidR="00C01F11">
        <w:t xml:space="preserve"> </w:t>
      </w:r>
      <w:r w:rsidR="005D3719" w:rsidRPr="00331ED7">
        <w:t>10.200,00</w:t>
      </w:r>
      <w:r w:rsidRPr="00331ED7">
        <w:t xml:space="preserve"> kn, </w:t>
      </w:r>
      <w:r w:rsidR="005D3719" w:rsidRPr="00331ED7">
        <w:t>Zorka Miletić u iznosu od 27.700,00</w:t>
      </w:r>
      <w:r w:rsidRPr="00331ED7">
        <w:t xml:space="preserve"> kn, </w:t>
      </w:r>
      <w:r w:rsidR="005D3719" w:rsidRPr="00331ED7">
        <w:t>Željka Kovač u iznosu od 33.200,00</w:t>
      </w:r>
      <w:r w:rsidRPr="00331ED7">
        <w:t xml:space="preserve"> kn, </w:t>
      </w:r>
      <w:r w:rsidR="005D3719" w:rsidRPr="00331ED7">
        <w:t>Ana Rogošić u iznosu od 25.200,00</w:t>
      </w:r>
      <w:r w:rsidRPr="00331ED7">
        <w:t xml:space="preserve"> kn, </w:t>
      </w:r>
      <w:r w:rsidR="005D3719" w:rsidRPr="00331ED7">
        <w:t>Goran Merkel</w:t>
      </w:r>
      <w:r w:rsidR="00C01F11">
        <w:t xml:space="preserve"> </w:t>
      </w:r>
      <w:r w:rsidR="005D3719" w:rsidRPr="00331ED7">
        <w:t>u iznosu od 28.200,00</w:t>
      </w:r>
      <w:r w:rsidRPr="00331ED7">
        <w:t xml:space="preserve"> kn, </w:t>
      </w:r>
      <w:r w:rsidR="005D3719" w:rsidRPr="00331ED7">
        <w:t>Ivan Barišić u iznosu od 27.700,00</w:t>
      </w:r>
      <w:r w:rsidRPr="00331ED7">
        <w:t xml:space="preserve"> kn, </w:t>
      </w:r>
      <w:r w:rsidR="005D3719" w:rsidRPr="00331ED7">
        <w:t>Đuro Kapoši</w:t>
      </w:r>
      <w:r w:rsidR="00D66AFA" w:rsidRPr="00331ED7">
        <w:t xml:space="preserve"> </w:t>
      </w:r>
      <w:r w:rsidR="005D3719" w:rsidRPr="00331ED7">
        <w:t>u iznosu od 27.200,00</w:t>
      </w:r>
      <w:r w:rsidRPr="00331ED7">
        <w:t xml:space="preserve"> kn, </w:t>
      </w:r>
      <w:r w:rsidR="005D3719" w:rsidRPr="00331ED7">
        <w:t>Petar Galić u iznosu od 28.700,00</w:t>
      </w:r>
      <w:r w:rsidRPr="00331ED7">
        <w:t xml:space="preserve"> kn, </w:t>
      </w:r>
      <w:r w:rsidR="005D3719" w:rsidRPr="00331ED7">
        <w:t>Mirjana Vrdoljak u iznosu od 35.700,00</w:t>
      </w:r>
      <w:r w:rsidRPr="00331ED7">
        <w:t xml:space="preserve"> kn, </w:t>
      </w:r>
      <w:r w:rsidR="005D3719" w:rsidRPr="00331ED7">
        <w:t>Ante Čulo u iznosu od 19.200,00</w:t>
      </w:r>
      <w:r w:rsidRPr="00331ED7">
        <w:t xml:space="preserve"> kn, </w:t>
      </w:r>
      <w:r w:rsidR="005D3719" w:rsidRPr="00331ED7">
        <w:t>Marija Barbir u iznosu od 20.800,00</w:t>
      </w:r>
      <w:r w:rsidRPr="00331ED7">
        <w:t xml:space="preserve"> kn, </w:t>
      </w:r>
      <w:r w:rsidR="005D3719" w:rsidRPr="00331ED7">
        <w:t>Jure Bacelj</w:t>
      </w:r>
      <w:r w:rsidR="00C01F11">
        <w:t xml:space="preserve"> </w:t>
      </w:r>
      <w:r w:rsidR="005D3719" w:rsidRPr="00331ED7">
        <w:t>u iznosu od 18.200,00</w:t>
      </w:r>
      <w:r w:rsidRPr="00331ED7">
        <w:t xml:space="preserve"> kn, </w:t>
      </w:r>
      <w:r w:rsidR="005D3719" w:rsidRPr="00331ED7">
        <w:t>Ljiljana Kegalj</w:t>
      </w:r>
      <w:r w:rsidR="00D66AFA" w:rsidRPr="00331ED7">
        <w:t xml:space="preserve"> </w:t>
      </w:r>
      <w:r w:rsidR="005D3719" w:rsidRPr="00331ED7">
        <w:t>u iznosu od 23.000,00</w:t>
      </w:r>
      <w:r w:rsidRPr="00331ED7">
        <w:t xml:space="preserve"> kn, </w:t>
      </w:r>
      <w:r w:rsidR="005D3719" w:rsidRPr="00331ED7">
        <w:t>Ante Popović u iznosu od 33.300,00</w:t>
      </w:r>
      <w:r w:rsidRPr="00331ED7">
        <w:t xml:space="preserve"> kn, </w:t>
      </w:r>
      <w:r w:rsidR="005D3719" w:rsidRPr="00331ED7">
        <w:t>Marijana Karin Prnjak u iznosu od 20.200,00</w:t>
      </w:r>
      <w:r w:rsidRPr="00331ED7">
        <w:t xml:space="preserve"> kn, </w:t>
      </w:r>
      <w:r w:rsidR="005D3719" w:rsidRPr="00331ED7">
        <w:t>Šolić Anđa u iznosu od 13.700,00</w:t>
      </w:r>
      <w:r w:rsidRPr="00331ED7">
        <w:t xml:space="preserve"> kn, </w:t>
      </w:r>
      <w:r w:rsidR="005D3719" w:rsidRPr="00331ED7">
        <w:t>Dolina Zokić</w:t>
      </w:r>
      <w:r w:rsidR="00C01F11">
        <w:t xml:space="preserve"> </w:t>
      </w:r>
      <w:r w:rsidR="005D3719" w:rsidRPr="00331ED7">
        <w:t>u iznosu od 21.200,00</w:t>
      </w:r>
      <w:r w:rsidRPr="00331ED7">
        <w:t xml:space="preserve"> kn, </w:t>
      </w:r>
      <w:r w:rsidR="005D3719" w:rsidRPr="00331ED7">
        <w:t>Krasna Šiklić</w:t>
      </w:r>
      <w:r w:rsidR="00C01F11">
        <w:t xml:space="preserve"> </w:t>
      </w:r>
      <w:r w:rsidR="005D3719" w:rsidRPr="00331ED7">
        <w:t>u iznosu od 43.200,00</w:t>
      </w:r>
      <w:r w:rsidRPr="00331ED7">
        <w:t xml:space="preserve"> kn, </w:t>
      </w:r>
      <w:r w:rsidR="005D3719" w:rsidRPr="00331ED7">
        <w:t>Pandža Ivan u iznosu od 34.200,00</w:t>
      </w:r>
      <w:r w:rsidRPr="00331ED7">
        <w:t xml:space="preserve"> kn, </w:t>
      </w:r>
      <w:r w:rsidR="005D3719" w:rsidRPr="00331ED7">
        <w:t>Velinka Runjić u iznosu od 51.200,00</w:t>
      </w:r>
      <w:r w:rsidRPr="00331ED7">
        <w:t xml:space="preserve"> kn, </w:t>
      </w:r>
      <w:r w:rsidR="005D3719" w:rsidRPr="00331ED7">
        <w:t>Alenka Malinić</w:t>
      </w:r>
      <w:r w:rsidR="00331ED7" w:rsidRPr="00331ED7">
        <w:t xml:space="preserve"> </w:t>
      </w:r>
      <w:r w:rsidR="005D3719" w:rsidRPr="00331ED7">
        <w:t>u iznosu od 43.200,00</w:t>
      </w:r>
      <w:r w:rsidRPr="00331ED7">
        <w:t xml:space="preserve"> kn, </w:t>
      </w:r>
      <w:r w:rsidR="005D3719" w:rsidRPr="00331ED7">
        <w:t>Josip Katušić</w:t>
      </w:r>
      <w:r w:rsidR="00C01F11">
        <w:t xml:space="preserve"> </w:t>
      </w:r>
      <w:r w:rsidR="005D3719" w:rsidRPr="00331ED7">
        <w:t>u iznosu od 25.000,00</w:t>
      </w:r>
      <w:r w:rsidRPr="00331ED7">
        <w:t xml:space="preserve"> kn, </w:t>
      </w:r>
      <w:r w:rsidR="005D3719" w:rsidRPr="00331ED7">
        <w:t>Matija Jeličić u iznosu od 24.700,00</w:t>
      </w:r>
      <w:r w:rsidRPr="00331ED7">
        <w:t xml:space="preserve"> kn, </w:t>
      </w:r>
      <w:r w:rsidR="005D3719" w:rsidRPr="00331ED7">
        <w:t>Tanja Sinovčić u iznosu od18.200,00</w:t>
      </w:r>
      <w:r w:rsidRPr="00331ED7">
        <w:t xml:space="preserve"> kn, </w:t>
      </w:r>
      <w:r w:rsidR="005D3719" w:rsidRPr="00331ED7">
        <w:t>Lukica</w:t>
      </w:r>
      <w:r w:rsidR="00D66AFA" w:rsidRPr="00331ED7">
        <w:t xml:space="preserve"> </w:t>
      </w:r>
      <w:r w:rsidR="005D3719" w:rsidRPr="00331ED7">
        <w:t>Bucat</w:t>
      </w:r>
      <w:r w:rsidR="00D66AFA" w:rsidRPr="00331ED7">
        <w:t xml:space="preserve"> </w:t>
      </w:r>
      <w:r w:rsidR="005D3719" w:rsidRPr="00331ED7">
        <w:t>u iznosu od 3.200,00</w:t>
      </w:r>
      <w:r w:rsidRPr="00331ED7">
        <w:t xml:space="preserve"> kn, </w:t>
      </w:r>
      <w:r w:rsidR="005D3719" w:rsidRPr="00331ED7">
        <w:t>Ivan Raos u iznosu od 15.700,00</w:t>
      </w:r>
      <w:r w:rsidRPr="00331ED7">
        <w:t xml:space="preserve"> kn, </w:t>
      </w:r>
      <w:r w:rsidR="005D3719" w:rsidRPr="00331ED7">
        <w:t>Niko Dujić u iznosu od 20.200,00</w:t>
      </w:r>
      <w:r w:rsidRPr="00331ED7">
        <w:t xml:space="preserve"> kn, </w:t>
      </w:r>
      <w:r w:rsidR="005D3719" w:rsidRPr="00331ED7">
        <w:t>Lenka Franić u iznosu od 26.700,00</w:t>
      </w:r>
      <w:r w:rsidRPr="00331ED7">
        <w:t xml:space="preserve"> kn, </w:t>
      </w:r>
      <w:r w:rsidR="005D3719" w:rsidRPr="00331ED7">
        <w:t>Mila Palada</w:t>
      </w:r>
      <w:r w:rsidR="00D66AFA" w:rsidRPr="00331ED7">
        <w:t xml:space="preserve"> </w:t>
      </w:r>
      <w:r w:rsidR="005D3719" w:rsidRPr="00331ED7">
        <w:t>u iznosu od 21.200,00</w:t>
      </w:r>
      <w:r w:rsidRPr="00331ED7">
        <w:t xml:space="preserve"> kn, </w:t>
      </w:r>
      <w:r w:rsidR="005D3719" w:rsidRPr="00331ED7">
        <w:t>Dijana Blažević u iznosu od18.700,00</w:t>
      </w:r>
      <w:r w:rsidRPr="00331ED7">
        <w:t xml:space="preserve"> kn, </w:t>
      </w:r>
      <w:r w:rsidR="005D3719" w:rsidRPr="00331ED7">
        <w:t>Anica Pandža u iznosu od 21.700,00</w:t>
      </w:r>
      <w:r w:rsidRPr="00331ED7">
        <w:t xml:space="preserve"> kn, </w:t>
      </w:r>
      <w:r w:rsidR="005D3719" w:rsidRPr="00331ED7">
        <w:t>Marija Trečić</w:t>
      </w:r>
      <w:r w:rsidR="00D66AFA" w:rsidRPr="00331ED7">
        <w:t xml:space="preserve"> </w:t>
      </w:r>
      <w:r w:rsidR="005D3719" w:rsidRPr="00331ED7">
        <w:t>u iznosu od 25.200,00</w:t>
      </w:r>
      <w:r w:rsidRPr="00331ED7">
        <w:t xml:space="preserve"> kn, </w:t>
      </w:r>
      <w:r w:rsidR="005D3719" w:rsidRPr="00331ED7">
        <w:t>Luca Gabela u iznosu od 19.200,00</w:t>
      </w:r>
      <w:r w:rsidRPr="00331ED7">
        <w:t xml:space="preserve"> kn, </w:t>
      </w:r>
      <w:r w:rsidR="005D3719" w:rsidRPr="00331ED7">
        <w:t>Renata Jukić u iznosu od 19.700,00</w:t>
      </w:r>
      <w:r w:rsidRPr="00331ED7">
        <w:t xml:space="preserve"> kn, </w:t>
      </w:r>
      <w:r w:rsidR="005D3719" w:rsidRPr="00331ED7">
        <w:t>Nedjeljka Uvodić</w:t>
      </w:r>
      <w:r w:rsidR="00D66AFA" w:rsidRPr="00331ED7">
        <w:t xml:space="preserve"> </w:t>
      </w:r>
      <w:r w:rsidR="005D3719" w:rsidRPr="00331ED7">
        <w:t>u iznosu od 19.700,00</w:t>
      </w:r>
      <w:r w:rsidRPr="00331ED7">
        <w:t xml:space="preserve"> kn, </w:t>
      </w:r>
      <w:r w:rsidR="005D3719" w:rsidRPr="00331ED7">
        <w:t>Gordana Buljević</w:t>
      </w:r>
      <w:r w:rsidR="00331ED7" w:rsidRPr="00331ED7">
        <w:t xml:space="preserve"> </w:t>
      </w:r>
      <w:r w:rsidR="005D3719" w:rsidRPr="00331ED7">
        <w:t xml:space="preserve">u </w:t>
      </w:r>
      <w:r w:rsidR="005D3719" w:rsidRPr="002A0005">
        <w:lastRenderedPageBreak/>
        <w:t>iznosu od 23.700,00</w:t>
      </w:r>
      <w:r w:rsidRPr="002A0005">
        <w:t xml:space="preserve"> kn, </w:t>
      </w:r>
      <w:r w:rsidR="005D3719" w:rsidRPr="002A0005">
        <w:t>Damir Jakus</w:t>
      </w:r>
      <w:r w:rsidR="00C01F11">
        <w:t xml:space="preserve"> </w:t>
      </w:r>
      <w:r w:rsidR="005D3719" w:rsidRPr="002A0005">
        <w:t>u iznosu od 21.200,00</w:t>
      </w:r>
      <w:r w:rsidRPr="002A0005">
        <w:t xml:space="preserve"> kn, </w:t>
      </w:r>
      <w:r w:rsidR="005D3719" w:rsidRPr="002A0005">
        <w:t>Nedo Bešker u iznosu od 19.200,00</w:t>
      </w:r>
      <w:r w:rsidRPr="002A0005">
        <w:t xml:space="preserve"> kn, </w:t>
      </w:r>
      <w:r w:rsidR="005D3719" w:rsidRPr="002A0005">
        <w:t>Mile Jerković u iznosu od 25.200,00</w:t>
      </w:r>
      <w:r w:rsidRPr="002A0005">
        <w:t xml:space="preserve"> kn, </w:t>
      </w:r>
      <w:r w:rsidR="005D3719" w:rsidRPr="002A0005">
        <w:t>Nediljko Bugarin u iznosu od 19.200,00</w:t>
      </w:r>
      <w:r w:rsidRPr="002A0005">
        <w:t xml:space="preserve"> kn, </w:t>
      </w:r>
      <w:r w:rsidR="005D3719" w:rsidRPr="002A0005">
        <w:t>Milica Špar u iznosu od 18.000,00</w:t>
      </w:r>
      <w:r w:rsidRPr="002A0005">
        <w:t xml:space="preserve"> kn, </w:t>
      </w:r>
      <w:r w:rsidR="005D3719" w:rsidRPr="002A0005">
        <w:t>Ljubica Škopljanac</w:t>
      </w:r>
      <w:r w:rsidR="00D66AFA" w:rsidRPr="002A0005">
        <w:t xml:space="preserve"> </w:t>
      </w:r>
      <w:r w:rsidR="005D3719" w:rsidRPr="002A0005">
        <w:t>u iznosu od23.200,00</w:t>
      </w:r>
      <w:r w:rsidRPr="002A0005">
        <w:t xml:space="preserve"> kn, </w:t>
      </w:r>
      <w:r w:rsidR="005D3719" w:rsidRPr="002A0005">
        <w:t>Marin Mladar</w:t>
      </w:r>
      <w:r w:rsidR="00D66AFA" w:rsidRPr="002A0005">
        <w:t xml:space="preserve"> </w:t>
      </w:r>
      <w:r w:rsidR="005D3719" w:rsidRPr="002A0005">
        <w:t>u iznosu od 23.200,00</w:t>
      </w:r>
      <w:r w:rsidRPr="002A0005">
        <w:t xml:space="preserve"> kn, </w:t>
      </w:r>
      <w:r w:rsidR="005D3719" w:rsidRPr="002A0005">
        <w:t>Parač Tatjana u iznosu od 20.200,00</w:t>
      </w:r>
      <w:r w:rsidRPr="002A0005">
        <w:t xml:space="preserve"> kn, </w:t>
      </w:r>
      <w:r w:rsidR="005D3719" w:rsidRPr="002A0005">
        <w:t>Anica Božić Bakušić</w:t>
      </w:r>
      <w:r w:rsidR="00D66AFA" w:rsidRPr="002A0005">
        <w:t xml:space="preserve"> </w:t>
      </w:r>
      <w:r w:rsidR="005D3719" w:rsidRPr="002A0005">
        <w:t>u iznosu od 52.200,00</w:t>
      </w:r>
      <w:r w:rsidRPr="002A0005">
        <w:t xml:space="preserve"> kn, </w:t>
      </w:r>
      <w:r w:rsidR="005D3719" w:rsidRPr="002A0005">
        <w:t>Anka Landikušić</w:t>
      </w:r>
      <w:r w:rsidR="00D66AFA" w:rsidRPr="002A0005">
        <w:t xml:space="preserve"> </w:t>
      </w:r>
      <w:r w:rsidR="005D3719" w:rsidRPr="002A0005">
        <w:t>u iznosu od 19.200,00</w:t>
      </w:r>
      <w:r w:rsidRPr="002A0005">
        <w:t xml:space="preserve"> kn, </w:t>
      </w:r>
      <w:r w:rsidR="005D3719" w:rsidRPr="002A0005">
        <w:t>Veljko Knezović u iznosu od 37.200,00</w:t>
      </w:r>
      <w:r w:rsidRPr="002A0005">
        <w:t xml:space="preserve"> kn, </w:t>
      </w:r>
      <w:r w:rsidR="005D3719" w:rsidRPr="002A0005">
        <w:t>Jerko Dugeć</w:t>
      </w:r>
      <w:r w:rsidR="002A0005" w:rsidRPr="002A0005">
        <w:t xml:space="preserve"> </w:t>
      </w:r>
      <w:r w:rsidR="005D3719" w:rsidRPr="002A0005">
        <w:t>u iznosu od 25.200,00</w:t>
      </w:r>
      <w:r w:rsidRPr="002A0005">
        <w:t xml:space="preserve"> kn, </w:t>
      </w:r>
      <w:r w:rsidR="005D3719" w:rsidRPr="002A0005">
        <w:t>Mate Markotić</w:t>
      </w:r>
      <w:r w:rsidR="002A0005" w:rsidRPr="002A0005">
        <w:t xml:space="preserve"> </w:t>
      </w:r>
      <w:r w:rsidR="005D3719" w:rsidRPr="002A0005">
        <w:t>u iznosu od 27.200,00</w:t>
      </w:r>
      <w:r w:rsidRPr="002A0005">
        <w:t xml:space="preserve"> kn, </w:t>
      </w:r>
      <w:r w:rsidR="005D3719" w:rsidRPr="002A0005">
        <w:t>Ivanka Varnica</w:t>
      </w:r>
      <w:r w:rsidR="002A0005" w:rsidRPr="002A0005">
        <w:t xml:space="preserve"> </w:t>
      </w:r>
      <w:r w:rsidR="005D3719" w:rsidRPr="002A0005">
        <w:t>u iznosu od 19.200,00</w:t>
      </w:r>
      <w:r w:rsidRPr="002A0005">
        <w:t xml:space="preserve"> kn, </w:t>
      </w:r>
      <w:r w:rsidR="005D3719" w:rsidRPr="002A0005">
        <w:t>Nediljka Bajić u iznosu od 29.200,00</w:t>
      </w:r>
      <w:r w:rsidRPr="002A0005">
        <w:t xml:space="preserve"> kn, </w:t>
      </w:r>
      <w:r w:rsidR="005D3719" w:rsidRPr="002A0005">
        <w:t>Vesna Lepetić</w:t>
      </w:r>
      <w:r w:rsidR="002A0005" w:rsidRPr="002A0005">
        <w:t xml:space="preserve"> </w:t>
      </w:r>
      <w:r w:rsidR="005D3719" w:rsidRPr="002A0005">
        <w:t>u iznosu od 19.200,00</w:t>
      </w:r>
      <w:r w:rsidRPr="002A0005">
        <w:t xml:space="preserve"> kn, </w:t>
      </w:r>
      <w:r w:rsidR="005D3719" w:rsidRPr="002A0005">
        <w:t>Iva Vrdoljak u iznosu od 21.700,00</w:t>
      </w:r>
      <w:r w:rsidRPr="002A0005">
        <w:t xml:space="preserve"> kn, </w:t>
      </w:r>
      <w:r w:rsidR="005D3719" w:rsidRPr="002A0005">
        <w:t>Kata Sočo u iznosu od 19.200,00</w:t>
      </w:r>
      <w:r w:rsidRPr="002A0005">
        <w:t xml:space="preserve"> kn, </w:t>
      </w:r>
      <w:r w:rsidR="005D3719" w:rsidRPr="002A0005">
        <w:t>Hilda</w:t>
      </w:r>
      <w:r w:rsidR="002A0005" w:rsidRPr="002A0005">
        <w:t xml:space="preserve"> </w:t>
      </w:r>
      <w:r w:rsidR="005D3719" w:rsidRPr="002A0005">
        <w:t>Aljinović</w:t>
      </w:r>
      <w:r w:rsidR="002A0005" w:rsidRPr="002A0005">
        <w:t xml:space="preserve"> </w:t>
      </w:r>
      <w:r w:rsidR="005D3719" w:rsidRPr="002A0005">
        <w:t>u iznosu od 24.462,00</w:t>
      </w:r>
      <w:r w:rsidRPr="002A0005">
        <w:t xml:space="preserve"> kn, </w:t>
      </w:r>
      <w:r w:rsidR="005D3719" w:rsidRPr="002A0005">
        <w:t>Vinka Čavala u iznosu od 23.700,00</w:t>
      </w:r>
      <w:r w:rsidRPr="002A0005">
        <w:t xml:space="preserve"> kn, </w:t>
      </w:r>
      <w:r w:rsidR="005D3719" w:rsidRPr="002A0005">
        <w:t>Neda Tukić</w:t>
      </w:r>
      <w:r w:rsidR="002A0005" w:rsidRPr="002A0005">
        <w:t xml:space="preserve"> </w:t>
      </w:r>
      <w:r w:rsidR="005D3719" w:rsidRPr="002A0005">
        <w:t>u iznosu od 23.700,00</w:t>
      </w:r>
      <w:r w:rsidRPr="002A0005">
        <w:t xml:space="preserve"> kn, </w:t>
      </w:r>
      <w:r w:rsidR="005D3719" w:rsidRPr="002A0005">
        <w:t>Sofija Rujić</w:t>
      </w:r>
      <w:r w:rsidR="002A0005" w:rsidRPr="002A0005">
        <w:t xml:space="preserve"> </w:t>
      </w:r>
      <w:r w:rsidR="005D3719" w:rsidRPr="002A0005">
        <w:t>u iznosu od 23.200,00</w:t>
      </w:r>
      <w:r w:rsidRPr="002A0005">
        <w:t xml:space="preserve"> kn, </w:t>
      </w:r>
      <w:r w:rsidR="005D3719" w:rsidRPr="002A0005">
        <w:t>Sanja Bilić Pavlinović</w:t>
      </w:r>
      <w:r w:rsidR="002A0005" w:rsidRPr="002A0005">
        <w:t xml:space="preserve"> </w:t>
      </w:r>
      <w:r w:rsidR="005D3719" w:rsidRPr="002A0005">
        <w:t>u iznosu od 23.700,00</w:t>
      </w:r>
      <w:r w:rsidRPr="002A0005">
        <w:t xml:space="preserve"> kn, </w:t>
      </w:r>
      <w:r w:rsidR="005D3719" w:rsidRPr="002A0005">
        <w:t xml:space="preserve">Gordana Didaku </w:t>
      </w:r>
      <w:r w:rsidR="005D3719" w:rsidRPr="00775336">
        <w:t>iznosu od 20.200,00</w:t>
      </w:r>
      <w:r w:rsidRPr="00775336">
        <w:t xml:space="preserve"> kn, </w:t>
      </w:r>
      <w:r w:rsidR="005D3719" w:rsidRPr="00775336">
        <w:t>Marija Vrgoč</w:t>
      </w:r>
      <w:r w:rsidR="002A0005" w:rsidRPr="00775336">
        <w:t xml:space="preserve"> </w:t>
      </w:r>
      <w:r w:rsidR="005D3719" w:rsidRPr="00775336">
        <w:t>u iznosu od 19.700,00</w:t>
      </w:r>
      <w:r w:rsidRPr="00775336">
        <w:t xml:space="preserve"> kn, </w:t>
      </w:r>
      <w:r w:rsidR="005D3719" w:rsidRPr="00775336">
        <w:t>Neda Teklić u iznosu od 20.200,00</w:t>
      </w:r>
      <w:r w:rsidRPr="00775336">
        <w:t xml:space="preserve"> kn, </w:t>
      </w:r>
      <w:r w:rsidR="005D3719" w:rsidRPr="00775336">
        <w:t>Ljuba Božanić</w:t>
      </w:r>
      <w:r w:rsidR="002A0005" w:rsidRPr="00775336">
        <w:t xml:space="preserve"> </w:t>
      </w:r>
      <w:r w:rsidR="005D3719" w:rsidRPr="00775336">
        <w:t>u iznosu od 13.700,00</w:t>
      </w:r>
      <w:r w:rsidRPr="00775336">
        <w:t xml:space="preserve"> kn, </w:t>
      </w:r>
      <w:r w:rsidR="005D3719" w:rsidRPr="00775336">
        <w:t>Jela Bilobrk</w:t>
      </w:r>
      <w:r w:rsidR="002A0005" w:rsidRPr="00775336">
        <w:t xml:space="preserve"> </w:t>
      </w:r>
      <w:r w:rsidR="005D3719" w:rsidRPr="00775336">
        <w:t>u iznosu od 13.700,00</w:t>
      </w:r>
      <w:r w:rsidRPr="00775336">
        <w:t xml:space="preserve"> kn, </w:t>
      </w:r>
      <w:r w:rsidR="005D3719" w:rsidRPr="00775336">
        <w:t>Nada Akrap u iznosu od 19.200,00</w:t>
      </w:r>
      <w:r w:rsidRPr="00775336">
        <w:t xml:space="preserve"> kn, </w:t>
      </w:r>
      <w:r w:rsidR="005D3719" w:rsidRPr="00775336">
        <w:t>Teo Mandić u iznosu od 33.350,00</w:t>
      </w:r>
      <w:r w:rsidRPr="00775336">
        <w:t xml:space="preserve"> kn, </w:t>
      </w:r>
      <w:r w:rsidR="005D3719" w:rsidRPr="00775336">
        <w:t>Ljubica Sekelez</w:t>
      </w:r>
      <w:r w:rsidR="00775336" w:rsidRPr="00775336">
        <w:t xml:space="preserve"> </w:t>
      </w:r>
      <w:r w:rsidR="005D3719" w:rsidRPr="00775336">
        <w:t>u iznosu od 15.200,00</w:t>
      </w:r>
      <w:r w:rsidRPr="00775336">
        <w:t xml:space="preserve"> kn, </w:t>
      </w:r>
      <w:r w:rsidR="005D3719" w:rsidRPr="00775336">
        <w:t>Željka Kovač u iznosu od 27.200,00</w:t>
      </w:r>
      <w:r w:rsidRPr="00775336">
        <w:t xml:space="preserve"> kn, </w:t>
      </w:r>
      <w:r w:rsidR="005D3719" w:rsidRPr="00775336">
        <w:t>Mira Velić</w:t>
      </w:r>
      <w:r w:rsidR="00775336" w:rsidRPr="00775336">
        <w:t xml:space="preserve"> </w:t>
      </w:r>
      <w:r w:rsidR="005D3719" w:rsidRPr="00775336">
        <w:t>u iznosu od 34.200,00</w:t>
      </w:r>
      <w:r w:rsidRPr="00775336">
        <w:t xml:space="preserve"> kn, </w:t>
      </w:r>
      <w:r w:rsidR="005D3719" w:rsidRPr="00775336">
        <w:t>Marko Delić u iznosu od 22.700,00</w:t>
      </w:r>
      <w:r w:rsidRPr="00775336">
        <w:t xml:space="preserve"> kn, </w:t>
      </w:r>
      <w:r w:rsidR="005D3719" w:rsidRPr="00775336">
        <w:t>Ankica Ezgeta</w:t>
      </w:r>
      <w:r w:rsidR="00775336" w:rsidRPr="00775336">
        <w:t xml:space="preserve"> </w:t>
      </w:r>
      <w:r w:rsidR="005D3719" w:rsidRPr="00775336">
        <w:t>u iznosu od 17.200,00</w:t>
      </w:r>
      <w:r w:rsidRPr="00775336">
        <w:t xml:space="preserve"> kn, </w:t>
      </w:r>
      <w:r w:rsidR="005D3719" w:rsidRPr="00775336">
        <w:t>Mate Brstilo u iznosu od 20.200,00</w:t>
      </w:r>
      <w:r w:rsidRPr="00775336">
        <w:t xml:space="preserve"> kn, </w:t>
      </w:r>
      <w:r w:rsidR="005D3719" w:rsidRPr="00775336">
        <w:t>Jadranka Jurić u iznosu od 21.200,00</w:t>
      </w:r>
      <w:r w:rsidRPr="00775336">
        <w:t xml:space="preserve"> kn, </w:t>
      </w:r>
      <w:r w:rsidR="00775336" w:rsidRPr="00775336">
        <w:t>Marink</w:t>
      </w:r>
      <w:r w:rsidR="005D3719" w:rsidRPr="00775336">
        <w:t>o Galić u iznosu od 22.000,00</w:t>
      </w:r>
      <w:r w:rsidRPr="00775336">
        <w:t xml:space="preserve"> kn, </w:t>
      </w:r>
      <w:r w:rsidR="005D3719" w:rsidRPr="00775336">
        <w:t>Željko Marinac u iznosu od 2.200,00</w:t>
      </w:r>
      <w:r w:rsidRPr="00775336">
        <w:t xml:space="preserve"> kn, </w:t>
      </w:r>
      <w:r w:rsidR="005D3719" w:rsidRPr="00775336">
        <w:t>Jagoda Radošević u iznosu od 21.700,00</w:t>
      </w:r>
      <w:r w:rsidRPr="00775336">
        <w:t xml:space="preserve"> kn, </w:t>
      </w:r>
      <w:r w:rsidR="005D3719" w:rsidRPr="00775336">
        <w:t>Melvida</w:t>
      </w:r>
      <w:r w:rsidR="00775336" w:rsidRPr="00775336">
        <w:t xml:space="preserve"> </w:t>
      </w:r>
      <w:r w:rsidR="005D3719" w:rsidRPr="00775336">
        <w:t>Armanda</w:t>
      </w:r>
      <w:r w:rsidR="00775336" w:rsidRPr="00775336">
        <w:t xml:space="preserve"> </w:t>
      </w:r>
      <w:r w:rsidR="005D3719" w:rsidRPr="00775336">
        <w:t>u iznosu od 2.200,00</w:t>
      </w:r>
      <w:r w:rsidRPr="00775336">
        <w:t xml:space="preserve"> kn, </w:t>
      </w:r>
      <w:r w:rsidR="005D3719" w:rsidRPr="00775336">
        <w:t>Silvana Perić u iznosu od 21.700,00</w:t>
      </w:r>
      <w:r w:rsidRPr="00775336">
        <w:t xml:space="preserve"> kn, </w:t>
      </w:r>
      <w:r w:rsidR="005D3719" w:rsidRPr="00775336">
        <w:t>Tereza Papić u iznosu od 2.200,00</w:t>
      </w:r>
      <w:r w:rsidRPr="00775336">
        <w:t xml:space="preserve"> kn, </w:t>
      </w:r>
      <w:r w:rsidR="005D3719" w:rsidRPr="00775336">
        <w:t>Cvjetana</w:t>
      </w:r>
      <w:r w:rsidR="00900495" w:rsidRPr="00775336">
        <w:t xml:space="preserve"> </w:t>
      </w:r>
      <w:r w:rsidR="005D3719" w:rsidRPr="00775336">
        <w:t>Srbljin</w:t>
      </w:r>
      <w:r w:rsidR="00900495" w:rsidRPr="00775336">
        <w:t xml:space="preserve"> </w:t>
      </w:r>
      <w:r w:rsidR="002A0005" w:rsidRPr="00775336">
        <w:t>u iznosu od</w:t>
      </w:r>
      <w:r w:rsidR="00775336" w:rsidRPr="00775336">
        <w:t xml:space="preserve"> </w:t>
      </w:r>
      <w:r w:rsidR="005D3719" w:rsidRPr="00775336">
        <w:t>22.200,00</w:t>
      </w:r>
      <w:r w:rsidRPr="00775336">
        <w:t xml:space="preserve"> kn, </w:t>
      </w:r>
      <w:r w:rsidR="005D3719" w:rsidRPr="00775336">
        <w:t>Ljiljana Dadić u iznosu od 22.200,00</w:t>
      </w:r>
      <w:r w:rsidRPr="00775336">
        <w:t xml:space="preserve"> kn, </w:t>
      </w:r>
      <w:r w:rsidR="005D3719" w:rsidRPr="00775336">
        <w:t>Nela Mandžar</w:t>
      </w:r>
      <w:r w:rsidR="00775336" w:rsidRPr="00775336">
        <w:t xml:space="preserve"> </w:t>
      </w:r>
      <w:r w:rsidR="005D3719" w:rsidRPr="00775336">
        <w:t>u iznosu od 20.200,00</w:t>
      </w:r>
      <w:r w:rsidRPr="00775336">
        <w:t xml:space="preserve"> kn, </w:t>
      </w:r>
      <w:r w:rsidR="005D3719" w:rsidRPr="00775336">
        <w:t>Nevenka Vuleta</w:t>
      </w:r>
      <w:r w:rsidR="00775336" w:rsidRPr="00775336">
        <w:t xml:space="preserve"> </w:t>
      </w:r>
      <w:r w:rsidR="005D3719" w:rsidRPr="00775336">
        <w:t>u iznosu od20.200,00</w:t>
      </w:r>
      <w:r w:rsidRPr="00775336">
        <w:t xml:space="preserve"> kn, </w:t>
      </w:r>
      <w:r w:rsidR="005D3719" w:rsidRPr="00775336">
        <w:t>Miroslav Primorac u iznosu od 36.000,00</w:t>
      </w:r>
      <w:r w:rsidRPr="00775336">
        <w:t xml:space="preserve"> kn, </w:t>
      </w:r>
      <w:r w:rsidR="005D3719" w:rsidRPr="00775336">
        <w:t>Marija Munitić u iznosu od 22.800,00</w:t>
      </w:r>
      <w:r w:rsidRPr="00775336">
        <w:t xml:space="preserve"> kn, </w:t>
      </w:r>
      <w:r w:rsidR="005D3719" w:rsidRPr="00775336">
        <w:t>Anka Treskavica u iznosu od 20.200,00</w:t>
      </w:r>
      <w:r w:rsidRPr="00775336">
        <w:t xml:space="preserve"> kn, </w:t>
      </w:r>
      <w:r w:rsidR="005D3719" w:rsidRPr="00775336">
        <w:t>Gordana Perković u iznosu od 16.700,00</w:t>
      </w:r>
      <w:r w:rsidRPr="00775336">
        <w:t xml:space="preserve"> kn, </w:t>
      </w:r>
      <w:r w:rsidR="005D3719" w:rsidRPr="00775336">
        <w:t>Božidar Barač u iznosu od 27.200,00</w:t>
      </w:r>
      <w:r w:rsidRPr="00775336">
        <w:t xml:space="preserve"> kn, </w:t>
      </w:r>
      <w:r w:rsidR="005D3719" w:rsidRPr="00775336">
        <w:t>Ivo Rajčić u iznosu od 35.200,00</w:t>
      </w:r>
      <w:r w:rsidRPr="00775336">
        <w:t xml:space="preserve"> kn, </w:t>
      </w:r>
      <w:r w:rsidR="005D3719" w:rsidRPr="00775336">
        <w:t>Nedjeljka Armanda u iznosu od 20.200,00</w:t>
      </w:r>
      <w:r w:rsidRPr="00775336">
        <w:t xml:space="preserve"> kn, </w:t>
      </w:r>
      <w:r w:rsidR="005D3719" w:rsidRPr="00775336">
        <w:t>Anka Plazonja</w:t>
      </w:r>
      <w:r w:rsidR="00775336" w:rsidRPr="00775336">
        <w:t xml:space="preserve"> </w:t>
      </w:r>
      <w:r w:rsidR="005D3719" w:rsidRPr="00775336">
        <w:t>u iznosu od 17.200,00</w:t>
      </w:r>
      <w:r w:rsidRPr="00775336">
        <w:t xml:space="preserve"> kn, </w:t>
      </w:r>
      <w:r w:rsidR="005D3719" w:rsidRPr="00775336">
        <w:t>Jurka Penić u iznosu od 19.200,00</w:t>
      </w:r>
      <w:r w:rsidRPr="00775336">
        <w:t xml:space="preserve"> kn, </w:t>
      </w:r>
      <w:r w:rsidR="005D3719" w:rsidRPr="00775336">
        <w:t>Mara Dobrota u iznosu od 19.200,00</w:t>
      </w:r>
      <w:r w:rsidRPr="00775336">
        <w:t xml:space="preserve"> kn,</w:t>
      </w:r>
      <w:r w:rsidR="005D3719" w:rsidRPr="00775336">
        <w:t>Ivan Vukušić u iznosu od 18.200,00</w:t>
      </w:r>
      <w:r w:rsidRPr="00775336">
        <w:t xml:space="preserve"> kn, </w:t>
      </w:r>
      <w:r w:rsidR="005D3719" w:rsidRPr="00775336">
        <w:t>Blaž Ćapin</w:t>
      </w:r>
      <w:r w:rsidR="00775336" w:rsidRPr="00775336">
        <w:t xml:space="preserve"> </w:t>
      </w:r>
      <w:r w:rsidR="005D3719" w:rsidRPr="00775336">
        <w:t>u iznosu od 27.700,00</w:t>
      </w:r>
      <w:r w:rsidRPr="00775336">
        <w:t xml:space="preserve"> kn, </w:t>
      </w:r>
      <w:r w:rsidR="005D3719" w:rsidRPr="00775336">
        <w:t>Mara Režić</w:t>
      </w:r>
      <w:r w:rsidR="00775336" w:rsidRPr="00775336">
        <w:t xml:space="preserve"> </w:t>
      </w:r>
      <w:r w:rsidR="005D3719" w:rsidRPr="00775336">
        <w:t>u iznosu od 19.200,00</w:t>
      </w:r>
      <w:r w:rsidRPr="00775336">
        <w:t xml:space="preserve"> kn, </w:t>
      </w:r>
      <w:r w:rsidR="005D3719" w:rsidRPr="00775336">
        <w:t>Nikola Lacmanović</w:t>
      </w:r>
      <w:r w:rsidR="00775336" w:rsidRPr="00775336">
        <w:t xml:space="preserve"> </w:t>
      </w:r>
      <w:r w:rsidR="005D3719" w:rsidRPr="00775336">
        <w:t xml:space="preserve">u iznosu </w:t>
      </w:r>
      <w:r w:rsidR="005D3719" w:rsidRPr="00D62CE6">
        <w:t>od 23.200,00</w:t>
      </w:r>
      <w:r w:rsidRPr="00D62CE6">
        <w:t xml:space="preserve"> kn, </w:t>
      </w:r>
      <w:r w:rsidR="005D3719" w:rsidRPr="00D62CE6">
        <w:t>Ružica Kundid</w:t>
      </w:r>
      <w:r w:rsidR="00775336" w:rsidRPr="00D62CE6">
        <w:t xml:space="preserve"> </w:t>
      </w:r>
      <w:r w:rsidR="005D3719" w:rsidRPr="00D62CE6">
        <w:t>u iznosu od 28.200,00</w:t>
      </w:r>
      <w:r w:rsidRPr="00D62CE6">
        <w:t xml:space="preserve"> kn i </w:t>
      </w:r>
      <w:r w:rsidR="005D3719" w:rsidRPr="00D62CE6">
        <w:t>Inga Krnjaić</w:t>
      </w:r>
      <w:r w:rsidR="00775336" w:rsidRPr="00D62CE6">
        <w:t xml:space="preserve"> </w:t>
      </w:r>
      <w:r w:rsidR="005D3719" w:rsidRPr="00D62CE6">
        <w:t>u iznosu od 19.700,00</w:t>
      </w:r>
      <w:r w:rsidRPr="00D62CE6">
        <w:t xml:space="preserve"> kn, ukupno i</w:t>
      </w:r>
      <w:r w:rsidR="00E76132" w:rsidRPr="00D62CE6">
        <w:t xml:space="preserve">znos od 197.000,00 kn </w:t>
      </w:r>
      <w:r w:rsidRPr="00D62CE6">
        <w:t xml:space="preserve">osporio </w:t>
      </w:r>
      <w:r w:rsidR="0073206B" w:rsidRPr="00D62CE6">
        <w:t>u cijelosti iz razloga što su navedena potraživanja priznata na ispitnom ročištu 6. rujna 2012. godine;</w:t>
      </w:r>
    </w:p>
    <w:p w:rsidRDefault="00A30CB2" w:rsidP="00A30CB2" w:rsidR="0073206B" w:rsidRPr="00D62CE6">
      <w:pPr>
        <w:spacing w:before="100"/>
        <w:ind w:firstLine="708"/>
        <w:jc w:val="both"/>
      </w:pPr>
      <w:r w:rsidRPr="00D62CE6">
        <w:t xml:space="preserve">- stečajnog vjerovnika navedenog u tablici prijavljenih tražbina pod rednim brojem 9. Renate Kalčić u iznosu od 10.053,15 kn osporio u cijelosti </w:t>
      </w:r>
      <w:r w:rsidR="0073206B" w:rsidRPr="00D62CE6">
        <w:t>jer navedena radnica nije radnik stečajnog dužnika;</w:t>
      </w:r>
    </w:p>
    <w:p w:rsidRDefault="00A30CB2" w:rsidP="00D62CE6" w:rsidR="0073206B">
      <w:pPr>
        <w:spacing w:before="100"/>
        <w:ind w:firstLine="708"/>
        <w:jc w:val="both"/>
      </w:pPr>
      <w:r w:rsidRPr="00D62CE6">
        <w:t>- stečajnog vjerovnika navedenog u tablici prijavljenih tražbina pod rednim brojem 10. Jurja</w:t>
      </w:r>
      <w:r w:rsidR="000C5E44">
        <w:t xml:space="preserve"> </w:t>
      </w:r>
      <w:r w:rsidRPr="00D62CE6">
        <w:t>Leškovića u iznosu od 192.000,00,00 kn osporio</w:t>
      </w:r>
      <w:r w:rsidR="0073206B" w:rsidRPr="00D62CE6">
        <w:t xml:space="preserve"> u cijelosti jer isti nije bio radnik stečajnog dužnika</w:t>
      </w:r>
      <w:r w:rsidR="00D62CE6" w:rsidRPr="00D62CE6">
        <w:t>.</w:t>
      </w:r>
    </w:p>
    <w:p w:rsidRDefault="00D62CE6" w:rsidP="00D62CE6" w:rsidR="00331ED7">
      <w:pPr>
        <w:spacing w:before="100"/>
        <w:jc w:val="both"/>
      </w:pPr>
      <w:r>
        <w:tab/>
        <w:t>Sve ostale tražbine I. višeg isplatnog reda koje su bile predmet ispitivanja stečajni upravitelj priznao je u cijelosti</w:t>
      </w:r>
      <w:r w:rsidR="00331ED7">
        <w:t>.</w:t>
      </w:r>
    </w:p>
    <w:p w:rsidRDefault="00331ED7" w:rsidP="00331ED7" w:rsidR="00331ED7">
      <w:pPr>
        <w:spacing w:before="100"/>
        <w:jc w:val="both"/>
      </w:pPr>
      <w:r>
        <w:tab/>
        <w:t xml:space="preserve">Nitko od vjerovnika prisutnih na posebnom ispitnom ročištu nije osporio tražbine </w:t>
      </w:r>
      <w:r w:rsidRPr="00331ED7">
        <w:t>I. višeg isplatnog reda</w:t>
      </w:r>
      <w:r>
        <w:t xml:space="preserve"> koje je priznao stečajni upravitelj.</w:t>
      </w:r>
    </w:p>
    <w:p w:rsidRDefault="00A30CB2" w:rsidP="00331ED7" w:rsidR="00A30CB2" w:rsidRPr="00331ED7">
      <w:pPr>
        <w:spacing w:before="100"/>
        <w:ind w:firstLine="708"/>
        <w:jc w:val="both"/>
      </w:pPr>
      <w:r w:rsidRPr="00331ED7">
        <w:t>U odnosu na tražbine II. višeg isplatnog reda stečajni upravitelj se izjasnio na način da je prijavu tražbine:</w:t>
      </w:r>
    </w:p>
    <w:p w:rsidRDefault="00A30CB2" w:rsidP="000C5E44" w:rsidR="00172C61">
      <w:pPr>
        <w:spacing w:before="100"/>
        <w:ind w:firstLine="708"/>
        <w:jc w:val="both"/>
      </w:pPr>
      <w:r w:rsidRPr="00331ED7">
        <w:t xml:space="preserve">- stečajnog vjerovnika navedenog u tablici prijavljenih tražbina pod rednim brojem 1. </w:t>
      </w:r>
      <w:r w:rsidR="00172C61" w:rsidRPr="00331ED7">
        <w:t xml:space="preserve">˝Vrgorka Vinarije˝ d.d. Vrgorac </w:t>
      </w:r>
      <w:r w:rsidRPr="00331ED7">
        <w:t xml:space="preserve">u iznosu od </w:t>
      </w:r>
      <w:r w:rsidR="00172C61" w:rsidRPr="00331ED7">
        <w:t>127.505,49 kn, priznao u iznosu od 107.505,49 kn, a osporio za iznos od 20.000,00 kn iz razloga jer je taj dio plaćen;</w:t>
      </w:r>
    </w:p>
    <w:p w:rsidRDefault="00C01F11" w:rsidP="000C5E44" w:rsidR="00C01F11" w:rsidRPr="00331ED7">
      <w:pPr>
        <w:spacing w:before="100"/>
        <w:ind w:firstLine="708"/>
        <w:jc w:val="both"/>
      </w:pPr>
      <w:r w:rsidRPr="00C01F11">
        <w:lastRenderedPageBreak/>
        <w:t xml:space="preserve">- stečajnog vjerovnika navedenog u tablici prijavljenih tražbina pod rednim brojem </w:t>
      </w:r>
      <w:r>
        <w:t>4</w:t>
      </w:r>
      <w:r w:rsidRPr="00C01F11">
        <w:t>. Servis</w:t>
      </w:r>
      <w:r>
        <w:t>a</w:t>
      </w:r>
      <w:r w:rsidRPr="00C01F11">
        <w:t xml:space="preserve"> Vidas Split u iznosu od 19.862,60 kn, priznao u iznosu </w:t>
      </w:r>
      <w:r>
        <w:t xml:space="preserve">od </w:t>
      </w:r>
      <w:r w:rsidRPr="00C01F11">
        <w:t xml:space="preserve">9.862,60 </w:t>
      </w:r>
      <w:r>
        <w:t>kn, a osporio za iznos od 1</w:t>
      </w:r>
      <w:r w:rsidRPr="00C01F11">
        <w:t>0.000,00 kn iz razloga plaćene kompenzacije;</w:t>
      </w:r>
    </w:p>
    <w:p w:rsidRDefault="00172C61" w:rsidP="00172C61" w:rsidR="0073206B" w:rsidRPr="00331ED7">
      <w:pPr>
        <w:spacing w:before="100"/>
        <w:ind w:firstLine="708"/>
        <w:jc w:val="both"/>
      </w:pPr>
      <w:r w:rsidRPr="00331ED7">
        <w:t xml:space="preserve">- stečajnog vjerovnika navedenog u tablici prijavljenih tražbina pod rednim brojem 6. Bura </w:t>
      </w:r>
      <w:r w:rsidR="00AF6BB0" w:rsidRPr="00331ED7">
        <w:t xml:space="preserve">1 </w:t>
      </w:r>
      <w:r w:rsidRPr="00331ED7">
        <w:t xml:space="preserve">d.o.o. Zagreb u iznosu od </w:t>
      </w:r>
      <w:r w:rsidR="0073206B" w:rsidRPr="00331ED7">
        <w:t>1.064.602,70 k</w:t>
      </w:r>
      <w:r w:rsidRPr="00331ED7">
        <w:t>n,</w:t>
      </w:r>
      <w:r w:rsidR="00900495" w:rsidRPr="00331ED7">
        <w:t xml:space="preserve"> </w:t>
      </w:r>
      <w:r w:rsidRPr="00331ED7">
        <w:t>priznao za iznos od 666.960,40 kn, a osporio</w:t>
      </w:r>
      <w:r w:rsidR="0073206B" w:rsidRPr="00331ED7">
        <w:t xml:space="preserve"> za iznos od 397.642,30 kn iz razloga što je taj iznos plaćen sa dvije cesije u 2009. godini;</w:t>
      </w:r>
    </w:p>
    <w:p w:rsidRDefault="00172C61" w:rsidP="00172C61" w:rsidR="0073206B" w:rsidRPr="00331ED7">
      <w:pPr>
        <w:spacing w:before="100"/>
        <w:ind w:firstLine="708"/>
        <w:jc w:val="both"/>
      </w:pPr>
      <w:r w:rsidRPr="00331ED7">
        <w:t xml:space="preserve">- stečajnog vjerovnika navedenog u tablici prijavljenih tražbina pod rednim brojem 7. Auto centra Lozić d.o.o. Osijek u iznosu od </w:t>
      </w:r>
      <w:r w:rsidR="0073206B" w:rsidRPr="00331ED7">
        <w:t xml:space="preserve">14.516,72 kn </w:t>
      </w:r>
      <w:r w:rsidRPr="00331ED7">
        <w:t>osporio</w:t>
      </w:r>
      <w:r w:rsidR="0073206B" w:rsidRPr="00331ED7">
        <w:t xml:space="preserve"> u cijelosti iz razloga što je plaćeno cesijama;</w:t>
      </w:r>
    </w:p>
    <w:p w:rsidRDefault="00172C61" w:rsidP="00172C61" w:rsidR="0073206B" w:rsidRPr="00331ED7">
      <w:pPr>
        <w:spacing w:before="100"/>
        <w:ind w:firstLine="708"/>
        <w:jc w:val="both"/>
      </w:pPr>
      <w:r w:rsidRPr="00331ED7">
        <w:t>- stečajnog vjerovnika navedenog u tablici prijavljenih tražbina pod rednim brojem 9. Net media sistema d.o.o. Split u iznosu od 38.692,42 kn, priznao u iznosu od 33.442,42 kn, a osporio</w:t>
      </w:r>
      <w:r w:rsidR="0073206B" w:rsidRPr="00331ED7">
        <w:t xml:space="preserve"> za iznos od 5.250,00 kn iz razloga što nema računa za taj iznos;</w:t>
      </w:r>
    </w:p>
    <w:p w:rsidRDefault="00172C61" w:rsidP="00172C61" w:rsidR="0073206B" w:rsidRPr="00331ED7">
      <w:pPr>
        <w:spacing w:before="100"/>
        <w:ind w:firstLine="708"/>
        <w:jc w:val="both"/>
      </w:pPr>
      <w:r w:rsidRPr="00331ED7">
        <w:t>- stečajnog vjerovnika navedenog u tablici prijavljenih tražbina pod rednim brojem 17. Basler osiguranja Zagreb d.d. u iznosu od</w:t>
      </w:r>
      <w:r w:rsidR="0073206B" w:rsidRPr="00331ED7">
        <w:t xml:space="preserve"> 256.457,95 kn </w:t>
      </w:r>
      <w:r w:rsidRPr="00331ED7">
        <w:t>osporio</w:t>
      </w:r>
      <w:r w:rsidR="0073206B" w:rsidRPr="00331ED7">
        <w:t xml:space="preserve"> se u cijelosti jer je iznos plaćen;</w:t>
      </w:r>
    </w:p>
    <w:p w:rsidRDefault="00AF1202" w:rsidP="00AF1202" w:rsidR="0073206B" w:rsidRPr="00331ED7">
      <w:pPr>
        <w:spacing w:before="100"/>
        <w:ind w:firstLine="708"/>
        <w:jc w:val="both"/>
      </w:pPr>
      <w:r w:rsidRPr="00331ED7">
        <w:t>- stečajnog vjerovnika navedenog u tablici prijavljenih tražbina pod rednim brojem 26. Nezavisni sindikat Dalmacijavina Split u iznosu od 34.392,82 kn,</w:t>
      </w:r>
      <w:r w:rsidR="00061EDD" w:rsidRPr="00331ED7">
        <w:t xml:space="preserve"> </w:t>
      </w:r>
      <w:r w:rsidRPr="00331ED7">
        <w:t>priznao u iznosu od 28.355,94 kn, a osporio</w:t>
      </w:r>
      <w:r w:rsidR="0073206B" w:rsidRPr="00331ED7">
        <w:t xml:space="preserve"> za iznos od 5.966,88 kn iz razloga što stečajni dužnik ovom vjerovniku taj iznos ne duguje prema stanju u poslovnim knjigama;</w:t>
      </w:r>
    </w:p>
    <w:p w:rsidRDefault="00AF1202" w:rsidP="00AF1202" w:rsidR="0073206B" w:rsidRPr="00331ED7">
      <w:pPr>
        <w:spacing w:before="100"/>
        <w:ind w:firstLine="709"/>
        <w:jc w:val="both"/>
      </w:pPr>
      <w:r w:rsidRPr="00331ED7">
        <w:t>- stečajnog vjerovnika navedenog u tablici prijavljenih tražbina pod rednim brojem 30.</w:t>
      </w:r>
      <w:r w:rsidR="00C01F11">
        <w:t xml:space="preserve"> </w:t>
      </w:r>
      <w:r w:rsidRPr="00331ED7">
        <w:t>Nastavn</w:t>
      </w:r>
      <w:r w:rsidR="00D73C2B" w:rsidRPr="00331ED7">
        <w:t>og zavoda za javno zdravstvo Splitsko-dalmatinske županije</w:t>
      </w:r>
      <w:r w:rsidR="00331ED7" w:rsidRPr="00331ED7">
        <w:t xml:space="preserve"> </w:t>
      </w:r>
      <w:r w:rsidRPr="00331ED7">
        <w:t>u iznosu od 53.361,24 kn, priznao u iznosu od</w:t>
      </w:r>
      <w:r w:rsidR="0073206B" w:rsidRPr="00331ED7">
        <w:t xml:space="preserve"> 31.651,35 kn, a ospor</w:t>
      </w:r>
      <w:r w:rsidRPr="00331ED7">
        <w:t>io</w:t>
      </w:r>
      <w:r w:rsidR="0073206B" w:rsidRPr="00331ED7">
        <w:t xml:space="preserve"> za iznos od 21.709,89 kn iz razloga jer je to plaćeno sa dvije kompenzacije;</w:t>
      </w:r>
    </w:p>
    <w:p w:rsidRDefault="00AF1202" w:rsidP="00AF1202" w:rsidR="0073206B" w:rsidRPr="00331ED7">
      <w:pPr>
        <w:spacing w:before="100"/>
        <w:ind w:firstLine="708"/>
        <w:jc w:val="both"/>
      </w:pPr>
      <w:r w:rsidRPr="00331ED7">
        <w:t>- stečajnog vjerovnika navedenog u tablici prijavljenih tražbina pod rednim brojem 31. Hrvatske vode, Zagreb u iznosu od 11.283,61 kn osporio</w:t>
      </w:r>
      <w:r w:rsidR="0073206B" w:rsidRPr="00331ED7">
        <w:t xml:space="preserve"> se u cijelosti jer je već prijavljena pod rednim brojem 14. </w:t>
      </w:r>
      <w:r w:rsidR="00AF6BB0" w:rsidRPr="00331ED7">
        <w:t>te t</w:t>
      </w:r>
      <w:r w:rsidR="0073206B" w:rsidRPr="00331ED7">
        <w:t>ablice i priznata;</w:t>
      </w:r>
    </w:p>
    <w:p w:rsidRDefault="00AF1202" w:rsidP="00AF1202" w:rsidR="00AF1202" w:rsidRPr="00331ED7">
      <w:pPr>
        <w:spacing w:before="100"/>
        <w:ind w:firstLine="708"/>
        <w:jc w:val="both"/>
      </w:pPr>
      <w:r w:rsidRPr="00331ED7">
        <w:t xml:space="preserve">- stečajnog vjerovnika navedenog u tablici prijavljenih tražbina pod rednim brojem 34. Renate Kalčić u iznosu od 196.457,95 kn </w:t>
      </w:r>
      <w:r w:rsidR="00AF6BB0" w:rsidRPr="00331ED7">
        <w:t>osporio</w:t>
      </w:r>
      <w:r w:rsidRPr="00331ED7">
        <w:t xml:space="preserve"> u cijelosti;</w:t>
      </w:r>
    </w:p>
    <w:p w:rsidRDefault="00AF1202" w:rsidP="000C5E44" w:rsidR="00331ED7" w:rsidRPr="000C5E44">
      <w:pPr>
        <w:spacing w:before="100"/>
        <w:ind w:firstLine="708"/>
        <w:jc w:val="both"/>
      </w:pPr>
      <w:r w:rsidRPr="00331ED7">
        <w:t>- stečajnog vjerovnika navedenog u tablici prijavljenih tražbina pod rednim brojem 3. Republike Hrvatske, Ministarstva financija, Carinske uprave u iznosu od 1.553.216,29 kn osporio</w:t>
      </w:r>
      <w:r w:rsidR="0073206B" w:rsidRPr="00331ED7">
        <w:t xml:space="preserve"> u cijelosti iz razloga što je predmet upravnog spora koji je u tijeku.</w:t>
      </w:r>
    </w:p>
    <w:p w:rsidRDefault="000C5E44" w:rsidP="000C5E44" w:rsidR="000C5E44">
      <w:pPr>
        <w:spacing w:before="100"/>
        <w:ind w:firstLine="708"/>
        <w:jc w:val="both"/>
      </w:pPr>
      <w:r>
        <w:t>Sve ostale tražbine II. višeg isplatnog reda koje su bile predmet ispitivanja stečajni upravitelj priznao je u cijelosti.</w:t>
      </w:r>
    </w:p>
    <w:p w:rsidRDefault="000C5E44" w:rsidP="000C5E44" w:rsidR="00331ED7" w:rsidRPr="006D45C1">
      <w:pPr>
        <w:spacing w:before="100"/>
        <w:ind w:firstLine="708"/>
        <w:jc w:val="both"/>
      </w:pPr>
      <w:r>
        <w:t>Nitko od vjerovnika prisutnih na posebnom ispitnom ročištu nije osporio tražbine II. višeg isplatnog reda koje je priznao stečajni upravitelj.</w:t>
      </w:r>
    </w:p>
    <w:p w:rsidRDefault="00220F98" w:rsidP="00AF1202" w:rsidR="00220F98" w:rsidRPr="006D45C1">
      <w:pPr>
        <w:spacing w:before="160"/>
        <w:ind w:firstLine="708"/>
        <w:jc w:val="both"/>
      </w:pPr>
      <w:r w:rsidRPr="006D45C1">
        <w:t>Slijedom navedenog, a temeljem odredbe čl. 177. st. 1. i čl. 178. SZ-a odlučeno je kao u izreci ovog rješen</w:t>
      </w:r>
      <w:r w:rsidR="00D71556" w:rsidRPr="006D45C1">
        <w:t>ja pod točkom I., II., IV</w:t>
      </w:r>
      <w:r w:rsidR="000C5E44">
        <w:t>. i V</w:t>
      </w:r>
      <w:r w:rsidR="00D71556" w:rsidRPr="006D45C1">
        <w:t>.</w:t>
      </w:r>
    </w:p>
    <w:p w:rsidRDefault="00A30CB2" w:rsidP="00220F98" w:rsidR="00A30CB2" w:rsidRPr="006D45C1">
      <w:pPr>
        <w:jc w:val="both"/>
      </w:pPr>
    </w:p>
    <w:p w:rsidRDefault="00220F98" w:rsidP="006B5587" w:rsidR="00220F98" w:rsidRPr="006D45C1">
      <w:pPr>
        <w:ind w:firstLine="708"/>
        <w:jc w:val="both"/>
      </w:pPr>
      <w:r w:rsidRPr="006D45C1">
        <w:t>U odnosu na</w:t>
      </w:r>
      <w:r w:rsidR="006B5587" w:rsidRPr="006D45C1">
        <w:t xml:space="preserve"> sve osporene</w:t>
      </w:r>
      <w:r w:rsidRPr="006D45C1">
        <w:t xml:space="preserve"> tražbine vjerovnika </w:t>
      </w:r>
      <w:r w:rsidR="006B5587" w:rsidRPr="006D45C1">
        <w:t>I. i II. višeg isplatnog reda</w:t>
      </w:r>
      <w:r w:rsidR="00387D04">
        <w:t xml:space="preserve">, osim tražbine stečajnog vjerovnika </w:t>
      </w:r>
      <w:r w:rsidR="006B5587" w:rsidRPr="006D45C1">
        <w:t xml:space="preserve"> </w:t>
      </w:r>
      <w:r w:rsidR="00387D04" w:rsidRPr="006D45C1">
        <w:rPr>
          <w:rFonts w:eastAsia="Calibri"/>
          <w:lang w:eastAsia="en-US"/>
        </w:rPr>
        <w:t xml:space="preserve">Basler osiguranje Zagreb d.d. Zagreb, Radnička cesta 37b, OIB 59706054982 u iznosu od </w:t>
      </w:r>
      <w:r w:rsidR="00387D04" w:rsidRPr="00471123">
        <w:rPr>
          <w:rFonts w:eastAsia="Calibri"/>
          <w:lang w:eastAsia="en-US"/>
        </w:rPr>
        <w:t>256.457,95 kn</w:t>
      </w:r>
      <w:r w:rsidR="00387D04">
        <w:rPr>
          <w:rFonts w:eastAsia="Calibri"/>
          <w:lang w:eastAsia="en-US"/>
        </w:rPr>
        <w:t>,</w:t>
      </w:r>
      <w:r w:rsidR="00387D04" w:rsidRPr="006D45C1">
        <w:t xml:space="preserve"> </w:t>
      </w:r>
      <w:r w:rsidRPr="006D45C1">
        <w:t xml:space="preserve">valja navesti da se te tražbine ne temelje na ovršnoj ispravi, pa je stoga u smislu odredbe čl. 178. st. 1., 4. i 6. SZ-a te vjerovnike valjalo uputiti u parnicu, odnosno nastavljanje parnice u smislu odredbe čl. 178. st. 1. i 6. i čl. 179. SZ-a, radi čega je odlučeno kao u izreci ovog rješenja pod točkom </w:t>
      </w:r>
      <w:r w:rsidR="00471123">
        <w:t xml:space="preserve">III. i </w:t>
      </w:r>
      <w:r w:rsidRPr="006D45C1">
        <w:t>V</w:t>
      </w:r>
      <w:r w:rsidR="00471123">
        <w:t>I</w:t>
      </w:r>
      <w:r w:rsidRPr="006D45C1">
        <w:t>.</w:t>
      </w:r>
    </w:p>
    <w:p w:rsidRDefault="00A30CB2" w:rsidP="00220F98" w:rsidR="00A30CB2" w:rsidRPr="006D45C1">
      <w:pPr>
        <w:jc w:val="both"/>
      </w:pPr>
    </w:p>
    <w:p w:rsidRDefault="00220F98" w:rsidP="006B5587" w:rsidR="00220F98" w:rsidRPr="006D45C1">
      <w:pPr>
        <w:ind w:firstLine="708"/>
        <w:jc w:val="both"/>
      </w:pPr>
      <w:r w:rsidRPr="006D45C1">
        <w:t xml:space="preserve">U odnosu </w:t>
      </w:r>
      <w:r w:rsidR="00D73C2B" w:rsidRPr="006D45C1">
        <w:t xml:space="preserve">na </w:t>
      </w:r>
      <w:r w:rsidR="00387D04">
        <w:t>tražbinu</w:t>
      </w:r>
      <w:r w:rsidR="00D73C2B" w:rsidRPr="006D45C1">
        <w:t xml:space="preserve"> </w:t>
      </w:r>
      <w:r w:rsidRPr="006D45C1">
        <w:t xml:space="preserve">stečajnog vjerovnika </w:t>
      </w:r>
      <w:r w:rsidR="006B5587" w:rsidRPr="006D45C1">
        <w:t>II. višeg isplatnog reda</w:t>
      </w:r>
      <w:r w:rsidR="00387D04">
        <w:t xml:space="preserve"> </w:t>
      </w:r>
      <w:r w:rsidR="006B5587" w:rsidRPr="006D45C1">
        <w:rPr>
          <w:rFonts w:eastAsia="Calibri"/>
          <w:lang w:eastAsia="en-US"/>
        </w:rPr>
        <w:t xml:space="preserve">- Basler osiguranje Zagreb d.d. Zagreb, Radnička cesta 37b, OIB 59706054982 u iznosu od </w:t>
      </w:r>
      <w:r w:rsidR="00471123" w:rsidRPr="00471123">
        <w:rPr>
          <w:rFonts w:eastAsia="Calibri"/>
          <w:lang w:eastAsia="en-US"/>
        </w:rPr>
        <w:t>256.457,95 kn</w:t>
      </w:r>
      <w:r w:rsidRPr="006D45C1">
        <w:t>, na parnicu je upućen osporavatelj, dakle stečajni upravitelj, budući da za naveden</w:t>
      </w:r>
      <w:r w:rsidR="00F826F8" w:rsidRPr="006D45C1">
        <w:t>u</w:t>
      </w:r>
      <w:r w:rsidRPr="006D45C1">
        <w:t xml:space="preserve"> tražbin</w:t>
      </w:r>
      <w:r w:rsidR="00F826F8" w:rsidRPr="006D45C1">
        <w:t>u</w:t>
      </w:r>
      <w:r w:rsidRPr="006D45C1">
        <w:t xml:space="preserve"> postoji ovršna isprava</w:t>
      </w:r>
      <w:r w:rsidR="00F826F8" w:rsidRPr="006D45C1">
        <w:t xml:space="preserve"> (sudska nagodba)</w:t>
      </w:r>
      <w:r w:rsidRPr="006D45C1">
        <w:t xml:space="preserve"> pa je u tom dijelu na parnicu valjalo uputiti stečajnu upraviteljicu, radi dokazivanja osnovanosti osporavanja tih tražbina. Slijedom navedenog, a temeljem odredbi čl. čl. 177., čl. 178. st. 1., 4. i 6. i čl. 179. SZ-a, odlučeno je kao u izreci ovog rješenja pod točkom VI</w:t>
      </w:r>
      <w:r w:rsidR="00471123">
        <w:t>I</w:t>
      </w:r>
      <w:r w:rsidRPr="006D45C1">
        <w:t>.</w:t>
      </w:r>
    </w:p>
    <w:p w:rsidRDefault="00220F98" w:rsidP="00A4002F" w:rsidR="00220F98" w:rsidRPr="006D45C1">
      <w:pPr>
        <w:jc w:val="center"/>
        <w:rPr>
          <w:rFonts w:eastAsia="Calibri"/>
          <w:sz w:val="28"/>
          <w:szCs w:val="28"/>
          <w:lang w:eastAsia="en-US"/>
        </w:rPr>
      </w:pPr>
    </w:p>
    <w:p w:rsidRDefault="00E7102F" w:rsidP="00A4002F" w:rsidR="00E7102F" w:rsidRPr="006D45C1">
      <w:pPr>
        <w:jc w:val="center"/>
        <w:rPr>
          <w:rFonts w:eastAsia="Calibri"/>
          <w:lang w:eastAsia="en-US"/>
        </w:rPr>
      </w:pPr>
      <w:r w:rsidRPr="006D45C1">
        <w:rPr>
          <w:rFonts w:eastAsia="Calibri"/>
          <w:lang w:eastAsia="en-US"/>
        </w:rPr>
        <w:t xml:space="preserve">U Splitu, </w:t>
      </w:r>
      <w:r w:rsidR="009110D8">
        <w:rPr>
          <w:rFonts w:eastAsia="Calibri"/>
          <w:lang w:eastAsia="en-US"/>
        </w:rPr>
        <w:t>20</w:t>
      </w:r>
      <w:r w:rsidR="00D02B2A" w:rsidRPr="006D45C1">
        <w:rPr>
          <w:rFonts w:eastAsia="Calibri"/>
          <w:lang w:eastAsia="en-US"/>
        </w:rPr>
        <w:t>. studenog</w:t>
      </w:r>
      <w:r w:rsidR="00625B03">
        <w:rPr>
          <w:rFonts w:eastAsia="Calibri"/>
          <w:lang w:eastAsia="en-US"/>
        </w:rPr>
        <w:t xml:space="preserve"> </w:t>
      </w:r>
      <w:r w:rsidR="00F322CC" w:rsidRPr="006D45C1">
        <w:rPr>
          <w:rFonts w:eastAsia="Calibri"/>
          <w:lang w:eastAsia="en-US"/>
        </w:rPr>
        <w:t>2015. godine</w:t>
      </w:r>
    </w:p>
    <w:p w:rsidRDefault="00E7102F" w:rsidP="00A4002F" w:rsidR="00E7102F" w:rsidRPr="006D45C1">
      <w:pPr>
        <w:jc w:val="center"/>
        <w:rPr>
          <w:rFonts w:eastAsia="Calibri"/>
          <w:sz w:val="16"/>
          <w:szCs w:val="16"/>
          <w:lang w:eastAsia="en-US"/>
        </w:rPr>
      </w:pPr>
    </w:p>
    <w:p w:rsidRDefault="00B15AD4" w:rsidP="00B15AD4" w:rsidR="00E7102F" w:rsidRPr="006D45C1">
      <w:pPr>
        <w:ind w:firstLine="708" w:left="6372"/>
        <w:jc w:val="center"/>
        <w:rPr>
          <w:rFonts w:eastAsia="Calibri"/>
          <w:lang w:eastAsia="en-US"/>
        </w:rPr>
      </w:pPr>
      <w:r w:rsidRPr="006D45C1">
        <w:rPr>
          <w:rFonts w:eastAsia="Calibri"/>
          <w:lang w:eastAsia="en-US"/>
        </w:rPr>
        <w:t>SUTKINJA</w:t>
      </w:r>
    </w:p>
    <w:p w:rsidRDefault="00B15AD4" w:rsidP="00B15AD4" w:rsidR="00B15AD4" w:rsidRPr="006D45C1">
      <w:pPr>
        <w:jc w:val="right"/>
        <w:rPr>
          <w:rFonts w:eastAsia="Calibri"/>
          <w:lang w:eastAsia="en-US"/>
        </w:rPr>
      </w:pPr>
      <w:r w:rsidRPr="006D45C1">
        <w:rPr>
          <w:rFonts w:eastAsia="Calibri"/>
          <w:lang w:eastAsia="en-US"/>
        </w:rPr>
        <w:t xml:space="preserve">  ANA GOLUB GRUIĆ</w:t>
      </w:r>
    </w:p>
    <w:p w:rsidRDefault="00E7102F" w:rsidP="006B361B" w:rsidR="00E7102F" w:rsidRPr="006D45C1">
      <w:pPr>
        <w:jc w:val="both"/>
        <w:rPr>
          <w:rFonts w:eastAsia="Calibri"/>
          <w:sz w:val="16"/>
          <w:szCs w:val="16"/>
          <w:u w:val="single"/>
          <w:lang w:eastAsia="en-US"/>
        </w:rPr>
      </w:pPr>
    </w:p>
    <w:p w:rsidRDefault="00BA3967" w:rsidP="006B361B" w:rsidR="00BA3967" w:rsidRPr="006D45C1">
      <w:pPr>
        <w:jc w:val="both"/>
        <w:rPr>
          <w:rFonts w:eastAsia="Calibri"/>
          <w:lang w:eastAsia="en-US"/>
        </w:rPr>
      </w:pPr>
    </w:p>
    <w:p w:rsidRDefault="00BA3967" w:rsidP="006B361B" w:rsidR="00BA3967" w:rsidRPr="006D45C1">
      <w:pPr>
        <w:jc w:val="both"/>
        <w:rPr>
          <w:rFonts w:eastAsia="Calibri"/>
          <w:lang w:eastAsia="en-US"/>
        </w:rPr>
      </w:pPr>
    </w:p>
    <w:p w:rsidRDefault="00E7102F" w:rsidP="006B361B" w:rsidR="00E7102F" w:rsidRPr="006D45C1">
      <w:pPr>
        <w:jc w:val="both"/>
        <w:rPr>
          <w:rFonts w:eastAsia="Calibri"/>
          <w:lang w:eastAsia="en-US"/>
        </w:rPr>
      </w:pPr>
      <w:r w:rsidRPr="006D45C1">
        <w:rPr>
          <w:rFonts w:eastAsia="Calibri"/>
          <w:lang w:eastAsia="en-US"/>
        </w:rPr>
        <w:t xml:space="preserve">POUKA O PRAVNOM LIJEKU: </w:t>
      </w:r>
    </w:p>
    <w:p w:rsidRDefault="00E7102F" w:rsidP="006B361B" w:rsidR="00E7102F" w:rsidRPr="006D45C1">
      <w:pPr>
        <w:jc w:val="both"/>
        <w:rPr>
          <w:rFonts w:eastAsia="Calibri"/>
          <w:lang w:eastAsia="en-US"/>
        </w:rPr>
      </w:pPr>
      <w:r w:rsidRPr="006D45C1">
        <w:rPr>
          <w:rFonts w:eastAsia="Calibri"/>
          <w:lang w:eastAsia="en-US"/>
        </w:rPr>
        <w:t>Protiv ovog rješenja dopuštena je žalba Visokom trgovačkom sudu Republike Hrvatske u Zagrebu. Žalba se podnosi putem ovog suda, pismeno u tri primjerka, u roku od 8 dana od dana dostave ovog rješenja. Žalba izjavljena protiv rješenja o upućivanju u parnicu bez utjecaja je na rok za pokretanje parnice.</w:t>
      </w:r>
    </w:p>
    <w:p w:rsidRDefault="00E7102F" w:rsidP="006B361B" w:rsidR="00E7102F" w:rsidRPr="006D45C1">
      <w:pPr>
        <w:jc w:val="both"/>
        <w:rPr>
          <w:rFonts w:eastAsia="Calibri"/>
          <w:lang w:eastAsia="en-US"/>
        </w:rPr>
      </w:pPr>
    </w:p>
    <w:p w:rsidRDefault="0074133A" w:rsidP="006B361B" w:rsidR="0074133A" w:rsidRPr="006D45C1">
      <w:pPr>
        <w:jc w:val="both"/>
        <w:rPr>
          <w:rFonts w:eastAsia="Calibri"/>
          <w:lang w:eastAsia="en-US"/>
        </w:rPr>
      </w:pPr>
    </w:p>
    <w:p w:rsidRDefault="00E7102F" w:rsidP="006B361B" w:rsidR="00E7102F" w:rsidRPr="006D45C1">
      <w:pPr>
        <w:jc w:val="both"/>
        <w:rPr>
          <w:rFonts w:eastAsia="Calibri"/>
          <w:lang w:eastAsia="en-US"/>
        </w:rPr>
      </w:pPr>
      <w:r w:rsidRPr="006D45C1">
        <w:rPr>
          <w:rFonts w:eastAsia="Calibri"/>
          <w:lang w:eastAsia="en-US"/>
        </w:rPr>
        <w:t>DNA:</w:t>
      </w:r>
    </w:p>
    <w:p w:rsidRDefault="002B1116" w:rsidP="006B5587" w:rsidR="002B1116" w:rsidRPr="006D45C1">
      <w:pPr>
        <w:numPr>
          <w:ilvl w:val="0"/>
          <w:numId w:val="15"/>
        </w:numPr>
        <w:jc w:val="both"/>
        <w:rPr>
          <w:rFonts w:eastAsia="Calibri"/>
          <w:lang w:eastAsia="en-US"/>
        </w:rPr>
      </w:pPr>
      <w:r w:rsidRPr="006D45C1">
        <w:t>stečajno</w:t>
      </w:r>
      <w:r w:rsidR="00313656" w:rsidRPr="006D45C1">
        <w:t xml:space="preserve">m upravitelju </w:t>
      </w:r>
      <w:r w:rsidR="00D02B2A" w:rsidRPr="006D45C1">
        <w:t>Perici Mitroviću</w:t>
      </w:r>
    </w:p>
    <w:p w:rsidRDefault="00E36DAD" w:rsidP="006B5587" w:rsidR="00E36DAD">
      <w:pPr>
        <w:ind w:firstLine="360"/>
        <w:jc w:val="both"/>
        <w:rPr>
          <w:rFonts w:eastAsia="Calibri"/>
          <w:lang w:eastAsia="en-US"/>
        </w:rPr>
      </w:pPr>
      <w:r>
        <w:rPr>
          <w:rFonts w:eastAsia="Calibri"/>
          <w:lang w:eastAsia="en-US"/>
        </w:rPr>
        <w:t>-</w:t>
      </w:r>
      <w:r w:rsidR="004E5D01">
        <w:rPr>
          <w:rFonts w:eastAsia="Calibri"/>
          <w:lang w:eastAsia="en-US"/>
        </w:rPr>
        <w:tab/>
      </w:r>
      <w:r w:rsidR="007113C9">
        <w:rPr>
          <w:rFonts w:eastAsia="Calibri"/>
          <w:lang w:eastAsia="en-US"/>
        </w:rPr>
        <w:t>vjerovnicima čije su tražbine osporene</w:t>
      </w:r>
    </w:p>
    <w:p w:rsidRDefault="00E36DAD" w:rsidP="0069428A" w:rsidR="0069428A">
      <w:pPr>
        <w:ind w:firstLine="360"/>
        <w:jc w:val="both"/>
        <w:rPr>
          <w:rFonts w:eastAsia="Calibri"/>
          <w:lang w:eastAsia="en-US"/>
        </w:rPr>
      </w:pPr>
      <w:r>
        <w:rPr>
          <w:rFonts w:eastAsia="Calibri"/>
          <w:lang w:eastAsia="en-US"/>
        </w:rPr>
        <w:t xml:space="preserve">-     </w:t>
      </w:r>
      <w:r w:rsidR="00D02B2A">
        <w:rPr>
          <w:lang w:eastAsia="en-US"/>
        </w:rPr>
        <w:t>mrežna</w:t>
      </w:r>
      <w:r w:rsidR="00D02B2A" w:rsidRPr="00D02B2A">
        <w:rPr>
          <w:lang w:eastAsia="en-US"/>
        </w:rPr>
        <w:t xml:space="preserve"> stranic</w:t>
      </w:r>
      <w:r w:rsidR="00D02B2A">
        <w:rPr>
          <w:lang w:eastAsia="en-US"/>
        </w:rPr>
        <w:t>a</w:t>
      </w:r>
      <w:r w:rsidR="00D02B2A" w:rsidRPr="00D02B2A">
        <w:rPr>
          <w:lang w:eastAsia="en-US"/>
        </w:rPr>
        <w:t xml:space="preserve"> e-Oglasna ploča sudova </w:t>
      </w:r>
    </w:p>
    <w:p w:rsidRDefault="0069428A" w:rsidP="0069428A" w:rsidR="00E7102F" w:rsidRPr="00E7102F">
      <w:pPr>
        <w:ind w:firstLine="360"/>
        <w:jc w:val="both"/>
        <w:rPr>
          <w:rFonts w:eastAsia="Calibri"/>
          <w:lang w:eastAsia="en-US"/>
        </w:rPr>
      </w:pPr>
      <w:r>
        <w:rPr>
          <w:rFonts w:eastAsia="Calibri"/>
          <w:lang w:eastAsia="en-US"/>
        </w:rPr>
        <w:t xml:space="preserve">- </w:t>
      </w:r>
      <w:r>
        <w:rPr>
          <w:rFonts w:eastAsia="Calibri"/>
          <w:lang w:eastAsia="en-US"/>
        </w:rPr>
        <w:tab/>
      </w:r>
      <w:r w:rsidR="00E7102F" w:rsidRPr="00E7102F">
        <w:rPr>
          <w:rFonts w:eastAsia="Calibri"/>
          <w:lang w:eastAsia="en-US"/>
        </w:rPr>
        <w:t>s</w:t>
      </w:r>
      <w:r w:rsidR="00D02B2A">
        <w:rPr>
          <w:rFonts w:eastAsia="Calibri"/>
          <w:lang w:eastAsia="en-US"/>
        </w:rPr>
        <w:t xml:space="preserve">udska </w:t>
      </w:r>
      <w:r w:rsidR="00E7102F" w:rsidRPr="00E7102F">
        <w:rPr>
          <w:rFonts w:eastAsia="Calibri"/>
          <w:lang w:eastAsia="en-US"/>
        </w:rPr>
        <w:t xml:space="preserve">pisarnica </w:t>
      </w:r>
    </w:p>
    <w:p w:rsidRDefault="00E7102F" w:rsidP="006B5587" w:rsidR="00E7102F" w:rsidRPr="00E7102F">
      <w:pPr>
        <w:numPr>
          <w:ilvl w:val="0"/>
          <w:numId w:val="15"/>
        </w:numPr>
        <w:jc w:val="both"/>
        <w:rPr>
          <w:rFonts w:eastAsia="Calibri"/>
          <w:lang w:eastAsia="en-US"/>
        </w:rPr>
      </w:pPr>
      <w:r w:rsidRPr="00E7102F">
        <w:rPr>
          <w:rFonts w:eastAsia="Calibri"/>
          <w:lang w:eastAsia="en-US"/>
        </w:rPr>
        <w:t xml:space="preserve"> u spis</w:t>
      </w:r>
    </w:p>
    <w:p w:rsidRDefault="00E7102F" w:rsidP="006B361B" w:rsidR="00E7102F">
      <w:pPr>
        <w:rPr>
          <w:b/>
          <w:bCs/>
        </w:rPr>
      </w:pPr>
    </w:p>
    <w:p w:rsidRDefault="00797EA4" w:rsidP="00C40B81" w:rsidR="00797EA4" w:rsidRPr="00C40B81">
      <w:pPr>
        <w:rPr>
          <w:b/>
          <w:bCs/>
          <w:color w:val="C00000"/>
        </w:rPr>
      </w:pPr>
    </w:p>
    <w:sectPr w:rsidSect="00912B79" w:rsidR="00797EA4" w:rsidRPr="00C40B81">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5EA3" w:rsidR="00CB5EA3">
      <w:r>
        <w:separator/>
      </w:r>
    </w:p>
  </w:endnote>
  <w:endnote w:id="0" w:type="continuationSeparator">
    <w:p w:rsidRDefault="00CB5EA3" w:rsidR="00CB5EA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Arial Unicode MS">
    <w:panose1 w:val="020B0604020202020204"/>
    <w:charset w:val="00"/>
    <w:family w:val="roman"/>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5EA3" w:rsidR="00CB5EA3">
      <w:r>
        <w:separator/>
      </w:r>
    </w:p>
  </w:footnote>
  <w:footnote w:id="0" w:type="continuationSeparator">
    <w:p w:rsidRDefault="00CB5EA3" w:rsidR="00CB5EA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B5EA3" w:rsidR="00CB5EA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CB5EA3" w:rsidR="00CB5EA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B5EA3" w:rsidR="00CB5EA3">
    <w:pPr>
      <w:pStyle w:val="Zaglavlje"/>
      <w:jc w:val="center"/>
    </w:pPr>
    <w:r>
      <w:fldChar w:fldCharType="begin"/>
    </w:r>
    <w:r>
      <w:instrText>PAGE   \* MERGEFORMAT</w:instrText>
    </w:r>
    <w:r>
      <w:fldChar w:fldCharType="separate"/>
    </w:r>
    <w:r w:rsidR="00613E6C">
      <w:rPr>
        <w:noProof/>
      </w:rPr>
      <w:t>18</w:t>
    </w:r>
    <w:r>
      <w:rPr>
        <w:noProof/>
      </w:rPr>
      <w:fldChar w:fldCharType="end"/>
    </w:r>
  </w:p>
  <w:p w:rsidRDefault="00CB5EA3" w:rsidP="00FF05FA" w:rsidR="00CB5EA3">
    <w:pPr>
      <w:pStyle w:val="Zaglavlje"/>
      <w:jc w:val="right"/>
    </w:pPr>
    <w:r>
      <w:tab/>
    </w:r>
    <w:r>
      <w:tab/>
      <w:t>11. St-49/2012</w:t>
    </w:r>
  </w:p>
  <w:p w:rsidRDefault="00CB5EA3" w:rsidR="00CB5EA3">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B5EA3" w:rsidP="00285600" w:rsidR="00CB5EA3">
    <w:pPr>
      <w:pStyle w:val="Zaglavlje"/>
      <w:jc w:val="right"/>
    </w:pPr>
    <w:r>
      <w:t>11. St-49/2012</w:t>
    </w:r>
  </w:p>
  <w:p w:rsidRDefault="00CB5EA3" w:rsidR="00CB5EA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CC3AC3"/>
    <w:multiLevelType w:val="hybridMultilevel"/>
    <w:tmpl w:val="137AAD26"/>
    <w:lvl w:tplc="FD30A73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01AF3305"/>
    <w:multiLevelType w:val="hybridMultilevel"/>
    <w:tmpl w:val="7FE0216C"/>
    <w:lvl w:tplc="43A43916" w:ilvl="0">
      <w:start w:val="7"/>
      <w:numFmt w:val="bullet"/>
      <w:lvlText w:val="-"/>
      <w:lvlJc w:val="left"/>
      <w:pPr>
        <w:ind w:hanging="360" w:left="1068"/>
      </w:pPr>
      <w:rPr>
        <w:rFonts w:cs="Times New Roman" w:eastAsia="Calibri"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2">
    <w:nsid w:val="04B540F3"/>
    <w:multiLevelType w:val="hybridMultilevel"/>
    <w:tmpl w:val="7C9CEA94"/>
    <w:lvl w:tplc="EBEC46A4" w:ilvl="0">
      <w:start w:val="1"/>
      <w:numFmt w:val="upperLetter"/>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3">
    <w:nsid w:val="06DC5C3F"/>
    <w:multiLevelType w:val="hybridMultilevel"/>
    <w:tmpl w:val="FF448782"/>
    <w:lvl w:tplc="58285346"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4">
    <w:nsid w:val="0A410175"/>
    <w:multiLevelType w:val="hybridMultilevel"/>
    <w:tmpl w:val="AE2A19A8"/>
    <w:lvl w:tplc="23F822DC"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5">
    <w:nsid w:val="0BE50C93"/>
    <w:multiLevelType w:val="hybridMultilevel"/>
    <w:tmpl w:val="C87E1EB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163D4FDB"/>
    <w:multiLevelType w:val="hybridMultilevel"/>
    <w:tmpl w:val="30F22A5C"/>
    <w:lvl w:tplc="49DAC20E" w:ilvl="0">
      <w:start w:val="1"/>
      <w:numFmt w:val="lowerLetter"/>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194E7A46"/>
    <w:multiLevelType w:val="hybridMultilevel"/>
    <w:tmpl w:val="843A20E0"/>
    <w:lvl w:tplc="5D86417C" w:ilvl="0">
      <w:start w:val="36"/>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8">
    <w:nsid w:val="1ACF224A"/>
    <w:multiLevelType w:val="hybridMultilevel"/>
    <w:tmpl w:val="DDB870D4"/>
    <w:lvl w:tplc="036E0C4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9">
    <w:nsid w:val="21F15499"/>
    <w:multiLevelType w:val="hybridMultilevel"/>
    <w:tmpl w:val="9558C9C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22C77254"/>
    <w:multiLevelType w:val="hybridMultilevel"/>
    <w:tmpl w:val="2A08F3C6"/>
    <w:lvl w:tplc="ACF84018" w:ilvl="0">
      <w:start w:val="1"/>
      <w:numFmt w:val="upperLetter"/>
      <w:lvlText w:val="%1)"/>
      <w:lvlJc w:val="left"/>
      <w:pPr>
        <w:ind w:hanging="375" w:left="1083"/>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1">
    <w:nsid w:val="23EC3CC2"/>
    <w:multiLevelType w:val="hybridMultilevel"/>
    <w:tmpl w:val="DDB870D4"/>
    <w:lvl w:tplc="036E0C4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2">
    <w:nsid w:val="2F187604"/>
    <w:multiLevelType w:val="hybridMultilevel"/>
    <w:tmpl w:val="F1E45298"/>
    <w:lvl w:tplc="26DE6494"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3">
    <w:nsid w:val="379B7010"/>
    <w:multiLevelType w:val="hybridMultilevel"/>
    <w:tmpl w:val="59BCE7EE"/>
    <w:lvl w:tplc="E92A77D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39E41063"/>
    <w:multiLevelType w:val="hybridMultilevel"/>
    <w:tmpl w:val="80FE0AFC"/>
    <w:lvl w:tplc="6AE2D3C4" w:ilvl="0">
      <w:start w:val="1"/>
      <w:numFmt w:val="decimal"/>
      <w:lvlText w:val="%1."/>
      <w:lvlJc w:val="left"/>
      <w:pPr>
        <w:ind w:hanging="360" w:left="928"/>
      </w:pPr>
      <w:rPr>
        <w:rFonts w:hint="default"/>
      </w:rPr>
    </w:lvl>
    <w:lvl w:tentative="true" w:tplc="041A0019" w:ilvl="1">
      <w:start w:val="1"/>
      <w:numFmt w:val="lowerLetter"/>
      <w:lvlText w:val="%2."/>
      <w:lvlJc w:val="left"/>
      <w:pPr>
        <w:ind w:hanging="360" w:left="1648"/>
      </w:pPr>
    </w:lvl>
    <w:lvl w:tentative="true" w:tplc="041A001B" w:ilvl="2">
      <w:start w:val="1"/>
      <w:numFmt w:val="lowerRoman"/>
      <w:lvlText w:val="%3."/>
      <w:lvlJc w:val="right"/>
      <w:pPr>
        <w:ind w:hanging="180" w:left="2368"/>
      </w:pPr>
    </w:lvl>
    <w:lvl w:tentative="true" w:tplc="041A000F" w:ilvl="3">
      <w:start w:val="1"/>
      <w:numFmt w:val="decimal"/>
      <w:lvlText w:val="%4."/>
      <w:lvlJc w:val="left"/>
      <w:pPr>
        <w:ind w:hanging="360" w:left="3088"/>
      </w:pPr>
    </w:lvl>
    <w:lvl w:tentative="true" w:tplc="041A0019" w:ilvl="4">
      <w:start w:val="1"/>
      <w:numFmt w:val="lowerLetter"/>
      <w:lvlText w:val="%5."/>
      <w:lvlJc w:val="left"/>
      <w:pPr>
        <w:ind w:hanging="360" w:left="3808"/>
      </w:pPr>
    </w:lvl>
    <w:lvl w:tentative="true" w:tplc="041A001B" w:ilvl="5">
      <w:start w:val="1"/>
      <w:numFmt w:val="lowerRoman"/>
      <w:lvlText w:val="%6."/>
      <w:lvlJc w:val="right"/>
      <w:pPr>
        <w:ind w:hanging="180" w:left="4528"/>
      </w:pPr>
    </w:lvl>
    <w:lvl w:tentative="true" w:tplc="041A000F" w:ilvl="6">
      <w:start w:val="1"/>
      <w:numFmt w:val="decimal"/>
      <w:lvlText w:val="%7."/>
      <w:lvlJc w:val="left"/>
      <w:pPr>
        <w:ind w:hanging="360" w:left="5248"/>
      </w:pPr>
    </w:lvl>
    <w:lvl w:tentative="true" w:tplc="041A0019" w:ilvl="7">
      <w:start w:val="1"/>
      <w:numFmt w:val="lowerLetter"/>
      <w:lvlText w:val="%8."/>
      <w:lvlJc w:val="left"/>
      <w:pPr>
        <w:ind w:hanging="360" w:left="5968"/>
      </w:pPr>
    </w:lvl>
    <w:lvl w:tentative="true" w:tplc="041A001B" w:ilvl="8">
      <w:start w:val="1"/>
      <w:numFmt w:val="lowerRoman"/>
      <w:lvlText w:val="%9."/>
      <w:lvlJc w:val="right"/>
      <w:pPr>
        <w:ind w:hanging="180" w:left="6688"/>
      </w:pPr>
    </w:lvl>
  </w:abstractNum>
  <w:abstractNum w:abstractNumId="15">
    <w:nsid w:val="3C9B37D1"/>
    <w:multiLevelType w:val="hybridMultilevel"/>
    <w:tmpl w:val="D69227AC"/>
    <w:lvl w:tplc="6680A126" w:ilvl="0">
      <w:start w:val="1"/>
      <w:numFmt w:val="upperLetter"/>
      <w:lvlText w:val="%1."/>
      <w:lvlJc w:val="left"/>
      <w:pPr>
        <w:tabs>
          <w:tab w:pos="1620" w:val="num"/>
        </w:tabs>
        <w:ind w:hanging="360" w:left="1620"/>
      </w:pPr>
      <w:rPr>
        <w:rFonts w:hint="default"/>
      </w:rPr>
    </w:lvl>
    <w:lvl w:tentative="true" w:tplc="04090019" w:ilvl="1">
      <w:start w:val="1"/>
      <w:numFmt w:val="lowerLetter"/>
      <w:lvlText w:val="%2."/>
      <w:lvlJc w:val="left"/>
      <w:pPr>
        <w:tabs>
          <w:tab w:pos="2340" w:val="num"/>
        </w:tabs>
        <w:ind w:hanging="360" w:left="2340"/>
      </w:pPr>
    </w:lvl>
    <w:lvl w:tentative="true" w:tplc="0409001B" w:ilvl="2">
      <w:start w:val="1"/>
      <w:numFmt w:val="lowerRoman"/>
      <w:lvlText w:val="%3."/>
      <w:lvlJc w:val="right"/>
      <w:pPr>
        <w:tabs>
          <w:tab w:pos="3060" w:val="num"/>
        </w:tabs>
        <w:ind w:hanging="180" w:left="3060"/>
      </w:pPr>
    </w:lvl>
    <w:lvl w:tentative="true" w:tplc="0409000F" w:ilvl="3">
      <w:start w:val="1"/>
      <w:numFmt w:val="decimal"/>
      <w:lvlText w:val="%4."/>
      <w:lvlJc w:val="left"/>
      <w:pPr>
        <w:tabs>
          <w:tab w:pos="3780" w:val="num"/>
        </w:tabs>
        <w:ind w:hanging="360" w:left="3780"/>
      </w:pPr>
    </w:lvl>
    <w:lvl w:tentative="true" w:tplc="04090019" w:ilvl="4">
      <w:start w:val="1"/>
      <w:numFmt w:val="lowerLetter"/>
      <w:lvlText w:val="%5."/>
      <w:lvlJc w:val="left"/>
      <w:pPr>
        <w:tabs>
          <w:tab w:pos="4500" w:val="num"/>
        </w:tabs>
        <w:ind w:hanging="360" w:left="4500"/>
      </w:pPr>
    </w:lvl>
    <w:lvl w:tentative="true" w:tplc="0409001B" w:ilvl="5">
      <w:start w:val="1"/>
      <w:numFmt w:val="lowerRoman"/>
      <w:lvlText w:val="%6."/>
      <w:lvlJc w:val="right"/>
      <w:pPr>
        <w:tabs>
          <w:tab w:pos="5220" w:val="num"/>
        </w:tabs>
        <w:ind w:hanging="180" w:left="5220"/>
      </w:pPr>
    </w:lvl>
    <w:lvl w:tentative="true" w:tplc="0409000F" w:ilvl="6">
      <w:start w:val="1"/>
      <w:numFmt w:val="decimal"/>
      <w:lvlText w:val="%7."/>
      <w:lvlJc w:val="left"/>
      <w:pPr>
        <w:tabs>
          <w:tab w:pos="5940" w:val="num"/>
        </w:tabs>
        <w:ind w:hanging="360" w:left="5940"/>
      </w:pPr>
    </w:lvl>
    <w:lvl w:tentative="true" w:tplc="04090019" w:ilvl="7">
      <w:start w:val="1"/>
      <w:numFmt w:val="lowerLetter"/>
      <w:lvlText w:val="%8."/>
      <w:lvlJc w:val="left"/>
      <w:pPr>
        <w:tabs>
          <w:tab w:pos="6660" w:val="num"/>
        </w:tabs>
        <w:ind w:hanging="360" w:left="6660"/>
      </w:pPr>
    </w:lvl>
    <w:lvl w:tentative="true" w:tplc="0409001B" w:ilvl="8">
      <w:start w:val="1"/>
      <w:numFmt w:val="lowerRoman"/>
      <w:lvlText w:val="%9."/>
      <w:lvlJc w:val="right"/>
      <w:pPr>
        <w:tabs>
          <w:tab w:pos="7380" w:val="num"/>
        </w:tabs>
        <w:ind w:hanging="180" w:left="7380"/>
      </w:pPr>
    </w:lvl>
  </w:abstractNum>
  <w:abstractNum w:abstractNumId="16">
    <w:nsid w:val="3F5150B9"/>
    <w:multiLevelType w:val="hybridMultilevel"/>
    <w:tmpl w:val="1DF24B84"/>
    <w:lvl w:tplc="026C37E8" w:ilvl="0">
      <w:start w:val="2"/>
      <w:numFmt w:val="upperLetter"/>
      <w:lvlText w:val="%1."/>
      <w:lvlJc w:val="left"/>
      <w:pPr>
        <w:tabs>
          <w:tab w:pos="1620" w:val="num"/>
        </w:tabs>
        <w:ind w:hanging="360" w:left="1620"/>
      </w:pPr>
      <w:rPr>
        <w:rFonts w:hint="default"/>
      </w:rPr>
    </w:lvl>
    <w:lvl w:tentative="true" w:tplc="04090019" w:ilvl="1">
      <w:start w:val="1"/>
      <w:numFmt w:val="lowerLetter"/>
      <w:lvlText w:val="%2."/>
      <w:lvlJc w:val="left"/>
      <w:pPr>
        <w:tabs>
          <w:tab w:pos="2340" w:val="num"/>
        </w:tabs>
        <w:ind w:hanging="360" w:left="2340"/>
      </w:pPr>
    </w:lvl>
    <w:lvl w:tentative="true" w:tplc="0409001B" w:ilvl="2">
      <w:start w:val="1"/>
      <w:numFmt w:val="lowerRoman"/>
      <w:lvlText w:val="%3."/>
      <w:lvlJc w:val="right"/>
      <w:pPr>
        <w:tabs>
          <w:tab w:pos="3060" w:val="num"/>
        </w:tabs>
        <w:ind w:hanging="180" w:left="3060"/>
      </w:pPr>
    </w:lvl>
    <w:lvl w:tentative="true" w:tplc="0409000F" w:ilvl="3">
      <w:start w:val="1"/>
      <w:numFmt w:val="decimal"/>
      <w:lvlText w:val="%4."/>
      <w:lvlJc w:val="left"/>
      <w:pPr>
        <w:tabs>
          <w:tab w:pos="3780" w:val="num"/>
        </w:tabs>
        <w:ind w:hanging="360" w:left="3780"/>
      </w:pPr>
    </w:lvl>
    <w:lvl w:tentative="true" w:tplc="04090019" w:ilvl="4">
      <w:start w:val="1"/>
      <w:numFmt w:val="lowerLetter"/>
      <w:lvlText w:val="%5."/>
      <w:lvlJc w:val="left"/>
      <w:pPr>
        <w:tabs>
          <w:tab w:pos="4500" w:val="num"/>
        </w:tabs>
        <w:ind w:hanging="360" w:left="4500"/>
      </w:pPr>
    </w:lvl>
    <w:lvl w:tentative="true" w:tplc="0409001B" w:ilvl="5">
      <w:start w:val="1"/>
      <w:numFmt w:val="lowerRoman"/>
      <w:lvlText w:val="%6."/>
      <w:lvlJc w:val="right"/>
      <w:pPr>
        <w:tabs>
          <w:tab w:pos="5220" w:val="num"/>
        </w:tabs>
        <w:ind w:hanging="180" w:left="5220"/>
      </w:pPr>
    </w:lvl>
    <w:lvl w:tentative="true" w:tplc="0409000F" w:ilvl="6">
      <w:start w:val="1"/>
      <w:numFmt w:val="decimal"/>
      <w:lvlText w:val="%7."/>
      <w:lvlJc w:val="left"/>
      <w:pPr>
        <w:tabs>
          <w:tab w:pos="5940" w:val="num"/>
        </w:tabs>
        <w:ind w:hanging="360" w:left="5940"/>
      </w:pPr>
    </w:lvl>
    <w:lvl w:tentative="true" w:tplc="04090019" w:ilvl="7">
      <w:start w:val="1"/>
      <w:numFmt w:val="lowerLetter"/>
      <w:lvlText w:val="%8."/>
      <w:lvlJc w:val="left"/>
      <w:pPr>
        <w:tabs>
          <w:tab w:pos="6660" w:val="num"/>
        </w:tabs>
        <w:ind w:hanging="360" w:left="6660"/>
      </w:pPr>
    </w:lvl>
    <w:lvl w:tentative="true" w:tplc="0409001B" w:ilvl="8">
      <w:start w:val="1"/>
      <w:numFmt w:val="lowerRoman"/>
      <w:lvlText w:val="%9."/>
      <w:lvlJc w:val="right"/>
      <w:pPr>
        <w:tabs>
          <w:tab w:pos="7380" w:val="num"/>
        </w:tabs>
        <w:ind w:hanging="180" w:left="7380"/>
      </w:pPr>
    </w:lvl>
  </w:abstractNum>
  <w:abstractNum w:abstractNumId="17">
    <w:nsid w:val="4AD75AD8"/>
    <w:multiLevelType w:val="hybridMultilevel"/>
    <w:tmpl w:val="C5C010C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4B082866"/>
    <w:multiLevelType w:val="hybridMultilevel"/>
    <w:tmpl w:val="DDB870D4"/>
    <w:lvl w:tplc="036E0C4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9">
    <w:nsid w:val="4B9972E9"/>
    <w:multiLevelType w:val="hybridMultilevel"/>
    <w:tmpl w:val="72E66448"/>
    <w:lvl w:tplc="3BAED6AE"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20">
    <w:nsid w:val="4FAA73AD"/>
    <w:multiLevelType w:val="hybridMultilevel"/>
    <w:tmpl w:val="F048B5A2"/>
    <w:lvl w:tplc="4476EDF2" w:ilvl="0">
      <w:start w:val="1"/>
      <w:numFmt w:val="upperLetter"/>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1">
    <w:nsid w:val="58F56B8F"/>
    <w:multiLevelType w:val="hybridMultilevel"/>
    <w:tmpl w:val="DDB870D4"/>
    <w:lvl w:tplc="036E0C4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2">
    <w:nsid w:val="5C992A1B"/>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3">
    <w:nsid w:val="5DE450C0"/>
    <w:multiLevelType w:val="hybridMultilevel"/>
    <w:tmpl w:val="7CD43A84"/>
    <w:lvl w:tplc="79680B30" w:ilvl="0">
      <w:start w:val="2"/>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24">
    <w:nsid w:val="671315FB"/>
    <w:multiLevelType w:val="hybridMultilevel"/>
    <w:tmpl w:val="E84426D2"/>
    <w:lvl w:tplc="C234C8E8"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5">
    <w:nsid w:val="672B2A5E"/>
    <w:multiLevelType w:val="hybridMultilevel"/>
    <w:tmpl w:val="7A3E19E6"/>
    <w:lvl w:tplc="020AAD9E" w:ilvl="0">
      <w:start w:val="1"/>
      <w:numFmt w:val="upperRoman"/>
      <w:lvlText w:val="%1."/>
      <w:lvlJc w:val="left"/>
      <w:pPr>
        <w:tabs>
          <w:tab w:pos="1440" w:val="num"/>
        </w:tabs>
        <w:ind w:hanging="720" w:left="1440"/>
      </w:pPr>
      <w:rPr>
        <w:rFonts w:hint="default"/>
        <w:b/>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26">
    <w:nsid w:val="758F3D24"/>
    <w:multiLevelType w:val="hybridMultilevel"/>
    <w:tmpl w:val="B41ABC4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7">
    <w:nsid w:val="759F37B2"/>
    <w:multiLevelType w:val="hybridMultilevel"/>
    <w:tmpl w:val="462432E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8">
    <w:nsid w:val="7C61796D"/>
    <w:multiLevelType w:val="hybridMultilevel"/>
    <w:tmpl w:val="B95472AE"/>
    <w:lvl w:tplc="34CA8AFE" w:ilvl="0">
      <w:start w:val="1"/>
      <w:numFmt w:val="decimal"/>
      <w:lvlText w:val="%1."/>
      <w:lvlJc w:val="left"/>
      <w:pPr>
        <w:ind w:hanging="360" w:left="1288"/>
      </w:pPr>
      <w:rPr>
        <w:rFonts w:hint="default"/>
      </w:rPr>
    </w:lvl>
    <w:lvl w:tentative="true" w:tplc="041A0019" w:ilvl="1">
      <w:start w:val="1"/>
      <w:numFmt w:val="lowerLetter"/>
      <w:lvlText w:val="%2."/>
      <w:lvlJc w:val="left"/>
      <w:pPr>
        <w:ind w:hanging="360" w:left="2008"/>
      </w:pPr>
    </w:lvl>
    <w:lvl w:tentative="true" w:tplc="041A001B" w:ilvl="2">
      <w:start w:val="1"/>
      <w:numFmt w:val="lowerRoman"/>
      <w:lvlText w:val="%3."/>
      <w:lvlJc w:val="right"/>
      <w:pPr>
        <w:ind w:hanging="180" w:left="2728"/>
      </w:pPr>
    </w:lvl>
    <w:lvl w:tentative="true" w:tplc="041A000F" w:ilvl="3">
      <w:start w:val="1"/>
      <w:numFmt w:val="decimal"/>
      <w:lvlText w:val="%4."/>
      <w:lvlJc w:val="left"/>
      <w:pPr>
        <w:ind w:hanging="360" w:left="3448"/>
      </w:pPr>
    </w:lvl>
    <w:lvl w:tentative="true" w:tplc="041A0019" w:ilvl="4">
      <w:start w:val="1"/>
      <w:numFmt w:val="lowerLetter"/>
      <w:lvlText w:val="%5."/>
      <w:lvlJc w:val="left"/>
      <w:pPr>
        <w:ind w:hanging="360" w:left="4168"/>
      </w:pPr>
    </w:lvl>
    <w:lvl w:tentative="true" w:tplc="041A001B" w:ilvl="5">
      <w:start w:val="1"/>
      <w:numFmt w:val="lowerRoman"/>
      <w:lvlText w:val="%6."/>
      <w:lvlJc w:val="right"/>
      <w:pPr>
        <w:ind w:hanging="180" w:left="4888"/>
      </w:pPr>
    </w:lvl>
    <w:lvl w:tentative="true" w:tplc="041A000F" w:ilvl="6">
      <w:start w:val="1"/>
      <w:numFmt w:val="decimal"/>
      <w:lvlText w:val="%7."/>
      <w:lvlJc w:val="left"/>
      <w:pPr>
        <w:ind w:hanging="360" w:left="5608"/>
      </w:pPr>
    </w:lvl>
    <w:lvl w:tentative="true" w:tplc="041A0019" w:ilvl="7">
      <w:start w:val="1"/>
      <w:numFmt w:val="lowerLetter"/>
      <w:lvlText w:val="%8."/>
      <w:lvlJc w:val="left"/>
      <w:pPr>
        <w:ind w:hanging="360" w:left="6328"/>
      </w:pPr>
    </w:lvl>
    <w:lvl w:tentative="true" w:tplc="041A001B" w:ilvl="8">
      <w:start w:val="1"/>
      <w:numFmt w:val="lowerRoman"/>
      <w:lvlText w:val="%9."/>
      <w:lvlJc w:val="right"/>
      <w:pPr>
        <w:ind w:hanging="180" w:left="7048"/>
      </w:pPr>
    </w:lvl>
  </w:abstractNum>
  <w:num w:numId="1">
    <w:abstractNumId w:val="2"/>
  </w:num>
  <w:num w:numId="2">
    <w:abstractNumId w:val="20"/>
  </w:num>
  <w:num w:numId="3">
    <w:abstractNumId w:val="5"/>
  </w:num>
  <w:num w:numId="4">
    <w:abstractNumId w:val="16"/>
  </w:num>
  <w:num w:numId="5">
    <w:abstractNumId w:val="15"/>
  </w:num>
  <w:num w:numId="6">
    <w:abstractNumId w:val="25"/>
  </w:num>
  <w:num w:numId="7">
    <w:abstractNumId w:val="12"/>
  </w:num>
  <w:num w:numId="8">
    <w:abstractNumId w:val="4"/>
  </w:num>
  <w:num w:numId="9">
    <w:abstractNumId w:val="19"/>
  </w:num>
  <w:num w:numId="10">
    <w:abstractNumId w:val="14"/>
  </w:num>
  <w:num w:numId="11">
    <w:abstractNumId w:val="28"/>
  </w:num>
  <w:num w:numId="12">
    <w:abstractNumId w:val="10"/>
  </w:num>
  <w:num w:numId="13">
    <w:abstractNumId w:val="17"/>
  </w:num>
  <w:num w:numId="14">
    <w:abstractNumId w:val="22"/>
  </w:num>
  <w:num w:numId="15">
    <w:abstractNumId w:val="24"/>
  </w:num>
  <w:num w:numId="16">
    <w:abstractNumId w:val="6"/>
  </w:num>
  <w:num w:numId="17">
    <w:abstractNumId w:val="23"/>
  </w:num>
  <w:num w:numId="18">
    <w:abstractNumId w:val="13"/>
  </w:num>
  <w:num w:numId="19">
    <w:abstractNumId w:val="9"/>
  </w:num>
  <w:num w:numId="20">
    <w:abstractNumId w:val="18"/>
  </w:num>
  <w:num w:numId="21">
    <w:abstractNumId w:val="11"/>
  </w:num>
  <w:num w:numId="22">
    <w:abstractNumId w:val="8"/>
  </w:num>
  <w:num w:numId="23">
    <w:abstractNumId w:val="21"/>
  </w:num>
  <w:num w:numId="24">
    <w:abstractNumId w:val="26"/>
  </w:num>
  <w:num w:numId="25">
    <w:abstractNumId w:val="27"/>
  </w:num>
  <w:num w:numId="26">
    <w:abstractNumId w:val="7"/>
  </w:num>
  <w:num w:numId="27">
    <w:abstractNumId w:val="1"/>
  </w:num>
  <w:num w:numId="28">
    <w:abstractNumId w:val="0"/>
  </w:num>
  <w:num w:numId="29">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D4E05"/>
    <w:rsid w:val="00003C95"/>
    <w:rsid w:val="000040E3"/>
    <w:rsid w:val="00012FB3"/>
    <w:rsid w:val="00015034"/>
    <w:rsid w:val="00016442"/>
    <w:rsid w:val="0002022C"/>
    <w:rsid w:val="000205E4"/>
    <w:rsid w:val="00021B5D"/>
    <w:rsid w:val="0002255B"/>
    <w:rsid w:val="0002489C"/>
    <w:rsid w:val="00031C76"/>
    <w:rsid w:val="00034134"/>
    <w:rsid w:val="00040183"/>
    <w:rsid w:val="000407F6"/>
    <w:rsid w:val="0004502B"/>
    <w:rsid w:val="000470CF"/>
    <w:rsid w:val="00050C33"/>
    <w:rsid w:val="00053F14"/>
    <w:rsid w:val="000546FD"/>
    <w:rsid w:val="0006168A"/>
    <w:rsid w:val="00061EDD"/>
    <w:rsid w:val="000755E8"/>
    <w:rsid w:val="0008331E"/>
    <w:rsid w:val="000872AB"/>
    <w:rsid w:val="00087D53"/>
    <w:rsid w:val="00090548"/>
    <w:rsid w:val="000959BC"/>
    <w:rsid w:val="0009617D"/>
    <w:rsid w:val="000A073E"/>
    <w:rsid w:val="000B1D1E"/>
    <w:rsid w:val="000B2DBD"/>
    <w:rsid w:val="000B2EEC"/>
    <w:rsid w:val="000B4C2A"/>
    <w:rsid w:val="000C5E44"/>
    <w:rsid w:val="000C6EF3"/>
    <w:rsid w:val="000D410A"/>
    <w:rsid w:val="000D6A22"/>
    <w:rsid w:val="000D70C5"/>
    <w:rsid w:val="000D7107"/>
    <w:rsid w:val="000F1060"/>
    <w:rsid w:val="000F16DB"/>
    <w:rsid w:val="00111DA8"/>
    <w:rsid w:val="00112F88"/>
    <w:rsid w:val="001165EC"/>
    <w:rsid w:val="00117946"/>
    <w:rsid w:val="00122A9D"/>
    <w:rsid w:val="001264F2"/>
    <w:rsid w:val="001277FF"/>
    <w:rsid w:val="001317F0"/>
    <w:rsid w:val="00131D4B"/>
    <w:rsid w:val="00141CDE"/>
    <w:rsid w:val="001455A2"/>
    <w:rsid w:val="001457DA"/>
    <w:rsid w:val="001539B6"/>
    <w:rsid w:val="00167C7A"/>
    <w:rsid w:val="001723AF"/>
    <w:rsid w:val="00172C61"/>
    <w:rsid w:val="00175484"/>
    <w:rsid w:val="0018257B"/>
    <w:rsid w:val="0018532B"/>
    <w:rsid w:val="00186486"/>
    <w:rsid w:val="0019091D"/>
    <w:rsid w:val="001A33C6"/>
    <w:rsid w:val="001C1614"/>
    <w:rsid w:val="001C6161"/>
    <w:rsid w:val="001C65C4"/>
    <w:rsid w:val="001D01BF"/>
    <w:rsid w:val="001D1916"/>
    <w:rsid w:val="001D2EC2"/>
    <w:rsid w:val="001E148B"/>
    <w:rsid w:val="002052C5"/>
    <w:rsid w:val="00215C27"/>
    <w:rsid w:val="00216B4A"/>
    <w:rsid w:val="00220F98"/>
    <w:rsid w:val="00222980"/>
    <w:rsid w:val="002261E7"/>
    <w:rsid w:val="00227D09"/>
    <w:rsid w:val="00237CDB"/>
    <w:rsid w:val="002540A9"/>
    <w:rsid w:val="00264383"/>
    <w:rsid w:val="0026723C"/>
    <w:rsid w:val="00274DEE"/>
    <w:rsid w:val="0027599F"/>
    <w:rsid w:val="00281331"/>
    <w:rsid w:val="00285600"/>
    <w:rsid w:val="0029414F"/>
    <w:rsid w:val="002941BE"/>
    <w:rsid w:val="002A0005"/>
    <w:rsid w:val="002A05BE"/>
    <w:rsid w:val="002A1420"/>
    <w:rsid w:val="002A2745"/>
    <w:rsid w:val="002A3508"/>
    <w:rsid w:val="002B1116"/>
    <w:rsid w:val="002B4B1F"/>
    <w:rsid w:val="002B7A30"/>
    <w:rsid w:val="002C043F"/>
    <w:rsid w:val="002C472F"/>
    <w:rsid w:val="002C6076"/>
    <w:rsid w:val="002D16DC"/>
    <w:rsid w:val="002E02EA"/>
    <w:rsid w:val="002E0E72"/>
    <w:rsid w:val="002E3089"/>
    <w:rsid w:val="002F305E"/>
    <w:rsid w:val="002F52A6"/>
    <w:rsid w:val="00301B3E"/>
    <w:rsid w:val="00307C2A"/>
    <w:rsid w:val="00312F10"/>
    <w:rsid w:val="00313656"/>
    <w:rsid w:val="003157C7"/>
    <w:rsid w:val="003306BF"/>
    <w:rsid w:val="00331ED7"/>
    <w:rsid w:val="00343701"/>
    <w:rsid w:val="00344575"/>
    <w:rsid w:val="00367B94"/>
    <w:rsid w:val="00371467"/>
    <w:rsid w:val="00375708"/>
    <w:rsid w:val="00375893"/>
    <w:rsid w:val="003761F0"/>
    <w:rsid w:val="00380C0E"/>
    <w:rsid w:val="0038402C"/>
    <w:rsid w:val="00387D04"/>
    <w:rsid w:val="003916A9"/>
    <w:rsid w:val="00394563"/>
    <w:rsid w:val="003A2659"/>
    <w:rsid w:val="003A42D8"/>
    <w:rsid w:val="003B20E2"/>
    <w:rsid w:val="003B2201"/>
    <w:rsid w:val="003B36BB"/>
    <w:rsid w:val="003B395D"/>
    <w:rsid w:val="003B42F1"/>
    <w:rsid w:val="003B4460"/>
    <w:rsid w:val="003B7845"/>
    <w:rsid w:val="003C11B3"/>
    <w:rsid w:val="003C1AD5"/>
    <w:rsid w:val="003E43C8"/>
    <w:rsid w:val="003E44B4"/>
    <w:rsid w:val="003F2E43"/>
    <w:rsid w:val="003F3981"/>
    <w:rsid w:val="003F60DC"/>
    <w:rsid w:val="00404E2B"/>
    <w:rsid w:val="00406EF1"/>
    <w:rsid w:val="0041434B"/>
    <w:rsid w:val="00417C7A"/>
    <w:rsid w:val="00421738"/>
    <w:rsid w:val="004233FF"/>
    <w:rsid w:val="00423F11"/>
    <w:rsid w:val="004343D3"/>
    <w:rsid w:val="00434AC7"/>
    <w:rsid w:val="0043673D"/>
    <w:rsid w:val="00436C18"/>
    <w:rsid w:val="00441144"/>
    <w:rsid w:val="004457B2"/>
    <w:rsid w:val="004460FD"/>
    <w:rsid w:val="00446BB2"/>
    <w:rsid w:val="004523C8"/>
    <w:rsid w:val="00455C69"/>
    <w:rsid w:val="00456E7C"/>
    <w:rsid w:val="00460A54"/>
    <w:rsid w:val="004610C8"/>
    <w:rsid w:val="00471123"/>
    <w:rsid w:val="0048080D"/>
    <w:rsid w:val="00485059"/>
    <w:rsid w:val="00490EE4"/>
    <w:rsid w:val="0049253E"/>
    <w:rsid w:val="0049314D"/>
    <w:rsid w:val="0049316F"/>
    <w:rsid w:val="004A0D83"/>
    <w:rsid w:val="004A16B5"/>
    <w:rsid w:val="004A16E5"/>
    <w:rsid w:val="004A4992"/>
    <w:rsid w:val="004A4DF7"/>
    <w:rsid w:val="004A7BB8"/>
    <w:rsid w:val="004D0B79"/>
    <w:rsid w:val="004D0BF6"/>
    <w:rsid w:val="004D7001"/>
    <w:rsid w:val="004D7778"/>
    <w:rsid w:val="004E44A5"/>
    <w:rsid w:val="004E5D01"/>
    <w:rsid w:val="004E6D79"/>
    <w:rsid w:val="004F0228"/>
    <w:rsid w:val="004F03E8"/>
    <w:rsid w:val="00506E20"/>
    <w:rsid w:val="00522193"/>
    <w:rsid w:val="00533CB7"/>
    <w:rsid w:val="00534651"/>
    <w:rsid w:val="005350DF"/>
    <w:rsid w:val="00535F83"/>
    <w:rsid w:val="00545323"/>
    <w:rsid w:val="00546008"/>
    <w:rsid w:val="00560FA2"/>
    <w:rsid w:val="00566257"/>
    <w:rsid w:val="00574B51"/>
    <w:rsid w:val="005755BC"/>
    <w:rsid w:val="00582497"/>
    <w:rsid w:val="0058272A"/>
    <w:rsid w:val="00583347"/>
    <w:rsid w:val="00586A2E"/>
    <w:rsid w:val="005943CA"/>
    <w:rsid w:val="00594721"/>
    <w:rsid w:val="005A39FC"/>
    <w:rsid w:val="005A5EF5"/>
    <w:rsid w:val="005A64D7"/>
    <w:rsid w:val="005B3C1C"/>
    <w:rsid w:val="005B6FF0"/>
    <w:rsid w:val="005C317C"/>
    <w:rsid w:val="005C436C"/>
    <w:rsid w:val="005C52D2"/>
    <w:rsid w:val="005D3719"/>
    <w:rsid w:val="005D4645"/>
    <w:rsid w:val="005D46D9"/>
    <w:rsid w:val="005D6CD2"/>
    <w:rsid w:val="005E34D8"/>
    <w:rsid w:val="005F26D6"/>
    <w:rsid w:val="005F581B"/>
    <w:rsid w:val="005F69F8"/>
    <w:rsid w:val="00600DAC"/>
    <w:rsid w:val="00601A6B"/>
    <w:rsid w:val="00604FEE"/>
    <w:rsid w:val="00613E6C"/>
    <w:rsid w:val="0062463C"/>
    <w:rsid w:val="00625A4D"/>
    <w:rsid w:val="00625B03"/>
    <w:rsid w:val="0063041D"/>
    <w:rsid w:val="00632325"/>
    <w:rsid w:val="00637B50"/>
    <w:rsid w:val="00640BC6"/>
    <w:rsid w:val="00645873"/>
    <w:rsid w:val="00650A1E"/>
    <w:rsid w:val="006679E7"/>
    <w:rsid w:val="0067124E"/>
    <w:rsid w:val="006755C3"/>
    <w:rsid w:val="00675DB7"/>
    <w:rsid w:val="0068004A"/>
    <w:rsid w:val="00690A4B"/>
    <w:rsid w:val="00690FD6"/>
    <w:rsid w:val="00692348"/>
    <w:rsid w:val="0069428A"/>
    <w:rsid w:val="006A7832"/>
    <w:rsid w:val="006A7E31"/>
    <w:rsid w:val="006B361B"/>
    <w:rsid w:val="006B555A"/>
    <w:rsid w:val="006B5587"/>
    <w:rsid w:val="006C37D8"/>
    <w:rsid w:val="006C3BC1"/>
    <w:rsid w:val="006C3E56"/>
    <w:rsid w:val="006D45C1"/>
    <w:rsid w:val="006D5225"/>
    <w:rsid w:val="006D66F0"/>
    <w:rsid w:val="006D7D63"/>
    <w:rsid w:val="006E1513"/>
    <w:rsid w:val="006E7A6D"/>
    <w:rsid w:val="006F405D"/>
    <w:rsid w:val="006F4470"/>
    <w:rsid w:val="006F63A7"/>
    <w:rsid w:val="00702855"/>
    <w:rsid w:val="00702B11"/>
    <w:rsid w:val="00705211"/>
    <w:rsid w:val="00705B86"/>
    <w:rsid w:val="0070643D"/>
    <w:rsid w:val="007113C9"/>
    <w:rsid w:val="0071533B"/>
    <w:rsid w:val="007162AE"/>
    <w:rsid w:val="007176C2"/>
    <w:rsid w:val="0073206B"/>
    <w:rsid w:val="007335DE"/>
    <w:rsid w:val="0073548F"/>
    <w:rsid w:val="007409E5"/>
    <w:rsid w:val="0074133A"/>
    <w:rsid w:val="007517F9"/>
    <w:rsid w:val="0075686B"/>
    <w:rsid w:val="00756A0C"/>
    <w:rsid w:val="00761985"/>
    <w:rsid w:val="00775336"/>
    <w:rsid w:val="007828FE"/>
    <w:rsid w:val="00784CAA"/>
    <w:rsid w:val="0078582B"/>
    <w:rsid w:val="007918B6"/>
    <w:rsid w:val="0079296E"/>
    <w:rsid w:val="00796E5E"/>
    <w:rsid w:val="00797CC7"/>
    <w:rsid w:val="00797EA4"/>
    <w:rsid w:val="007A050C"/>
    <w:rsid w:val="007A2A33"/>
    <w:rsid w:val="007A591D"/>
    <w:rsid w:val="007B215F"/>
    <w:rsid w:val="007B6249"/>
    <w:rsid w:val="007C11DC"/>
    <w:rsid w:val="007C4833"/>
    <w:rsid w:val="007D2C3E"/>
    <w:rsid w:val="007E52C8"/>
    <w:rsid w:val="007F5BE2"/>
    <w:rsid w:val="007F6441"/>
    <w:rsid w:val="00807C3D"/>
    <w:rsid w:val="008115BA"/>
    <w:rsid w:val="00812036"/>
    <w:rsid w:val="0081337E"/>
    <w:rsid w:val="00813ACD"/>
    <w:rsid w:val="008151DD"/>
    <w:rsid w:val="0083530D"/>
    <w:rsid w:val="0083713A"/>
    <w:rsid w:val="0085235A"/>
    <w:rsid w:val="00853EA5"/>
    <w:rsid w:val="00861585"/>
    <w:rsid w:val="00862492"/>
    <w:rsid w:val="008767C1"/>
    <w:rsid w:val="00876B78"/>
    <w:rsid w:val="00887A01"/>
    <w:rsid w:val="00890011"/>
    <w:rsid w:val="008946A7"/>
    <w:rsid w:val="008A16FA"/>
    <w:rsid w:val="008A1C4B"/>
    <w:rsid w:val="008A1E53"/>
    <w:rsid w:val="008A2879"/>
    <w:rsid w:val="008B66C6"/>
    <w:rsid w:val="008D0A58"/>
    <w:rsid w:val="008D4763"/>
    <w:rsid w:val="008D68FD"/>
    <w:rsid w:val="008E03FA"/>
    <w:rsid w:val="008E13D3"/>
    <w:rsid w:val="008E4C24"/>
    <w:rsid w:val="008E5F33"/>
    <w:rsid w:val="008E79DC"/>
    <w:rsid w:val="008F004F"/>
    <w:rsid w:val="00900495"/>
    <w:rsid w:val="00901847"/>
    <w:rsid w:val="009104B3"/>
    <w:rsid w:val="009110D8"/>
    <w:rsid w:val="00911B0A"/>
    <w:rsid w:val="00912B79"/>
    <w:rsid w:val="009137D4"/>
    <w:rsid w:val="00914554"/>
    <w:rsid w:val="0091751F"/>
    <w:rsid w:val="009262F2"/>
    <w:rsid w:val="00930147"/>
    <w:rsid w:val="009376C0"/>
    <w:rsid w:val="00940DCC"/>
    <w:rsid w:val="009429DD"/>
    <w:rsid w:val="00954B49"/>
    <w:rsid w:val="00954C01"/>
    <w:rsid w:val="00961179"/>
    <w:rsid w:val="009652AC"/>
    <w:rsid w:val="00965E13"/>
    <w:rsid w:val="00967132"/>
    <w:rsid w:val="009779A6"/>
    <w:rsid w:val="0098081C"/>
    <w:rsid w:val="00984DBC"/>
    <w:rsid w:val="00987E99"/>
    <w:rsid w:val="00995F41"/>
    <w:rsid w:val="009A087D"/>
    <w:rsid w:val="009A0E25"/>
    <w:rsid w:val="009A2F55"/>
    <w:rsid w:val="009A5BC3"/>
    <w:rsid w:val="009B03AC"/>
    <w:rsid w:val="009B0C92"/>
    <w:rsid w:val="009B30BD"/>
    <w:rsid w:val="009B39C4"/>
    <w:rsid w:val="009B7D5E"/>
    <w:rsid w:val="009C0B30"/>
    <w:rsid w:val="009C2546"/>
    <w:rsid w:val="009C7D12"/>
    <w:rsid w:val="009D4015"/>
    <w:rsid w:val="009D58A4"/>
    <w:rsid w:val="009E0C95"/>
    <w:rsid w:val="009E1FD3"/>
    <w:rsid w:val="009F094F"/>
    <w:rsid w:val="009F0E59"/>
    <w:rsid w:val="009F330C"/>
    <w:rsid w:val="009F4EC3"/>
    <w:rsid w:val="00A058F3"/>
    <w:rsid w:val="00A17FB1"/>
    <w:rsid w:val="00A25697"/>
    <w:rsid w:val="00A30CB2"/>
    <w:rsid w:val="00A36B76"/>
    <w:rsid w:val="00A377CF"/>
    <w:rsid w:val="00A4002F"/>
    <w:rsid w:val="00A428FB"/>
    <w:rsid w:val="00A47E70"/>
    <w:rsid w:val="00A50308"/>
    <w:rsid w:val="00A61FEB"/>
    <w:rsid w:val="00A620A8"/>
    <w:rsid w:val="00A6729F"/>
    <w:rsid w:val="00A746DD"/>
    <w:rsid w:val="00A75332"/>
    <w:rsid w:val="00A835BD"/>
    <w:rsid w:val="00A83F33"/>
    <w:rsid w:val="00A86474"/>
    <w:rsid w:val="00A902EA"/>
    <w:rsid w:val="00A97DF6"/>
    <w:rsid w:val="00AA009D"/>
    <w:rsid w:val="00AA1182"/>
    <w:rsid w:val="00AA4A57"/>
    <w:rsid w:val="00AA536E"/>
    <w:rsid w:val="00AC3BA4"/>
    <w:rsid w:val="00AD22C7"/>
    <w:rsid w:val="00AD2B3D"/>
    <w:rsid w:val="00AD4E05"/>
    <w:rsid w:val="00AD5A22"/>
    <w:rsid w:val="00AE0638"/>
    <w:rsid w:val="00AE0893"/>
    <w:rsid w:val="00AF1202"/>
    <w:rsid w:val="00AF2307"/>
    <w:rsid w:val="00AF6BB0"/>
    <w:rsid w:val="00B06512"/>
    <w:rsid w:val="00B06912"/>
    <w:rsid w:val="00B10155"/>
    <w:rsid w:val="00B15AD4"/>
    <w:rsid w:val="00B16487"/>
    <w:rsid w:val="00B173AE"/>
    <w:rsid w:val="00B21C22"/>
    <w:rsid w:val="00B30D35"/>
    <w:rsid w:val="00B346D1"/>
    <w:rsid w:val="00B370D5"/>
    <w:rsid w:val="00B416F1"/>
    <w:rsid w:val="00B4201F"/>
    <w:rsid w:val="00B4222E"/>
    <w:rsid w:val="00B43603"/>
    <w:rsid w:val="00B44069"/>
    <w:rsid w:val="00B468F0"/>
    <w:rsid w:val="00B4793E"/>
    <w:rsid w:val="00B56A75"/>
    <w:rsid w:val="00B572A6"/>
    <w:rsid w:val="00B61755"/>
    <w:rsid w:val="00B64008"/>
    <w:rsid w:val="00B7248D"/>
    <w:rsid w:val="00B72FDA"/>
    <w:rsid w:val="00B80709"/>
    <w:rsid w:val="00B80E43"/>
    <w:rsid w:val="00B878A4"/>
    <w:rsid w:val="00B87EE3"/>
    <w:rsid w:val="00BA28D8"/>
    <w:rsid w:val="00BA3967"/>
    <w:rsid w:val="00BB5039"/>
    <w:rsid w:val="00BE152B"/>
    <w:rsid w:val="00BE3F7E"/>
    <w:rsid w:val="00BE7564"/>
    <w:rsid w:val="00BF4C61"/>
    <w:rsid w:val="00BF6C37"/>
    <w:rsid w:val="00C0078B"/>
    <w:rsid w:val="00C01F11"/>
    <w:rsid w:val="00C05939"/>
    <w:rsid w:val="00C06662"/>
    <w:rsid w:val="00C10052"/>
    <w:rsid w:val="00C142BB"/>
    <w:rsid w:val="00C1515C"/>
    <w:rsid w:val="00C17185"/>
    <w:rsid w:val="00C2052C"/>
    <w:rsid w:val="00C20A20"/>
    <w:rsid w:val="00C23C12"/>
    <w:rsid w:val="00C254E2"/>
    <w:rsid w:val="00C30FA8"/>
    <w:rsid w:val="00C35582"/>
    <w:rsid w:val="00C363C3"/>
    <w:rsid w:val="00C40B81"/>
    <w:rsid w:val="00C5421F"/>
    <w:rsid w:val="00C54B30"/>
    <w:rsid w:val="00C560F5"/>
    <w:rsid w:val="00C8790D"/>
    <w:rsid w:val="00C87C43"/>
    <w:rsid w:val="00C917F2"/>
    <w:rsid w:val="00C924D8"/>
    <w:rsid w:val="00C938EE"/>
    <w:rsid w:val="00CA5A8D"/>
    <w:rsid w:val="00CA74E1"/>
    <w:rsid w:val="00CB5EA3"/>
    <w:rsid w:val="00CB7E99"/>
    <w:rsid w:val="00CC0E34"/>
    <w:rsid w:val="00CC39BA"/>
    <w:rsid w:val="00CC5A98"/>
    <w:rsid w:val="00CF335F"/>
    <w:rsid w:val="00CF6451"/>
    <w:rsid w:val="00D02B2A"/>
    <w:rsid w:val="00D072E0"/>
    <w:rsid w:val="00D20171"/>
    <w:rsid w:val="00D21790"/>
    <w:rsid w:val="00D27153"/>
    <w:rsid w:val="00D30C71"/>
    <w:rsid w:val="00D37AFB"/>
    <w:rsid w:val="00D54778"/>
    <w:rsid w:val="00D62CE6"/>
    <w:rsid w:val="00D63193"/>
    <w:rsid w:val="00D66AFA"/>
    <w:rsid w:val="00D71556"/>
    <w:rsid w:val="00D71F56"/>
    <w:rsid w:val="00D73C2B"/>
    <w:rsid w:val="00D75E0F"/>
    <w:rsid w:val="00D802C7"/>
    <w:rsid w:val="00D864DD"/>
    <w:rsid w:val="00D86676"/>
    <w:rsid w:val="00DA22CF"/>
    <w:rsid w:val="00DC2F11"/>
    <w:rsid w:val="00DD2F3F"/>
    <w:rsid w:val="00DD416A"/>
    <w:rsid w:val="00DE1EBD"/>
    <w:rsid w:val="00DE2278"/>
    <w:rsid w:val="00DE4785"/>
    <w:rsid w:val="00DE74FB"/>
    <w:rsid w:val="00E03899"/>
    <w:rsid w:val="00E03DD2"/>
    <w:rsid w:val="00E11F6D"/>
    <w:rsid w:val="00E16C1A"/>
    <w:rsid w:val="00E21CAA"/>
    <w:rsid w:val="00E23D3C"/>
    <w:rsid w:val="00E31051"/>
    <w:rsid w:val="00E36DAD"/>
    <w:rsid w:val="00E36F02"/>
    <w:rsid w:val="00E40924"/>
    <w:rsid w:val="00E43D59"/>
    <w:rsid w:val="00E4692E"/>
    <w:rsid w:val="00E52147"/>
    <w:rsid w:val="00E67FD8"/>
    <w:rsid w:val="00E70799"/>
    <w:rsid w:val="00E7102F"/>
    <w:rsid w:val="00E76132"/>
    <w:rsid w:val="00E761AD"/>
    <w:rsid w:val="00E76AFA"/>
    <w:rsid w:val="00E817B4"/>
    <w:rsid w:val="00E843C8"/>
    <w:rsid w:val="00E93E25"/>
    <w:rsid w:val="00EA2DAB"/>
    <w:rsid w:val="00EA6A05"/>
    <w:rsid w:val="00ED4724"/>
    <w:rsid w:val="00ED6E92"/>
    <w:rsid w:val="00EE16FC"/>
    <w:rsid w:val="00EE1CE9"/>
    <w:rsid w:val="00F07082"/>
    <w:rsid w:val="00F14D7B"/>
    <w:rsid w:val="00F20D0D"/>
    <w:rsid w:val="00F20FD7"/>
    <w:rsid w:val="00F322CC"/>
    <w:rsid w:val="00F377A6"/>
    <w:rsid w:val="00F4360E"/>
    <w:rsid w:val="00F47870"/>
    <w:rsid w:val="00F502F0"/>
    <w:rsid w:val="00F50665"/>
    <w:rsid w:val="00F63481"/>
    <w:rsid w:val="00F67A71"/>
    <w:rsid w:val="00F71CE9"/>
    <w:rsid w:val="00F74B16"/>
    <w:rsid w:val="00F769A3"/>
    <w:rsid w:val="00F826F8"/>
    <w:rsid w:val="00F87D44"/>
    <w:rsid w:val="00F9097F"/>
    <w:rsid w:val="00F9357F"/>
    <w:rsid w:val="00F95DA8"/>
    <w:rsid w:val="00FB18D0"/>
    <w:rsid w:val="00FB7A7F"/>
    <w:rsid w:val="00FD44B7"/>
    <w:rsid w:val="00FE2F18"/>
    <w:rsid w:val="00FE55A2"/>
    <w:rsid w:val="00FF05FA"/>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3" w:type="paragraph">
    <w:name w:val="heading 3"/>
    <w:basedOn w:val="Normal"/>
    <w:next w:val="Normal"/>
    <w:link w:val="Naslov3Char"/>
    <w:semiHidden/>
    <w:unhideWhenUsed/>
    <w:qFormat/>
    <w:rsid w:val="00E7102F"/>
    <w:pPr>
      <w:keepNext/>
      <w:keepLines/>
      <w:spacing w:before="200"/>
      <w:outlineLvl w:val="2"/>
    </w:pPr>
    <w:rPr>
      <w:rFonts w:cstheme="majorBidi" w:eastAsiaTheme="majorEastAsia" w:hAnsiTheme="majorHAnsi" w:asciiTheme="majorHAnsi"/>
      <w:b/>
      <w:bCs/>
      <w:color w:themeColor="accent1" w:val="4F81BD"/>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Tijeloteksta-uvlaka3" w:type="paragraph">
    <w:name w:val="Body Text Indent 3"/>
    <w:aliases w:val=" uvlaka 3"/>
    <w:basedOn w:val="Normal"/>
    <w:pPr>
      <w:ind w:firstLine="540" w:left="-540"/>
      <w:jc w:val="both"/>
    </w:pPr>
  </w:style>
  <w:style w:styleId="Uvuenotijeloteksta" w:type="paragraph">
    <w:name w:val="Body Text Indent"/>
    <w:basedOn w:val="Normal"/>
    <w:pPr>
      <w:ind w:left="54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ijeloteksta-uvlaka2" w:type="paragraph">
    <w:name w:val="Body Text Indent 2"/>
    <w:aliases w:val="  uvlaka 2"/>
    <w:basedOn w:val="Normal"/>
    <w:pPr>
      <w:ind w:firstLine="708"/>
      <w:jc w:val="both"/>
    </w:pPr>
  </w:style>
  <w:style w:styleId="Tekstbalonia" w:type="paragraph">
    <w:name w:val="Balloon Text"/>
    <w:basedOn w:val="Normal"/>
    <w:semiHidden/>
    <w:rsid w:val="00B56A75"/>
    <w:rPr>
      <w:rFonts w:cs="Tahoma" w:hAnsi="Tahoma" w:ascii="Tahoma"/>
      <w:sz w:val="16"/>
      <w:szCs w:val="16"/>
    </w:rPr>
  </w:style>
  <w:style w:customStyle="true" w:styleId="ZaglavljeChar" w:type="character">
    <w:name w:val="Zaglavlje Char"/>
    <w:link w:val="Zaglavlje"/>
    <w:uiPriority w:val="99"/>
    <w:rsid w:val="00344575"/>
    <w:rPr>
      <w:sz w:val="24"/>
      <w:szCs w:val="24"/>
    </w:rPr>
  </w:style>
  <w:style w:styleId="Bezproreda" w:type="paragraph">
    <w:name w:val="No Spacing"/>
    <w:uiPriority w:val="1"/>
    <w:qFormat/>
    <w:rsid w:val="00DE2278"/>
    <w:rPr>
      <w:rFonts w:eastAsia="Calibri" w:hAnsi="Calibri" w:ascii="Calibri"/>
      <w:sz w:val="22"/>
      <w:szCs w:val="22"/>
      <w:lang w:eastAsia="en-US"/>
    </w:rPr>
  </w:style>
  <w:style w:customStyle="true" w:styleId="Naslov3Char" w:type="character">
    <w:name w:val="Naslov 3 Char"/>
    <w:basedOn w:val="Zadanifontodlomka"/>
    <w:link w:val="Naslov3"/>
    <w:semiHidden/>
    <w:rsid w:val="00E7102F"/>
    <w:rPr>
      <w:rFonts w:cstheme="majorBidi" w:eastAsiaTheme="majorEastAsia" w:hAnsiTheme="majorHAnsi" w:asciiTheme="majorHAnsi"/>
      <w:b/>
      <w:bCs/>
      <w:color w:themeColor="accent1" w:val="4F81BD"/>
      <w:sz w:val="24"/>
      <w:szCs w:val="24"/>
    </w:rPr>
  </w:style>
  <w:style w:styleId="Odlomakpopisa" w:type="paragraph">
    <w:name w:val="List Paragraph"/>
    <w:basedOn w:val="Normal"/>
    <w:uiPriority w:val="34"/>
    <w:qFormat/>
    <w:rsid w:val="00111DA8"/>
    <w:pPr>
      <w:ind w:left="720"/>
      <w:contextualSpacing/>
    </w:pPr>
  </w:style>
  <w:style w:styleId="Tekstrezerviranogmjesta" w:type="character">
    <w:name w:val="Placeholder Text"/>
    <w:basedOn w:val="Zadanifontodlomka"/>
    <w:uiPriority w:val="99"/>
    <w:semiHidden/>
    <w:rsid w:val="00613E6C"/>
    <w:rPr>
      <w:color w:val="808080"/>
      <w:bdr w:space="0" w:sz="0" w:color="auto" w:val="none"/>
      <w:shd w:fill="auto" w:color="auto" w:val="clear"/>
    </w:rPr>
  </w:style>
  <w:style w:customStyle="true" w:styleId="eSPISCCParagraphDefaultFont" w:type="character">
    <w:name w:val="eSPIS_CC_Paragraph Default Font"/>
    <w:basedOn w:val="Zadanifontodlomka"/>
    <w:rsid w:val="00613E6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13E6C"/>
    <w:rPr>
      <w:bdr w:space="0" w:sz="0" w:color="auto" w:val="none"/>
      <w:shd w:fill="FFFFCC" w:color="auto" w:val="clear"/>
      <w:lang w:val="hr-HR"/>
    </w:rPr>
  </w:style>
  <w:style w:customStyle="true" w:styleId="PozadinaSvijetloCrvena" w:type="character">
    <w:name w:val="Pozadina_SvijetloCrvena"/>
    <w:basedOn w:val="eSPISCCParagraphDefaultFont"/>
    <w:rsid w:val="00613E6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13E6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3" w:type="paragraph">
    <w:name w:val="heading 3"/>
    <w:basedOn w:val="Normal"/>
    <w:next w:val="Normal"/>
    <w:link w:val="Naslov3Char"/>
    <w:semiHidden/>
    <w:unhideWhenUsed/>
    <w:qFormat/>
    <w:rsid w:val="00E7102F"/>
    <w:pPr>
      <w:keepNext/>
      <w:keepLines/>
      <w:spacing w:before="200"/>
      <w:outlineLvl w:val="2"/>
    </w:pPr>
    <w:rPr>
      <w:rFonts w:asciiTheme="majorHAnsi" w:cstheme="majorBidi" w:eastAsiaTheme="majorEastAsia" w:hAnsiTheme="majorHAnsi"/>
      <w:b/>
      <w:bCs/>
      <w:color w:themeColor="accent1" w:val="4F81BD"/>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Tijeloteksta-uvlaka3" w:type="paragraph">
    <w:name w:val="Body Text Indent 3"/>
    <w:aliases w:val=" uvlaka 3"/>
    <w:basedOn w:val="Normal"/>
    <w:pPr>
      <w:ind w:firstLine="540" w:left="-540"/>
      <w:jc w:val="both"/>
    </w:pPr>
  </w:style>
  <w:style w:styleId="Uvuenotijeloteksta" w:type="paragraph">
    <w:name w:val="Body Text Indent"/>
    <w:basedOn w:val="Normal"/>
    <w:pPr>
      <w:ind w:left="54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ijeloteksta-uvlaka2" w:type="paragraph">
    <w:name w:val="Body Text Indent 2"/>
    <w:aliases w:val="  uvlaka 2"/>
    <w:basedOn w:val="Normal"/>
    <w:pPr>
      <w:ind w:firstLine="708"/>
      <w:jc w:val="both"/>
    </w:pPr>
  </w:style>
  <w:style w:styleId="Tekstbalonia" w:type="paragraph">
    <w:name w:val="Balloon Text"/>
    <w:basedOn w:val="Normal"/>
    <w:semiHidden/>
    <w:rsid w:val="00B56A75"/>
    <w:rPr>
      <w:rFonts w:ascii="Tahoma" w:cs="Tahoma" w:hAnsi="Tahoma"/>
      <w:sz w:val="16"/>
      <w:szCs w:val="16"/>
    </w:rPr>
  </w:style>
  <w:style w:customStyle="1" w:styleId="ZaglavljeChar" w:type="character">
    <w:name w:val="Zaglavlje Char"/>
    <w:link w:val="Zaglavlje"/>
    <w:uiPriority w:val="99"/>
    <w:rsid w:val="00344575"/>
    <w:rPr>
      <w:sz w:val="24"/>
      <w:szCs w:val="24"/>
    </w:rPr>
  </w:style>
  <w:style w:styleId="Bezproreda" w:type="paragraph">
    <w:name w:val="No Spacing"/>
    <w:uiPriority w:val="1"/>
    <w:qFormat/>
    <w:rsid w:val="00DE2278"/>
    <w:rPr>
      <w:rFonts w:ascii="Calibri" w:eastAsia="Calibri" w:hAnsi="Calibri"/>
      <w:sz w:val="22"/>
      <w:szCs w:val="22"/>
      <w:lang w:eastAsia="en-US"/>
    </w:rPr>
  </w:style>
  <w:style w:customStyle="1" w:styleId="Naslov3Char" w:type="character">
    <w:name w:val="Naslov 3 Char"/>
    <w:basedOn w:val="Zadanifontodlomka"/>
    <w:link w:val="Naslov3"/>
    <w:semiHidden/>
    <w:rsid w:val="00E7102F"/>
    <w:rPr>
      <w:rFonts w:asciiTheme="majorHAnsi" w:cstheme="majorBidi" w:eastAsiaTheme="majorEastAsia" w:hAnsiTheme="majorHAnsi"/>
      <w:b/>
      <w:bCs/>
      <w:color w:themeColor="accent1" w:val="4F81BD"/>
      <w:sz w:val="24"/>
      <w:szCs w:val="24"/>
    </w:rPr>
  </w:style>
  <w:style w:styleId="Odlomakpopisa" w:type="paragraph">
    <w:name w:val="List Paragraph"/>
    <w:basedOn w:val="Normal"/>
    <w:uiPriority w:val="34"/>
    <w:qFormat/>
    <w:rsid w:val="00111DA8"/>
    <w:pPr>
      <w:ind w:left="720"/>
      <w:contextualSpacing/>
    </w:pPr>
  </w:style>
  <w:style w:styleId="Tekstrezerviranogmjesta" w:type="character">
    <w:name w:val="Placeholder Text"/>
    <w:basedOn w:val="Zadanifontodlomka"/>
    <w:uiPriority w:val="99"/>
    <w:semiHidden/>
    <w:rsid w:val="00613E6C"/>
    <w:rPr>
      <w:color w:val="808080"/>
      <w:bdr w:color="auto" w:space="0" w:sz="0" w:val="none"/>
      <w:shd w:color="auto" w:fill="auto" w:val="clear"/>
    </w:rPr>
  </w:style>
  <w:style w:customStyle="1" w:styleId="eSPISCCParagraphDefaultFont" w:type="character">
    <w:name w:val="eSPIS_CC_Paragraph Default Font"/>
    <w:basedOn w:val="Zadanifontodlomka"/>
    <w:rsid w:val="00613E6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13E6C"/>
    <w:rPr>
      <w:bdr w:color="auto" w:space="0" w:sz="0" w:val="none"/>
      <w:shd w:color="auto" w:fill="FFFFCC" w:val="clear"/>
      <w:lang w:val="hr-HR"/>
    </w:rPr>
  </w:style>
  <w:style w:customStyle="1" w:styleId="PozadinaSvijetloCrvena" w:type="character">
    <w:name w:val="Pozadina_SvijetloCrvena"/>
    <w:basedOn w:val="eSPISCCParagraphDefaultFont"/>
    <w:rsid w:val="00613E6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13E6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611222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studenog 2015.</izvorni_sadrzaj>
    <derivirana_varijabla naziv="DomainObject.DatumDonosenjaOdluke_1">20.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izvorni_sadrzaj>
    <derivirana_varijabla naziv="DomainObject.Predmet.Broj_1">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ožujka 2012.</izvorni_sadrzaj>
    <derivirana_varijabla naziv="DomainObject.Predmet.DatumOsnivanja_1">20. ožujka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St-49/2012</izvorni_sadrzaj>
    <derivirana_varijabla naziv="DomainObject.Predmet.OznakaBroj_1">St-49/2012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DALMACIJAVINO d.d. za proizvodnju i promet alkoholnih i bezalkoholnih pića "u stečaju"</izvorni_sadrzaj>
    <derivirana_varijabla naziv="DomainObject.Predmet.ProtustrankaFormated_1">  DALMACIJAVINO d.d. za proizvodnju i promet alkoholnih i bezalkoholnih pića "u stečaju"</derivirana_varijabla>
  </DomainObject.Predmet.ProtustrankaFormated>
  <DomainObject.Predmet.ProtustrankaFormatedOIB>
    <izvorni_sadrzaj>  DALMACIJAVINO d.d. za proizvodnju i promet alkoholnih i bezalkoholnih pića "u stečaju", OIB 07837847925</izvorni_sadrzaj>
    <derivirana_varijabla naziv="DomainObject.Predmet.ProtustrankaFormatedOIB_1">  DALMACIJAVINO d.d. za proizvodnju i promet alkoholnih i bezalkoholnih pića "u stečaju", OIB 07837847925</derivirana_varijabla>
  </DomainObject.Predmet.ProtustrankaFormatedOIB>
  <DomainObject.Predmet.ProtustrankaFormatedWithAdress>
    <izvorni_sadrzaj> DALMACIJAVINO d.d. za proizvodnju i promet alkoholnih i bezalkoholnih pića "u stečaju", Obala kneza Domagoja 15, Split</izvorni_sadrzaj>
    <derivirana_varijabla naziv="DomainObject.Predmet.ProtustrankaFormatedWithAdress_1"> DALMACIJAVINO d.d. za proizvodnju i promet alkoholnih i bezalkoholnih pića "u stečaju", Obala kneza Domagoja 15, Split</derivirana_varijabla>
  </DomainObject.Predmet.ProtustrankaFormatedWithAdress>
  <DomainObject.Predmet.ProtustrankaFormatedWithAdressOIB>
    <izvorni_sadrzaj> DALMACIJAVINO d.d. za proizvodnju i promet alkoholnih i bezalkoholnih pića "u stečaju", OIB 07837847925, Obala kneza Domagoja 15, Split</izvorni_sadrzaj>
    <derivirana_varijabla naziv="DomainObject.Predmet.ProtustrankaFormatedWithAdressOIB_1"> DALMACIJAVINO d.d. za proizvodnju i promet alkoholnih i bezalkoholnih pića "u stečaju", OIB 07837847925, Obala kneza Domagoja 15, Split</derivirana_varijabla>
  </DomainObject.Predmet.ProtustrankaFormatedWithAdressOIB>
  <DomainObject.Predmet.ProtustrankaWithAdress>
    <izvorni_sadrzaj>DALMACIJAVINO d.d. za proizvodnju i promet alkoholnih i bezalkoholnih pića "u stečaju" Obala kneza Domagoja 15, Split</izvorni_sadrzaj>
    <derivirana_varijabla naziv="DomainObject.Predmet.ProtustrankaWithAdress_1">DALMACIJAVINO d.d. za proizvodnju i promet alkoholnih i bezalkoholnih pića "u stečaju" Obala kneza Domagoja 15, Split</derivirana_varijabla>
  </DomainObject.Predmet.ProtustrankaWithAdress>
  <DomainObject.Predmet.ProtustrankaWithAdressOIB>
    <izvorni_sadrzaj>DALMACIJAVINO d.d. za proizvodnju i promet alkoholnih i bezalkoholnih pića "u stečaju", OIB 07837847925, Obala kneza Domagoja 15, Split</izvorni_sadrzaj>
    <derivirana_varijabla naziv="DomainObject.Predmet.ProtustrankaWithAdressOIB_1">DALMACIJAVINO d.d. za proizvodnju i promet alkoholnih i bezalkoholnih pića "u stečaju", OIB 07837847925, Obala kneza Domagoja 15, Split</derivirana_varijabla>
  </DomainObject.Predmet.ProtustrankaWithAdressOIB>
  <DomainObject.Predmet.ProtustrankaNazivFormated>
    <izvorni_sadrzaj>DALMACIJAVINO d.d. za proizvodnju i promet alkoholnih i bezalkoholnih pića "u stečaju"</izvorni_sadrzaj>
    <derivirana_varijabla naziv="DomainObject.Predmet.ProtustrankaNazivFormated_1">DALMACIJAVINO d.d. za proizvodnju i promet alkoholnih i bezalkoholnih pića "u stečaju"</derivirana_varijabla>
  </DomainObject.Predmet.ProtustrankaNazivFormated>
  <DomainObject.Predmet.ProtustrankaNazivFormatedOIB>
    <izvorni_sadrzaj>DALMACIJAVINO d.d. za proizvodnju i promet alkoholnih i bezalkoholnih pića "u stečaju", OIB 07837847925</izvorni_sadrzaj>
    <derivirana_varijabla naziv="DomainObject.Predmet.ProtustrankaNazivFormatedOIB_1">DALMACIJAVINO d.d. za proizvodnju i promet alkoholnih i bezalkoholnih pića "u stečaju", OIB 07837847925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zastupanog po punomoćniku ŽUPANIJSKO DRŽAVNO ODVJETNIŠTVO U SPLITU; LUKA dioničko društvo; RAD, d.o.o. za vodoopskrbu i ostale komunalne djelatnosti; HEP-Operator distribucijskog sustava d.o.o. za distribuciju i opskrbu električne energije ELEKTRA ŠIBENI; Mara Jukić zastupanog po punomoćniku Mijo Jeličić; Ivica Bašić zastupanog po punomoćniku Mijo Jeličić; GASTRO GRUPA d.o.o. za trgovinu i usluge; AUTO HRVATSKA dioničko društvo; JADRANSKO OSIGURANJE d.d. zastupanog po punomoćniku Grgić &amp; Partneri odvjetničko društvo j.t.d.; CITY EX d.o.o. za prijenos poslovne dokumentacije zastupanog po punomoćniku Antonio Zujić; Hrvatski Telekom d.d.; CODEX SORTIUM društvo s ograničenom odgovornošću za pružanje kompleksnih konzalting usluga; SUNCE osiguranje d.d.; HRVATSKA IZVJEŠTAJNA NOVINSKA AGENCIJA; ČISTOĆA d.o.o. za komunalnu djelatnost, održavanje čistoće i odlaganje komunalnog otpada; TEXT-PAPIR d.o.o. za trgovinu i usluge; SLOBODNA DALMACIJA izdavačka i tiskarska djelatnost, dioničko društvo; ČISTOĆA društvo s ograničenom odgovornošću za obavljanje komunalnih djelatnosti održavanja čistoće i odlaganja komunaln; OPĆINA JELSA Jedinstveni upravni odjel; AUTOKUĆA BOSNIĆ d.o.o. za trgovinu, servis i remont; TISKARA MALENICA d.o.o. zastupanog po punomoćniku Jasmin Avdagić; Ivan Marijan zastupanog po punomoćniku Zdravko Bojanić; HEP-Operator distribucijskog sustava d.o.o. za distribuciju i opskrbu električne energije; Rikard Pavlović; LUČKA UPRAVA SPLIT; TINA ALATI društvo s ograničenom odgovorošću za trgovinu i usluge; PLOVPUT trgovačko društvo s ograničenom odgovornošću za održavanje pomorskih plovnih putova i radijske službe; Regionalna veletržnica Benkovac dioničko društvo za trgovinu i usluge "u stečaju"; MESSER CROATIA PLIN Poduzeće za proizvodnju i prodaju tehničkih plinova d.o.o.; ZAVOD ZA JAVNO ZDRAVSTVO DR. ANDRIJA ŠTAMPAR; Zagrebačka burza d.d. zastupanog po punomoćniku MAĐARIĆ &amp; LUI - odvjetničko društvo d.o.o.; METRONET TELEKOMUNIKACIJE d.d. za telekomunikacijske usluge; RELAX, d.o.o. za proizvodnju i trgovinu; MINISTARSTVO GOSPODARSTVA, RAVNETELJSTVO ZA ROBNE ZALIHE zastupanog po punomoćniku ŽUPANIJSKO DRŽAVNO ODVJETNIŠTVO U SPLITU; PUĆO d.o.o. za trgovinu, ugostiteljstvo i cestovni prijevoz; ITEM, d.o.o. informatičke usluge; ŠKARE TRADE, d.o.o. za trgovinu i ugostiteljstvo; CROATIA osiguranje d.d. FILIJALA SPLIT; MIRJANA BARIĆ; SREDIŠNJE KLIRINŠKO DEPOZITARNO DRUŠTVO, dioničko društvo; MILENKO BUŠLJETA; MILICA UGARKOVIĆ; FABIJAN PERONJA zastupanog po punomoćniku KRUNO PERONJA; Agencija za upravljanje državnom imovinom; COMENG, društvo s ograničenom odgovornošću za informatički inženjering; AMEROPA AG zastupanog po punomoćniku Odvjetničko društvo Hanžeković &amp; Partneri društvo s ograničenom odgovornošću; GRAFOPLEX, društvo s ograničenom odgovornošću, za trgovinu i usluge; HP - Hrvatska pošta d.d.; Financijska agencija; NIKOLA LACMANOVIĆ zastupanog po punomoćniku DORIS KOŠTA; HEP-Operator distribucijskog sustava d.o.o. za distribuciju i opskrbu električne energije; VODOVOD I KANALIZACIJA, društvo s ograničenom odgovornošću za vodoopskrbu, odvodnju i pročišćavanje otpadnih voda; JELKOM, društvo s ograničenom odgovornošću za komunalnu djelatnost; DALMACIJAVINO d.d. za proizvodnju i promet alkoholnih i bezalkoholnih pića "u stečaju"; EUROLEASING d.o.o. zastupanog po punomoćniku Grgić &amp; Partneri odvjetničko društvo j.t.d.; Rino Barbić, odvjetnik; HVARSKI VODOVOD d.o.o. zastupanog po punomoćniku Rino Barbić; IVAN MILAT; DIONOVA - DIONA d.o.o.; TEHNOPLAST d.o.o. za građevinarstvo, trgovinu, ugostiteljstvo, turizam i uslužne djelatnosti; VIPnet, društvo s ograničenom odgovornošću za usluge javnih telekomunikacija; BILIĆ-ERIĆ d.o.o. za privatnu zaštitu; DALMACIJAVINO - ZAGREB društvo sograničenom odgovornošću za trgovinu, ugostiteljstvo i prijevoz; GRAD DRNIŠ; Vetropack Straža tvornica stakla d.d. Hum na Sutli; CAPRICORNO, društvo s ograničenom odgovornošću za trgovinu; PELJEŠKI VRHOVI, POLJOPRIVREDNA ZADRUGA; Toma Šurjak zastupanog po punomoćniku Rino Barbić; Jakov Peronja zastupanog po punomoćniku Rino Barbić; TIGAR d.o.o. za usluge zastupanog po punomoćniku Zoran Iviš; POREZNA UPRAVA Područni ured Split zastupanog po punomoćniku ŽUPANIJSKO DRŽAVNO ODVJETNIŠTVO; BURA I TRAMUNTANA d.o.o. za trgovinu i usluge; TRAST međunarodno otpremništvo, dioničko društvo zastupanog po punomoćniku Marina Tončić-Bota; CHROMOS AGRO dioničko društvo proizvodnja sredstava za zaštitu bilja; VODOVOD I KANALIZACIJA, društvo s ograničenom odgovornošću za vodoopskrbu, odvodnju i pročišćavanje otpadnih voda; AUTOTRANS d. o. o. za javni prijevoz putnika u cestovonom prometu, trgovinu, usluge i turistička agencija; BRTVILA BREZIĆ d.o.o. za proizvodnju brtvila, trgovinu i zastupanje; IREKS AROMA društvo s ograničenom odgovornošću zastupanog po punomoćniku Odvjetničko društvo GLAMUZINA &amp; GROŠETA; Marin Mileteta, odvjetnik zastupanog po punomoćniku Antonia Selak; HEP - Opskrba d.o.o. za opskrbu potrošača električnom, toplinskom energijom i plinom; ING-ATEST d.o.o. za trgovinu i usluge; Hrvatske vode, pravna osoba za upravljanje vodama; BASLER OSIGURANJE ZAGREB dioničko društvo za osiguranje; NARODNI TRGOVAČKI LANAC d.o.o. za trgovinu i usluge; MANTIS, d.o.o. za trgovinu i usluge; Vinko Paina; TRANSADRIA, međunarodna špedicija d. d. u stečaju; Hrvatska radiotelevizija; BRODOMERKUR trgovina i usluge, dioničko društvo; ZAGREBAČKI HOLDING, društvo s ograničenom odgovornošću za javni prijevoz, opskrbu vodom, održavanje čistoće, putnička a; NASTAVNI ZAVOD ZA JAVNO ZDRAVSTVO SPLITSKO-DALMATINSKE ŽUPANIJE; BRODOSPLIT-BRODOGRADILIŠTE društvo s ograničenom odgovornošću; COPAN ZAGREB društvo s ograničenom odgovornošću za trgovinu i zastupanje; DUHAN društvo s ograničenom odgovornošću; Ivica Maleš vl. autoservis "UNO"; Teo Palaversić; HRVATSKA POŠTANSKA BANKA, dioničko društvo; OTIS DIZALA, društvo s ograničenom odgovornošću za proizvodnju, montažu, remont i održavanje dizala; Fabijan Roić; Ivo Družević; Ivo Roić; Josip Kovačević; Tedi-Tadija Maroević; Jakica Lupi; Joza Bratanić; Antun Pavičić; Juraj Pavičić; Cvjetko Matković; Katica Kovačević; Nikša Dužević; Milovan Kombura; Jelisava Pavičić; Matko Carić; Marinko Dužević; Margarita Radonić; Dinko Pavičić Tribunol; Tonči Šurjak; Duško Pavičić Ivelja; Pero Dulčić Sušak; Ivan Tadić; Ivica Pavičić; Mihovil-Mile Pavičić; Tomi Moscatello; Nikola Vodanović; Margarita Marica Stančić; Vjekoslav Radonić; Marinko Sanseović; Tadija Moškatelo; Damir Petrić; Louis Petrić; Ivica Ljubić; Vinko Lupi; Ivan Tadić Šilo; Ivan Tadić; Vinko Maroević; Ivan Buratović; Mijo Mili Pavičić; Marija Vodanović; Jakov Fredotović; Miljenko Srhoj; Nikola Haladić; Janez Jelušić; Nikola Sansević; Nikola Buratović; Cvjetko Buratović; Nikola Buratović; Nikola Stipišić; Prošper Moškatelo; Tonko Maroević; Ivo Pavičić; Pavao Čubre; Luka Šurjak; Luka Franetović; Ivan Miloš Mile; Jure Moškatelo; Vjekoslav Bogdanić; Petro Šoljan; Juraj Dužević; Damir Šurjak; Jakov Tresić; Juraj Moškatelo Stariji; Ruža Roić; Rade Čavić; Matilda Buratović; Ivo Šurjak; Dražica Matković Ljubo; Dinko Račić; Mila Franetović Dužević; Luka Stančić; Meri Petrić; Ivan Moškatelo; Vinko Moškatelo; Nikola Šimunović; Mirko Radonić; Antun Sansević; Nikša Moškatelo; Antun Vodanović Stariji; Ivo Bojanić; Cvjetko Miličić; Marija Trbuhović; Neno Šoljan; Juraj Tomi Moškatelo; Ivo Račić Kapetanić; Đuro Caratan; Ante Tonči Drinković; Kata Duboković; Boris Carić; Tonko Ivčević Bakulić; Marko Huljić; Lenka Roić; Stjepan Jerković; Boris Borović; Niko Salamunić; File Vranković; Juraj Šperka; Mili Razović; Ante Mihojević; Ljubica Stipišić; Stjepan Hujo Huljić; Nikola Grgičević; Tonči Gurdulić; Prošperino Milevčić; Boris Rubinić; Jakov Račić; Jakša Radonić; Vinko Palaversić; Fabijan Kunčić; Dušan Salamunić; Margarita Stančić; Josip Crnčić; Luka Moškatelo; Lucija Milatić-Bričolić; Fabijan Dužević; Vjeko Jakas; Pavo Bunčuga; Marko Buratović; Antun Lučić; Marin Parun Barbić; Stjepan Tomislav Huljić; Cvjetka Cvita Milevčić; Marinko Radonić; Antun Gurdulić; Blaženko Jakas; Braco Jakas; Ivan Makjanić; Ante Rubinić; Dražica Vicenca Matković; Jakov Radonić; Slobodan Radičić; Jurko Lučić; Mate Antičević; Josip Franičević; Asija Bojanić; Milivoj Vidas vl. Servisa instrumenata, mjerne i regulacione opreme; BURA l d.o.o. za trgovinu i usluge - u stečaju; NET MEDIA SISTEMI d.o.o. za informatički inženjering; Financijska agencija; Hrvatski registar brodova; Nenad Ševo; Meri Stipinović; Fond za zaštitu okoliša i energetsku učinkovitost; Zlatko Balić; Galić Ante; Dean Prelević, odvjetnik; Želimir Miletić; Luči Roić; Ivelja Pavičić Nade; Dujko Čubre; Antun Bratanić; Andrija Matković; Antun Vune Bratanić; Dinko Lušić; Nikica Nikola Matijević; Ivan Sanseović; Marija Kovačević Lolotović; Petar Zlatan Vodanović; Ivan Stančić; Stjepan Moškatelo; Toma Dužević; Ivica Račić; Kuzma Pavičić Aleluja; Vinka Salamunić; Teo Huljić; Dejan Šperka; Juraj Caratan; Matko Antičević; Dinko Rubinić ( Vjera ); Vjera Rubinić; Abraham Bojanić; Vedran Nevešćanin zastupanog po punomoćniku Jadranko Vidović; Marija Pjevac; Carinska uprava; Općinski sud u Starom Gradu - ZK odjel; Nada Akrap; Jasminka Antunović; Nediljka Armanda; Ana Babić; Gordana Babić; Ivan Babić; Katica Babić; Jure Bacelj; Ana Bačić; Nediljka Bajić; Žarka Bakotić; Marko Baković; Ivica Ban; Srđanka Banovac; Božidar Barać; Vedran Barbarić; Marija Barbir; Petar Barbir; Anica Baričević; Damira Barišić; Ivan Barišić; Manda Bašić; Aleksandar Bauk; Marina Bauk; Ivo Bavčević; Nataša Bazina; Mirjana Begonja; Jelena Belić; Niko Belić; Jagoda Bešker; Nedo Bešker; Zorica Bilić; Sanja Bilić Pavlinović; Jela Bilobrk; Antun Blažević; Hrvoje Blažević; Damir Bojčić; Željko Bojčić; Denis Boljat; Srećko Boras; Robert Borić; Goran Bosančić; Pava Botić; Ljuba Božanić; Anka Božić; Anica Božić-Bakušić; Ivica Bratić; Nikša Bratić; Vencislav Brizić; Zlata Brizić; Mate Brstilo; Zora Budimir; Miranda Budiša; Nediljko Bugarin; Željka Vučemilović Šimunović; Gordana Buljević; Marina Burić; Mario Buzov; Đuro Caratan; Toni Caratan; Boris Carić; Paulo Carić; Dinka Cazareo; Nevenka Cukrov; Dijana Czwik; Vinka Čavala; Silva Černak-Lojić; Diana Čović; Ante Čulo; Blaž Ćapin; Filip Delać; Ankica Delić; Marko Delić; Nediljka Delić; Gordana Didak; Mili Divić; Ljiljana Dragan; Milka Drlje; Mate Drmić; Jozo Družianić; Niko Dujić; Stanko Duvančić; Damir Duvnjak; Nives Džanko; Ante Đurđević; Ljubica Elez; Ankica Ezgeta; Lenka Franić; Ivica Gabelić; Marija Galešić; Petar Galić; Silvana Galić; Kazimir Garić; Vencel Gašpar; Vinko Gašpar; Ana Goreta; Zorka Goreta; Josip Gotovac; Vjekoslav Grbčić; Divna Grbeša; Ana Grubišić; Gordana Grubišić; Nikola Grubišić; Sanja Grubišić; Antonio Gudelj; Kata Gugić; Mirjana Gugić; Ivica Hajder; Željko Hajder; Silvana Hajduk; Tomislav Herceg; Mira Ikica; Franjo Ivčević; Jelena Ivčević; Damir Jakus; Gospova Jakus; Marica Jakus; Petar Jakus; Marko Janković; Matija Jeličić; Ante Jeličić; Marija Jocić; Ante Jolić; Marica Jukić; Marko Jukić; Renata Jukić; Jadranka Jurić; Marija Jurić; Ankica Kainić; Jelena Kalinić; Petar Kalinić; Anamarija Kalinić Radović; Stipan Kamber; Đuro Kapoši; Željko Karin; Marijana Karin Prnjak; Neda Kasalo; Zvonimir Kasalo; Suzana Kašić; Ivana Katalinić; Josip Katušić; Ljiljana Kegalj; Ante Kekez; Ivanko Kekez; Petrica Kekez; Boško Kevo; Antiša Kliškinić; Veljko Knezović; Stjepan Kokeza; Petar Kolega; Daniela Kovač; Željka Kovač; Ivan Kraljić; Inga Krnjaić; Anka Krstić; Ivan Kundid; Ivana Kundid; Ružica Kundid; Deni Kuvačić; Anka Landikušić; Ivan Lasić; Dražen Lazić; Nenad Leskur; Ivana Lilić; Ivo Lipanović; Marko Lojić; Mile Lovrić; Ana Lovrinčević; Dejan Lukavac; Nela Madžar; Alenka Malinić; Pavao Marasović; Anto Marijan; Cvita Marijanović; Dobrinka Marijanović; Tomislav Marijanović; Jasna Marin; Marina Marin; Željko Marinac; Božidar Marinković; Jakov Mateta; Ivan Matić; Ružica Matić; Slavko Matić; Željko Matić; Marija Matković; Ivan Melvan; Nikola Midenjak; Pere Mihanović; Ana Mikulić; Mate Mikulić; Ivan Milaković; Ivan Milanović; Zorka Miletić; Milan Miljuš; Đorđe Mirčetić; Tonči Mišković; Ana Moro; Slavko Moro; Tomi Moscatello; Marija Munitić; Ljubomir Muslim; Mijo Nožina; Jurica Oman; Mirko Oman; Janja Orošnjak; Mila Palada; Ivan Pandža; Asija Papić; Mijo Papić; Tereza Papić; Rajko Parać; Tatjana Parać; Đurđica Parat; Ivan Pastuović; Jurica Pavela; Roki Pavičić; Ivan Pažanin; Luka Peko; Neda Penga; Ante Perko; Ivana Perko; Gordana Perković; Marica Perković; Nediljko Perković; Nila Peroš; Dragica Peša; Iris Peša; Nikša Petrić; Matko Pezo; Zlatko Piperković; Joško Pivac; Luka Pjevac; Anka Plazonja; Robert Plazonja; Gordan Poparić; Ante Popović; Milanka Pranić; Miroslav Primorac; Iva Punda; Drago Radić; Mladen Radmilović; Petar Radonić; Jagoda Radošević; Ante Rajčić; Marko Ralica; Ivan Raos; Zdenka Razlog; Mila Rebić; Marija Reljanović; Mara Režić; Marija Rizvan; Anđelko Rogulj; Berislava Roša; Sofija Ruić; Ana Runjić; Gordan Ruščić; Sanja Ružić; Svjetlana Samac; Miljenko Samardžić; Dinka Sanseović; Ante Sarić; Ivan Sarić; Marija Sedlar; Ljubica Sekelez; Kristina Serdarević; Aleksandra Sever-Muhar; Boško Sikavica; Snježana Sikavica; Dragan Simić; Tanja Sinovčić; Ljiljana Sirić; Dijana Skelin; Kata Sočo; Marija Stančić; Đani Stanić; Danica Stipinović; Milorad Stojsavljević; Petar Strinić; Luca Strunje; Slavka Svalina; Marijan Šamija; Marinka Šamija; Katica Šeparović; Nenad Ševo; Krasna Šiklić; Mili Šimig; Vesna Škare; Ljubica Škopljanac; Milica Špar; Eleana Šubat; Ivan Šuljug; Vesna Šunjić; Ljubica Tarle; Nada Teklić; Lada Terzić; Ivan Tomić; Ivan Topić; Jelica Topić; Tvrtko Topić; Anđelka Torlak; Ivan Torlak; Marko Torlak; Damir Tot; Anka Treskavica; Anka Tukić; Nediljko Ugrin; Marinko Uvodić; Nedjeljka Uvodić; Marko Validžić; Ivanka Varnica; Milica Varvodić; Kristina Velić; Ljiljana Vesković; Milka Veštić; Ante Vidan; Marko Vidović; Matko Vidović; Nevenka Vidović; Ankica Vilibić; Anđelko Vilić; Normela Visković; Tonči Visković; Marica Vlaić; Dubravka Vlainić; Ivo Vodanović; Josip Vogleš; Vinko Vranković; Ivan Vrdoljak; Mirjana Vrdoljak; Marija Vrgoč; Bože Vuco; Mirjana Vučković; Višnja Vučković; Ivan Vugdelija; Dubravka Vukas; Anđelka Vukičević; Zora Vuković; Ivan Vukušić; Jadran Vukušić; Nevenka Vukušić; Vjera Vukušić; Zvonimir Vukušić; Nevenka Vuleta; Vinka Zekić; Dinko Zenčić; Borislav Zokić; Dolina Zokić; Margita Zokić; Luca Zolota; Milan Žarković; Nevenka Živko; Davorka Živković; Ivica Živković; Ivo Živković; Siniša Ivančić; Iva Jelić; Marko Kavelj; Ivan Koljanin; Željko Kovač; Zvonko Kruneš; Nikola Lacmanović; Vesna Lepetić; Jelica Ljubica; Darko Lulić; Vesna Lulić; Marija Mamić; Radojka Marijanović; Meri Cabadaj; Mate Markotić; Ante Marović; Ivan Marušić; Iva Melvan; Goran Merkel; Ivan Mornar; Miodrag Munjiza; Ante Nožina; Anica Pandža; Nikica Pavlović; Silvana Perić; Nediljka Perišić; Elvira Dračevac; Mara Dobrota; Neda-lidia Buljević; Ivan Bugarin; Maja Bučić; Mira Božić; Sandra Borić; Marija Davidović; Petar Adjanski; Ana Čatlak; Marinko Buškulić; Marinko Galić; Luca Gabela; Tomislav Frankić; Elias Erceg; Jakov Elez; Sretan Bajalo; Mario Tomić; Ranko Vuleta; Zlatko Balić; Boško Barać; Milan Vukić; Mara Vukorepa; Bare Vujina; Milenko Bašić; Diana Blažević; Jozo Bogić; Stjepko Bojanić; Miroslav Trečić; Neda Tukić; Vinka Ukić; Mira Velić; Ivan Vrdoljak; Iva Vrdoljak; Dražen Todorović; Dubravka Stojanovska; Josip Strniša; Ivica Sviličić; Ana Rogošić; Ivica Stipinović; Darko Topić; Marija Trečić; Milica Zorić; Ivo Rajčić; Ivan Radoš; Željka Vučemilović-šimunović</izvorni_sadrzaj>
    <derivirana_varijabla naziv="DomainObject.Predmet.StrankaFormated_1">  REPUBLIKA HRVATSKA zastupanog po punomoćniku ŽUPANIJSKO DRŽAVNO ODVJETNIŠTVO U SPLITU; LUKA dioničko društvo; RAD, d.o.o. za vodoopskrbu i ostale komunalne djelatnosti; HEP-Operator distribucijskog sustava d.o.o. za distribuciju i opskrbu električne energije ELEKTRA ŠIBENI; Mara Jukić zastupanog po punomoćniku Mijo Jeličić; Ivica Bašić zastupanog po punomoćniku Mijo Jeličić; GASTRO GRUPA d.o.o. za trgovinu i usluge; AUTO HRVATSKA dioničko društvo; JADRANSKO OSIGURANJE d.d. zastupanog po punomoćniku Grgić &amp; Partneri odvjetničko društvo j.t.d.; CITY EX d.o.o. za prijenos poslovne dokumentacije zastupanog po punomoćniku Antonio Zujić; Hrvatski Telekom d.d.; CODEX SORTIUM društvo s ograničenom odgovornošću za pružanje kompleksnih konzalting usluga; SUNCE osiguranje d.d.; HRVATSKA IZVJEŠTAJNA NOVINSKA AGENCIJA; ČISTOĆA d.o.o. za komunalnu djelatnost, održavanje čistoće i odlaganje komunalnog otpada; TEXT-PAPIR d.o.o. za trgovinu i usluge; SLOBODNA DALMACIJA izdavačka i tiskarska djelatnost, dioničko društvo; ČISTOĆA društvo s ograničenom odgovornošću za obavljanje komunalnih djelatnosti održavanja čistoće i odlaganja komunaln; OPĆINA JELSA Jedinstveni upravni odjel; AUTOKUĆA BOSNIĆ d.o.o. za trgovinu, servis i remont; TISKARA MALENICA d.o.o. zastupanog po punomoćniku Jasmin Avdagić; Ivan Marijan zastupanog po punomoćniku Zdravko Bojanić; HEP-Operator distribucijskog sustava d.o.o. za distribuciju i opskrbu električne energije; Rikard Pavlović; LUČKA UPRAVA SPLIT; TINA ALATI društvo s ograničenom odgovorošću za trgovinu i usluge; PLOVPUT trgovačko društvo s ograničenom odgovornošću za održavanje pomorskih plovnih putova i radijske službe; Regionalna veletržnica Benkovac dioničko društvo za trgovinu i usluge "u stečaju"; MESSER CROATIA PLIN Poduzeće za proizvodnju i prodaju tehničkih plinova d.o.o.; ZAVOD ZA JAVNO ZDRAVSTVO DR. ANDRIJA ŠTAMPAR; Zagrebačka burza d.d. zastupanog po punomoćniku MAĐARIĆ &amp; LUI - odvjetničko društvo d.o.o.; METRONET TELEKOMUNIKACIJE d.d. za telekomunikacijske usluge; RELAX, d.o.o. za proizvodnju i trgovinu; MINISTARSTVO GOSPODARSTVA, RAVNETELJSTVO ZA ROBNE ZALIHE zastupanog po punomoćniku ŽUPANIJSKO DRŽAVNO ODVJETNIŠTVO U SPLITU; PUĆO d.o.o. za trgovinu, ugostiteljstvo i cestovni prijevoz; ITEM, d.o.o. informatičke usluge; ŠKARE TRADE, d.o.o. za trgovinu i ugostiteljstvo; CROATIA osiguranje d.d. FILIJALA SPLIT; MIRJANA BARIĆ; SREDIŠNJE KLIRINŠKO DEPOZITARNO DRUŠTVO, dioničko društvo; MILENKO BUŠLJETA; MILICA UGARKOVIĆ; FABIJAN PERONJA zastupanog po punomoćniku KRUNO PERONJA; Agencija za upravljanje državnom imovinom; COMENG, društvo s ograničenom odgovornošću za informatički inženjering; AMEROPA AG zastupanog po punomoćniku Odvjetničko društvo Hanžeković &amp; Partneri društvo s ograničenom odgovornošću; GRAFOPLEX, društvo s ograničenom odgovornošću, za trgovinu i usluge; HP - Hrvatska pošta d.d.; Financijska agencija; NIKOLA LACMANOVIĆ zastupanog po punomoćniku DORIS KOŠTA; HEP-Operator distribucijskog sustava d.o.o. za distribuciju i opskrbu električne energije; VODOVOD I KANALIZACIJA, društvo s ograničenom odgovornošću za vodoopskrbu, odvodnju i pročišćavanje otpadnih voda; JELKOM, društvo s ograničenom odgovornošću za komunalnu djelatnost; DALMACIJAVINO d.d. za proizvodnju i promet alkoholnih i bezalkoholnih pića "u stečaju"; EUROLEASING d.o.o. zastupanog po punomoćniku Grgić &amp; Partneri odvjetničko društvo j.t.d.; Rino Barbić, odvjetnik; HVARSKI VODOVOD d.o.o. zastupanog po punomoćniku Rino Barbić; IVAN MILAT; DIONOVA - DIONA d.o.o.; TEHNOPLAST d.o.o. za građevinarstvo, trgovinu, ugostiteljstvo, turizam i uslužne djelatnosti; VIPnet, društvo s ograničenom odgovornošću za usluge javnih telekomunikacija; BILIĆ-ERIĆ d.o.o. za privatnu zaštitu; DALMACIJAVINO - ZAGREB društvo sograničenom odgovornošću za trgovinu, ugostiteljstvo i prijevoz; GRAD DRNIŠ; Vetropack Straža tvornica stakla d.d. Hum na Sutli; CAPRICORNO, društvo s ograničenom odgovornošću za trgovinu; PELJEŠKI VRHOVI, POLJOPRIVREDNA ZADRUGA; Toma Šurjak zastupanog po punomoćniku Rino Barbić; Jakov Peronja zastupanog po punomoćniku Rino Barbić; TIGAR d.o.o. za usluge zastupanog po punomoćniku Zoran Iviš; POREZNA UPRAVA Područni ured Split zastupanog po punomoćniku ŽUPANIJSKO DRŽAVNO ODVJETNIŠTVO; BURA I TRAMUNTANA d.o.o. za trgovinu i usluge; TRAST međunarodno otpremništvo, dioničko društvo zastupanog po punomoćniku Marina Tončić-Bota; CHROMOS AGRO dioničko društvo proizvodnja sredstava za zaštitu bilja; VODOVOD I KANALIZACIJA, društvo s ograničenom odgovornošću za vodoopskrbu, odvodnju i pročišćavanje otpadnih voda; AUTOTRANS d. o. o. za javni prijevoz putnika u cestovonom prometu, trgovinu, usluge i turistička agencija; BRTVILA BREZIĆ d.o.o. za proizvodnju brtvila, trgovinu i zastupanje; IREKS AROMA društvo s ograničenom odgovornošću zastupanog po punomoćniku Odvjetničko društvo GLAMUZINA &amp; GROŠETA; Marin Mileteta, odvjetnik zastupanog po punomoćniku Antonia Selak; HEP - Opskrba d.o.o. za opskrbu potrošača električnom, toplinskom energijom i plinom; ING-ATEST d.o.o. za trgovinu i usluge; Hrvatske vode, pravna osoba za upravljanje vodama; BASLER OSIGURANJE ZAGREB dioničko društvo za osiguranje; NARODNI TRGOVAČKI LANAC d.o.o. za trgovinu i usluge; MANTIS, d.o.o. za trgovinu i usluge; Vinko Paina; TRANSADRIA, međunarodna špedicija d. d. u stečaju; Hrvatska radiotelevizija; BRODOMERKUR trgovina i usluge, dioničko društvo; ZAGREBAČKI HOLDING, društvo s ograničenom odgovornošću za javni prijevoz, opskrbu vodom, održavanje čistoće, putnička a; NASTAVNI ZAVOD ZA JAVNO ZDRAVSTVO SPLITSKO-DALMATINSKE ŽUPANIJE; BRODOSPLIT-BRODOGRADILIŠTE društvo s ograničenom odgovornošću; COPAN ZAGREB društvo s ograničenom odgovornošću za trgovinu i zastupanje; DUHAN društvo s ograničenom odgovornošću; Ivica Maleš vl. autoservis "UNO"; Teo Palaversić; HRVATSKA POŠTANSKA BANKA, dioničko društvo; OTIS DIZALA, društvo s ograničenom odgovornošću za proizvodnju, montažu, remont i održavanje dizala; Fabijan Roić; Ivo Družević; Ivo Roić; Josip Kovačević; Tedi-Tadija Maroević; Jakica Lupi; Joza Bratanić; Antun Pavičić; Juraj Pavičić; Cvjetko Matković; Katica Kovačević; Nikša Dužević; Milovan Kombura; Jelisava Pavičić; Matko Carić; Marinko Dužević; Margarita Radonić; Dinko Pavičić Tribunol; Tonči Šurjak; Duško Pavičić Ivelja; Pero Dulčić Sušak; Ivan Tadić; Ivica Pavičić; Mihovil-Mile Pavičić; Tomi Moscatello; Nikola Vodanović; Margarita Marica Stančić; Vjekoslav Radonić; Marinko Sanseović; Tadija Moškatelo; Damir Petrić; Louis Petrić; Ivica Ljubić; Vinko Lupi; Ivan Tadić Šilo; Ivan Tadić; Vinko Maroević; Ivan Buratović; Mijo Mili Pavičić; Marija Vodanović; Jakov Fredotović; Miljenko Srhoj; Nikola Haladić; Janez Jelušić; Nikola Sansević; Nikola Buratović; Cvjetko Buratović; Nikola Buratović; Nikola Stipišić; Prošper Moškatelo; Tonko Maroević; Ivo Pavičić; Pavao Čubre; Luka Šurjak; Luka Franetović; Ivan Miloš Mile; Jure Moškatelo; Vjekoslav Bogdanić; Petro Šoljan; Juraj Dužević; Damir Šurjak; Jakov Tresić; Juraj Moškatelo Stariji; Ruža Roić; Rade Čavić; Matilda Buratović; Ivo Šurjak; Dražica Matković Ljubo; Dinko Račić; Mila Franetović Dužević; Luka Stančić; Meri Petrić; Ivan Moškatelo; Vinko Moškatelo; Nikola Šimunović; Mirko Radonić; Antun Sansević; Nikša Moškatelo; Antun Vodanović Stariji; Ivo Bojanić; Cvjetko Miličić; Marija Trbuhović; Neno Šoljan; Juraj Tomi Moškatelo; Ivo Račić Kapetanić; Đuro Caratan; Ante Tonči Drinković; Kata Duboković; Boris Carić; Tonko Ivčević Bakulić; Marko Huljić; Lenka Roić; Stjepan Jerković; Boris Borović; Niko Salamunić; File Vranković; Juraj Šperka; Mili Razović; Ante Mihojević; Ljubica Stipišić; Stjepan Hujo Huljić; Nikola Grgičević; Tonči Gurdulić; Prošperino Milevčić; Boris Rubinić; Jakov Račić; Jakša Radonić; Vinko Palaversić; Fabijan Kunčić; Dušan Salamunić; Margarita Stančić; Josip Crnčić; Luka Moškatelo; Lucija Milatić-Bričolić; Fabijan Dužević; Vjeko Jakas; Pavo Bunčuga; Marko Buratović; Antun Lučić; Marin Parun Barbić; Stjepan Tomislav Huljić; Cvjetka Cvita Milevčić; Marinko Radonić; Antun Gurdulić; Blaženko Jakas; Braco Jakas; Ivan Makjanić; Ante Rubinić; Dražica Vicenca Matković; Jakov Radonić; Slobodan Radičić; Jurko Lučić; Mate Antičević; Josip Franičević; Asija Bojanić; Milivoj Vidas vl. Servisa instrumenata, mjerne i regulacione opreme; BURA l d.o.o. za trgovinu i usluge - u stečaju; NET MEDIA SISTEMI d.o.o. za informatički inženjering; Financijska agencija; Hrvatski registar brodova; Nenad Ševo; Meri Stipinović; Fond za zaštitu okoliša i energetsku učinkovitost; Zlatko Balić; Galić Ante; Dean Prelević, odvjetnik; Želimir Miletić; Luči Roić; Ivelja Pavičić Nade; Dujko Čubre; Antun Bratanić; Andrija Matković; Antun Vune Bratanić; Dinko Lušić; Nikica Nikola Matijević; Ivan Sanseović; Marija Kovačević Lolotović; Petar Zlatan Vodanović; Ivan Stančić; Stjepan Moškatelo; Toma Dužević; Ivica Račić; Kuzma Pavičić Aleluja; Vinka Salamunić; Teo Huljić; Dejan Šperka; Juraj Caratan; Matko Antičević; Dinko Rubinić ( Vjera ); Vjera Rubinić; Abraham Bojanić; Vedran Nevešćanin zastupanog po punomoćniku Jadranko Vidović; Marija Pjevac; Carinska uprava; Općinski sud u Starom Gradu - ZK odjel; Nada Akrap; Jasminka Antunović; Nediljka Armanda; Ana Babić; Gordana Babić; Ivan Babić; Katica Babić; Jure Bacelj; Ana Bačić; Nediljka Bajić; Žarka Bakotić; Marko Baković; Ivica Ban; Srđanka Banovac; Božidar Barać; Vedran Barbarić; Marija Barbir; Petar Barbir; Anica Baričević; Damira Barišić; Ivan Barišić; Manda Bašić; Aleksandar Bauk; Marina Bauk; Ivo Bavčević; Nataša Bazina; Mirjana Begonja; Jelena Belić; Niko Belić; Jagoda Bešker; Nedo Bešker; Zorica Bilić; Sanja Bilić Pavlinović; Jela Bilobrk; Antun Blažević; Hrvoje Blažević; Damir Bojčić; Željko Bojčić; Denis Boljat; Srećko Boras; Robert Borić; Goran Bosančić; Pava Botić; Ljuba Božanić; Anka Božić; Anica Božić-Bakušić; Ivica Bratić; Nikša Bratić; Vencislav Brizić; Zlata Brizić; Mate Brstilo; Zora Budimir; Miranda Budiša; Nediljko Bugarin; Željka Vučemilović Šimunović; Gordana Buljević; Marina Burić; Mario Buzov; Đuro Caratan; Toni Caratan; Boris Carić; Paulo Carić; Dinka Cazareo; Nevenka Cukrov; Dijana Czwik; Vinka Čavala; Silva Černak-Lojić; Diana Čović; Ante Čulo; Blaž Ćapin; Filip Delać; Ankica Delić; Marko Delić; Nediljka Delić; Gordana Didak; Mili Divić; Ljiljana Dragan; Milka Drlje; Mate Drmić; Jozo Družianić; Niko Dujić; Stanko Duvančić; Damir Duvnjak; Nives Džanko; Ante Đurđević; Ljubica Elez; Ankica Ezgeta; Lenka Franić; Ivica Gabelić; Marija Galešić; Petar Galić; Silvana Galić; Kazimir Garić; Vencel Gašpar; Vinko Gašpar; Ana Goreta; Zorka Goreta; Josip Gotovac; Vjekoslav Grbčić; Divna Grbeša; Ana Grubišić; Gordana Grubišić; Nikola Grubišić; Sanja Grubišić; Antonio Gudelj; Kata Gugić; Mirjana Gugić; Ivica Hajder; Željko Hajder; Silvana Hajduk; Tomislav Herceg; Mira Ikica; Franjo Ivčević; Jelena Ivčević; Damir Jakus; Gospova Jakus; Marica Jakus; Petar Jakus; Marko Janković; Matija Jeličić; Ante Jeličić; Marija Jocić; Ante Jolić; Marica Jukić; Marko Jukić; Renata Jukić; Jadranka Jurić; Marija Jurić; Ankica Kainić; Jelena Kalinić; Petar Kalinić; Anamarija Kalinić Radović; Stipan Kamber; Đuro Kapoši; Željko Karin; Marijana Karin Prnjak; Neda Kasalo; Zvonimir Kasalo; Suzana Kašić; Ivana Katalinić; Josip Katušić; Ljiljana Kegalj; Ante Kekez; Ivanko Kekez; Petrica Kekez; Boško Kevo; Antiša Kliškinić; Veljko Knezović; Stjepan Kokeza; Petar Kolega; Daniela Kovač; Željka Kovač; Ivan Kraljić; Inga Krnjaić; Anka Krstić; Ivan Kundid; Ivana Kundid; Ružica Kundid; Deni Kuvačić; Anka Landikušić; Ivan Lasić; Dražen Lazić; Nenad Leskur; Ivana Lilić; Ivo Lipanović; Marko Lojić; Mile Lovrić; Ana Lovrinčević; Dejan Lukavac; Nela Madžar; Alenka Malinić; Pavao Marasović; Anto Marijan; Cvita Marijanović; Dobrinka Marijanović; Tomislav Marijanović; Jasna Marin; Marina Marin; Željko Marinac; Božidar Marinković; Jakov Mateta; Ivan Matić; Ružica Matić; Slavko Matić; Željko Matić; Marija Matković; Ivan Melvan; Nikola Midenjak; Pere Mihanović; Ana Mikulić; Mate Mikulić; Ivan Milaković; Ivan Milanović; Zorka Miletić; Milan Miljuš; Đorđe Mirčetić; Tonči Mišković; Ana Moro; Slavko Moro; Tomi Moscatello; Marija Munitić; Ljubomir Muslim; Mijo Nožina; Jurica Oman; Mirko Oman; Janja Orošnjak; Mila Palada; Ivan Pandža; Asija Papić; Mijo Papić; Tereza Papić; Rajko Parać; Tatjana Parać; Đurđica Parat; Ivan Pastuović; Jurica Pavela; Roki Pavičić; Ivan Pažanin; Luka Peko; Neda Penga; Ante Perko; Ivana Perko; Gordana Perković; Marica Perković; Nediljko Perković; Nila Peroš; Dragica Peša; Iris Peša; Nikša Petrić; Matko Pezo; Zlatko Piperković; Joško Pivac; Luka Pjevac; Anka Plazonja; Robert Plazonja; Gordan Poparić; Ante Popović; Milanka Pranić; Miroslav Primorac; Iva Punda; Drago Radić; Mladen Radmilović; Petar Radonić; Jagoda Radošević; Ante Rajčić; Marko Ralica; Ivan Raos; Zdenka Razlog; Mila Rebić; Marija Reljanović; Mara Režić; Marija Rizvan; Anđelko Rogulj; Berislava Roša; Sofija Ruić; Ana Runjić; Gordan Ruščić; Sanja Ružić; Svjetlana Samac; Miljenko Samardžić; Dinka Sanseović; Ante Sarić; Ivan Sarić; Marija Sedlar; Ljubica Sekelez; Kristina Serdarević; Aleksandra Sever-Muhar; Boško Sikavica; Snježana Sikavica; Dragan Simić; Tanja Sinovčić; Ljiljana Sirić; Dijana Skelin; Kata Sočo; Marija Stančić; Đani Stanić; Danica Stipinović; Milorad Stojsavljević; Petar Strinić; Luca Strunje; Slavka Svalina; Marijan Šamija; Marinka Šamija; Katica Šeparović; Nenad Ševo; Krasna Šiklić; Mili Šimig; Vesna Škare; Ljubica Škopljanac; Milica Špar; Eleana Šubat; Ivan Šuljug; Vesna Šunjić; Ljubica Tarle; Nada Teklić; Lada Terzić; Ivan Tomić; Ivan Topić; Jelica Topić; Tvrtko Topić; Anđelka Torlak; Ivan Torlak; Marko Torlak; Damir Tot; Anka Treskavica; Anka Tukić; Nediljko Ugrin; Marinko Uvodić; Nedjeljka Uvodić; Marko Validžić; Ivanka Varnica; Milica Varvodić; Kristina Velić; Ljiljana Vesković; Milka Veštić; Ante Vidan; Marko Vidović; Matko Vidović; Nevenka Vidović; Ankica Vilibić; Anđelko Vilić; Normela Visković; Tonči Visković; Marica Vlaić; Dubravka Vlainić; Ivo Vodanović; Josip Vogleš; Vinko Vranković; Ivan Vrdoljak; Mirjana Vrdoljak; Marija Vrgoč; Bože Vuco; Mirjana Vučković; Višnja Vučković; Ivan Vugdelija; Dubravka Vukas; Anđelka Vukičević; Zora Vuković; Ivan Vukušić; Jadran Vukušić; Nevenka Vukušić; Vjera Vukušić; Zvonimir Vukušić; Nevenka Vuleta; Vinka Zekić; Dinko Zenčić; Borislav Zokić; Dolina Zokić; Margita Zokić; Luca Zolota; Milan Žarković; Nevenka Živko; Davorka Živković; Ivica Živković; Ivo Živković; Siniša Ivančić; Iva Jelić; Marko Kavelj; Ivan Koljanin; Željko Kovač; Zvonko Kruneš; Nikola Lacmanović; Vesna Lepetić; Jelica Ljubica; Darko Lulić; Vesna Lulić; Marija Mamić; Radojka Marijanović; Meri Cabadaj; Mate Markotić; Ante Marović; Ivan Marušić; Iva Melvan; Goran Merkel; Ivan Mornar; Miodrag Munjiza; Ante Nožina; Anica Pandža; Nikica Pavlović; Silvana Perić; Nediljka Perišić; Elvira Dračevac; Mara Dobrota; Neda-lidia Buljević; Ivan Bugarin; Maja Bučić; Mira Božić; Sandra Borić; Marija Davidović; Petar Adjanski; Ana Čatlak; Marinko Buškulić; Marinko Galić; Luca Gabela; Tomislav Frankić; Elias Erceg; Jakov Elez; Sretan Bajalo; Mario Tomić; Ranko Vuleta; Zlatko Balić; Boško Barać; Milan Vukić; Mara Vukorepa; Bare Vujina; Milenko Bašić; Diana Blažević; Jozo Bogić; Stjepko Bojanić; Miroslav Trečić; Neda Tukić; Vinka Ukić; Mira Velić; Ivan Vrdoljak; Iva Vrdoljak; Dražen Todorović; Dubravka Stojanovska; Josip Strniša; Ivica Sviličić; Ana Rogošić; Ivica Stipinović; Darko Topić; Marija Trečić; Milica Zorić; Ivo Rajčić; Ivan Radoš; Željka Vučemilović-šimunović</derivirana_varijabla>
  </DomainObject.Predmet.StrankaFormated>
  <DomainObject.Predmet.StrankaFormatedOIB>
    <izvorni_sadrzaj>  REPUBLIKA HRVATSKA, OIB 18683136487 zastupanog po punomoćniku ŽUPANIJSKO DRŽAVNO ODVJETNIŠTVO U SPLITU; LUKA dioničko društvo, OIB 34440814040; RAD, d.o.o. za vodoopskrbu i ostale komunalne djelatnosti, OIB 71304592430; HEP-Operator distribucijskog sustava d.o.o. za distribuciju i opskrbu električne energije ELEKTRA ŠIBENI, OIB 46830600751; Mara Jukić, OIB 37710339746 zastupanog po punomoćniku Mijo Jeličić; Ivica Bašić, OIB 14595893401 zastupanog po punomoćniku Mijo Jeličić; GASTRO GRUPA d.o.o. za trgovinu i usluge, OIB 39228456312; AUTO HRVATSKA dioničko društvo, OIB 32709834358; JADRANSKO OSIGURANJE d.d., OIB 94472454976 zastupanog po punomoćniku Grgić &amp; Partneri odvjetničko društvo j.t.d.; CITY EX d.o.o. za prijenos poslovne dokumentacije, OIB 99406899243 zastupanog po punomoćniku Antonio Zujić; Hrvatski Telekom d.d., OIB 81793146560; CODEX SORTIUM društvo s ograničenom odgovornošću za pružanje kompleksnih konzalting usluga, OIB 83918065246; SUNCE osiguranje d.d., OIB 12012147571; HRVATSKA IZVJEŠTAJNA NOVINSKA AGENCIJA, OIB 41387373932; ČISTOĆA d.o.o. za komunalnu djelatnost, održavanje čistoće i odlaganje komunalnog otpada, OIB 16912997621; TEXT-PAPIR d.o.o. za trgovinu i usluge, OIB 45878059290; SLOBODNA DALMACIJA izdavačka i tiskarska djelatnost, dioničko društvo, OIB 35075764438; ČISTOĆA društvo s ograničenom odgovornošću za obavljanje komunalnih djelatnosti održavanja čistoće i odlaganja komunaln, OIB 38812451417; OPĆINA JELSA Jedinstveni upravni odjel, OIB 94187441810; AUTOKUĆA BOSNIĆ d.o.o. za trgovinu, servis i remont, OIB 62890333516; TISKARA MALENICA d.o.o., OIB 21268596817 zastupanog po punomoćniku Jasmin Avdagić; Ivan Marijan, OIB 35721802898 zastupanog po punomoćniku Zdravko Bojanić; HEP-Operator distribucijskog sustava d.o.o. za distribuciju i opskrbu električne energije, OIB 46830600751; Rikard Pavlović, OIB 16829467929; LUČKA UPRAVA SPLIT, OIB 06992092556; TINA ALATI društvo s ograničenom odgovorošću za trgovinu i usluge, OIB 72232886006; PLOVPUT trgovačko društvo s ograničenom odgovornošću za održavanje pomorskih plovnih putova i radijske službe, OIB 14480721492; Regionalna veletržnica Benkovac dioničko društvo za trgovinu i usluge "u stečaju", OIB 16205687638; MESSER CROATIA PLIN Poduzeće za proizvodnju i prodaju tehničkih plinova d.o.o., OIB 32179081874; ZAVOD ZA JAVNO ZDRAVSTVO DR. ANDRIJA ŠTAMPAR, OIB 33392005961; Zagrebačka burza d.d., OIB 84368186611 zastupanog po punomoćniku MAĐARIĆ &amp; LUI - odvjetničko društvo d.o.o.; METRONET TELEKOMUNIKACIJE d.d. za telekomunikacijske usluge, OIB 23269006802; RELAX, d.o.o. za proizvodnju i trgovinu, OIB 24543050439; MINISTARSTVO GOSPODARSTVA, RAVNETELJSTVO ZA ROBNE ZALIHE, OIB 22413472900 zastupanog po punomoćniku ŽUPANIJSKO DRŽAVNO ODVJETNIŠTVO U SPLITU; PUĆO d.o.o. za trgovinu, ugostiteljstvo i cestovni prijevoz, OIB 33417474295; ITEM, d.o.o. informatičke usluge, OIB 71527463594; ŠKARE TRADE, d.o.o. za trgovinu i ugostiteljstvo, OIB 88448992592; CROATIA osiguranje d.d. FILIJALA SPLIT, OIB 26187994862; MIRJANA BARIĆ, OIB 91861480870; SREDIŠNJE KLIRINŠKO DEPOZITARNO DRUŠTVO, dioničko društvo, OIB 64406809162; MILENKO BUŠLJETA, OIB 63433937940; MILICA UGARKOVIĆ, OIB 03462724779; FABIJAN PERONJA, OIB 19033633778 zastupanog po punomoćniku KRUNO PERONJA; Agencija za upravljanje državnom imovinom, OIB 75666130770; COMENG, društvo s ograničenom odgovornošću za informatički inženjering, OIB 42122172362; AMEROPA AG, OIB 38272342702 zastupanog po punomoćniku Odvjetničko društvo Hanžeković &amp; Partneri društvo s ograničenom odgovornošću; GRAFOPLEX, društvo s ograničenom odgovornošću, za trgovinu i usluge, OIB 71142152777; HP - Hrvatska pošta d.d., OIB 87311810356; Financijska agencija, OIB 85821130368; NIKOLA LACMANOVIĆ, OIB 50670282682 zastupanog po punomoćniku DORIS KOŠTA; HEP-Operator distribucijskog sustava d.o.o. za distribuciju i opskrbu električne energije, OIB 46830600751; VODOVOD I KANALIZACIJA, društvo s ograničenom odgovornošću za vodoopskrbu, odvodnju i pročišćavanje otpadnih voda, OIB 56826138353; JELKOM, društvo s ograničenom odgovornošću za komunalnu djelatnost, OIB 92345732468; DALMACIJAVINO d.d. za proizvodnju i promet alkoholnih i bezalkoholnih pića "u stečaju", OIB 07837847925; EUROLEASING d.o.o., OIB 48922277230 zastupanog po punomoćniku Grgić &amp; Partneri odvjetničko društvo j.t.d.; Rino Barbić, odvjetnik, OIB 04402974520; HVARSKI VODOVOD d.o.o., OIB 96577868636 zastupanog po punomoćniku Rino Barbić; IVAN MILAT, OIB 89865160390; DIONOVA - DIONA d.o.o., OIB 41112127430; TEHNOPLAST d.o.o. za građevinarstvo, trgovinu, ugostiteljstvo, turizam i uslužne djelatnosti, OIB 70676517267; VIPnet, društvo s ograničenom odgovornošću za usluge javnih telekomunikacija, OIB 29524210204; BILIĆ-ERIĆ d.o.o. za privatnu zaštitu, OIB 68580128211; DALMACIJAVINO - ZAGREB društvo sograničenom odgovornošću za trgovinu, ugostiteljstvo i prijevoz, OIB 93269876765; GRAD DRNIŠ, OIB 38309740312; Vetropack Straža tvornica stakla d.d. Hum na Sutli, OIB 74210066591; CAPRICORNO, društvo s ograničenom odgovornošću za trgovinu, OIB 09517317411; PELJEŠKI VRHOVI, POLJOPRIVREDNA ZADRUGA, OIB 49398931487; Toma Šurjak, OIB 66049692921 zastupanog po punomoćniku Rino Barbić; Jakov Peronja, OIB 07373599239 zastupanog po punomoćniku Rino Barbić; TIGAR d.o.o. za usluge, OIB 65051360088 zastupanog po punomoćniku Zoran Iviš; POREZNA UPRAVA Područni ured Split, OIB 18683136487 zastupanog po punomoćniku ŽUPANIJSKO DRŽAVNO ODVJETNIŠTVO; BURA I TRAMUNTANA d.o.o. za trgovinu i usluge, OIB 78359961331; TRAST međunarodno otpremništvo, dioničko društvo, OIB 93225891495 zastupanog po punomoćniku Marina Tončić-Bota; CHROMOS AGRO dioničko društvo proizvodnja sredstava za zaštitu bilja, OIB 82790074844; VODOVOD I KANALIZACIJA, društvo s ograničenom odgovornošću za vodoopskrbu, odvodnju i pročišćavanje otpadnih voda, OIB 56826138353; AUTOTRANS d. o. o. za javni prijevoz putnika u cestovonom prometu, trgovinu, usluge i turistička agencija, OIB 19819724166; BRTVILA BREZIĆ d.o.o. za proizvodnju brtvila, trgovinu i zastupanje, OIB 47897946377; IREKS AROMA društvo s ograničenom odgovornošću, OIB 36709757659 zastupanog po punomoćniku Odvjetničko društvo GLAMUZINA &amp; GROŠETA; Marin Mileteta, odvjetnik, OIB 37476644793 zastupanog po punomoćniku Antonia Selak; HEP - Opskrba d.o.o. za opskrbu potrošača električnom, toplinskom energijom i plinom, OIB 63073332379; ING-ATEST d.o.o. za trgovinu i usluge, OIB 21777333810; Hrvatske vode, pravna osoba za upravljanje vodama, OIB 28921383001; BASLER OSIGURANJE ZAGREB dioničko društvo za osiguranje, OIB 59706054982; NARODNI TRGOVAČKI LANAC d.o.o. za trgovinu i usluge, OIB 78344221376; MANTIS, d.o.o. za trgovinu i usluge, OIB 41274793973; Vinko Paina, OIB 51203688235; TRANSADRIA, međunarodna špedicija d. d. u stečaju, OIB 47965841018; Hrvatska radiotelevizija, OIB 68419124305; BRODOMERKUR trgovina i usluge, dioničko društvo, OIB 33956120458; ZAGREBAČKI HOLDING, društvo s ograničenom odgovornošću za javni prijevoz, opskrbu vodom, održavanje čistoće, putnička a, OIB 85584865987; NASTAVNI ZAVOD ZA JAVNO ZDRAVSTVO SPLITSKO-DALMATINSKE ŽUPANIJE, OIB 54948902275; BRODOSPLIT-BRODOGRADILIŠTE društvo s ograničenom odgovornošću, OIB 05532178397; COPAN ZAGREB društvo s ograničenom odgovornošću za trgovinu i zastupanje, OIB 43698579132; DUHAN društvo s ograničenom odgovornošću, OIB 84143469050; Ivica Maleš vl. autoservis "UNO", OIB 89917595934; Teo Palaversić, OIB 21074825891; HRVATSKA POŠTANSKA BANKA, dioničko društvo, OIB 87939104217; OTIS DIZALA, društvo s ograničenom odgovornošću za proizvodnju, montažu, remont i održavanje dizala, OIB 76080865307; Fabijan Roić, OIB 55646544786; Ivo Družević, OIB 59608054089; Ivo Roić, OIB 73872839985; Josip Kovačević, OIB 24407104693; Tedi-Tadija Maroević, OIB 75901351091; Jakica Lupi, OIB 73236308888; Joza Bratanić, OIB 08011374888; Antun Pavičić, OIB 65866256737; Juraj Pavičić, OIB 09529542053; Cvjetko Matković, OIB 10443683019; Katica Kovačević, OIB 33120980772; Nikša Dužević, OIB 66241675982; Milovan Kombura, OIB 30770175855; Jelisava Pavičić, OIB 83980708087; Matko Carić, OIB 35189247498; Marinko Dužević, OIB 12242231071; Margarita Radonić, OIB 28025722533; Dinko Pavičić Tribunol, OIB 99243667034; Tonči Šurjak, OIB 60785268681; Duško Pavičić Ivelja, OIB 25982798589; Pero Dulčić Sušak, OIB 55533277123; Ivan Tadić, OIB 00384008152; Ivica Pavičić, OIB 72332556277; Mihovil-Mile Pavičić, OIB 24835949834; Tomi Moscatello, OIB 28508820612; Nikola Vodanović, OIB 74845370223; Margarita Marica Stančić, OIB 08101100980; Vjekoslav Radonić, OIB 33204721839; Marinko Sanseović, OIB 45513941394; Tadija Moškatelo, OIB 31188799731; Damir Petrić, OIB 86091667582; Louis Petrić, OIB 16074465250; Ivica Ljubić, OIB 56655610557; Vinko Lupi, OIB 35451219902; Ivan Tadić Šilo, OIB 70114227603; Ivan Tadić, OIB 70114227603; Vinko Maroević, OIB 76848533915; Ivan Buratović, OIB 47859397279; Mijo Mili Pavičić, OIB 88915921313; Marija Vodanović, OIB 55757464937; Jakov Fredotović, OIB 46839149373; Miljenko Srhoj, OIB 83488729434; Nikola Haladić, OIB 44890767273; Janez Jelušić, OIB 53424861114; Nikola Sansević, OIB 77925554696; Nikola Buratović, OIB 63461897206; Cvjetko Buratović, OIB 68271062216; Nikola Buratović, OIB 83296807791; Nikola Stipišić, OIB 40730811746; Prošper Moškatelo, OIB 30735770287; Tonko Maroević, OIB 09539101243; Ivo Pavičić, OIB 10571584537; Pavao Čubre, OIB 53903728630; Luka Šurjak, OIB 94878152360; Luka Franetović, OIB 70961784599; Ivan Miloš Mile, OIB 62291039145; Jure Moškatelo, OIB 82967525191; Vjekoslav Bogdanić, OIB 94391191426; Petro Šoljan, OIB 76350894229; Juraj Dužević, OIB 99909425440; Damir Šurjak, OIB 27457530614; Jakov Tresić, OIB 60663993622; Juraj Moškatelo Stariji, OIB 12577877147; Ruža Roić, OIB 27524265061; Rade Čavić, OIB 74420229729; Matilda Buratović, OIB 24198956638; Ivo Šurjak, OIB 90776404563; Dražica Matković Ljubo, OIB 38484140872; Dinko Račić, OIB 02437704848; Mila Franetović Dužević, OIB 02539671010; Luka Stančić, OIB 91475365556; Meri Petrić, OIB 49953370209; Ivan Moškatelo, OIB 16048013538; Vinko Moškatelo, OIB 57771107058; Nikola Šimunović, OIB 24630749503; Mirko Radonić, OIB 28025722533; Antun Sansević, OIB 80183811492; Nikša Moškatelo, OIB 98307576243; Antun Vodanović Stariji, OIB 43563335947; Ivo Bojanić, OIB 00897882683; Cvjetko Miličić, OIB 44230808110; Marija Trbuhović, OIB 38712300010; Neno Šoljan, OIB 04419572654; Juraj Tomi Moškatelo, OIB 80968217347; Ivo Račić Kapetanić, OIB 70008404713; Đuro Caratan, OIB 81898965125; Ante Tonči Drinković, OIB 92836065068; Kata Duboković, OIB 93006547119; Boris Carić, OIB 46466426123; Tonko Ivčević Bakulić, OIB 62293366608; Marko Huljić, OIB 99873701212; Lenka Roić, OIB 57371012596; Stjepan Jerković, OIB 25876380285; Boris Borović, OIB 51193036454; Niko Salamunić, OIB 76231208532; File Vranković, OIB 44132340384; Juraj Šperka, OIB 79176257167; Mili Razović, OIB 03291272208; Ante Mihojević, OIB 08852465695; Ljubica Stipišić, OIB 53136752678; Stjepan Hujo Huljić, OIB 06947019866; Nikola Grgičević, OIB 72806517394; Tonči Gurdulić, OIB 88962507191; Prošperino Milevčić, OIB 45533211549; Boris Rubinić, OIB 69242251733; Jakov Račić, OIB 31621777587; Jakša Radonić, OIB 11727504421; Vinko Palaversić, OIB 66878442541; Fabijan Kunčić, OIB 51005536058; Dušan Salamunić, OIB 67690387290; Margarita Stančić, OIB 77283348907; Josip Crnčić, OIB 78272535399; Luka Moškatelo, OIB 37611216898; Lucija Milatić-Bričolić, OIB 72454967005; Fabijan Dužević, OIB 65516171063; Vjeko Jakas, OIB 99530955280; Pavo Bunčuga, OIB 76824484181; Marko Buratović, OIB 96637597848; Antun Lučić, OIB 23239072373; Marin Parun Barbić, OIB 39599282196; Stjepan Tomislav Huljić, OIB 97499130016; Cvjetka Cvita Milevčić, OIB 75708915913; Marinko Radonić, OIB 89514038279; Antun Gurdulić, OIB 55215862622; Blaženko Jakas, OIB 38730295070; Braco Jakas, OIB 76920975322; Ivan Makjanić, OIB 86091321106; Ante Rubinić, OIB 15201258693; Dražica Vicenca Matković, OIB 67149132840; Jakov Radonić, OIB 93729454627; Slobodan Radičić, OIB 46777889915; Jurko Lučić, OIB 16439489089; Mate Antičević, OIB 55268785640; Josip Franičević, OIB 43547284113; Asija Bojanić, OIB 14798986072; Milivoj Vidas vl. Servisa instrumenata, mjerne i regulacione opreme, OIB 56342789123; BURA l d.o.o. za trgovinu i usluge - u stečaju, OIB 79000721319; NET MEDIA SISTEMI d.o.o. za informatički inženjering, OIB 03380490457; Financijska agencija, OIB 85821130368; Hrvatski registar brodova, OIB 04601923208; Nenad Ševo, OIB 88234857624; Meri Stipinović, OIB 64965084141; Fond za zaštitu okoliša i energetsku učinkovitost, OIB 85828625994; Zlatko Balić, OIB 07837847925; Galić Ante, OIB 90017639391; Dean Prelević, odvjetnik, OIB 10098946497; Želimir Miletić, OIB 86888847404; Luči Roić, OIB 24743587539; Ivelja Pavičić Nade; Dujko Čubre, OIB 91478009603; Antun Bratanić, OIB 52392458213; Andrija Matković, OIB 72332556277; Antun Vune Bratanić, OIB 44890767273; Dinko Lušić, OIB 23131390669; Nikica Nikola Matijević, OIB 21094494613; Ivan Sanseović, OIB 08563467932; Marija Kovačević Lolotović, OIB 69060952354; Petar Zlatan Vodanović, OIB 11403397863; Ivan Stančić, OIB 31497688270; Stjepan Moškatelo, OIB 92020885489; Toma Dužević, OIB 08830644469; Ivica Račić, OIB 28123794048; Kuzma Pavičić Aleluja, OIB 33120197409; Vinka Salamunić, OIB 91445751353; Teo Huljić, OIB 56034797647; Dejan Šperka, OIB 10054205030; Juraj Caratan, OIB 29357565225; Matko Antičević, OIB 42034643125; Dinko Rubinić ( Vjera ), OIB 69863599942; Vjera Rubinić, OIB 98825603309; Abraham Bojanić, OIB 79576557482; Vedran Nevešćanin, OIB 34969575575 zastupanog po punomoćniku Jadranko Vidović; Marija Pjevac, OIB 82096480140; Carinska uprava; Općinski sud u Starom Gradu - ZK odjel; Nada Akrap, OIB 50608806627; Jasminka Antunović, OIB 74697035343; Nediljka Armanda, OIB 09033661295; Ana Babić; Gordana Babić; Ivan Babić; Katica Babić; Jure Bacelj; Ana Bačić; Nediljka Bajić; Žarka Bakotić, OIB 36917498674; Marko Baković; Ivica Ban; Srđanka Banovac, OIB 50974371502; Božidar Barać; Vedran Barbarić; Marija Barbir; Petar Barbir; Anica Baričević; Damira Barišić, OIB 88385690941; Ivan Barišić; Manda Bašić; Aleksandar Bauk, OIB 97860316263; Marina Bauk; Ivo Bavčević; Nataša Bazina, OIB 67925940620; Mirjana Begonja; Jelena Belić; Niko Belić, OIB 18977071620; Jagoda Bešker, OIB 29966440390; Nedo Bešker; Zorica Bilić; Sanja Bilić Pavlinović; Jela Bilobrk; Antun Blažević; Hrvoje Blažević; Damir Bojčić; Željko Bojčić; Denis Boljat; Srećko Boras; Robert Borić, OIB 38057391892; Goran Bosančić, OIB 33007404175; Pava Botić, OIB 34296544282; Ljuba Božanić; Anka Božić; Anica Božić-Bakušić; Ivica Bratić; Nikša Bratić, OIB 49290967945; Vencislav Brizić, OIB 29265973045; Zlata Brizić, OIB 73389614517; Mate Brstilo; Zora Budimir; Miranda Budiša, OIB 35557811513; Nediljko Bugarin; Željka Vučemilović Šimunović; Gordana Buljević, OIB 32937631192; Marina Burić; Mario Buzov; Đuro Caratan; Toni Caratan; Boris Carić, OIB 46466426123; Paulo Carić, OIB 15402538356; Dinka Cazareo; Nevenka Cukrov; Dijana Czwik, OIB 09675579569; Vinka Čavala; Silva Černak-Lojić; Diana Čović; Ante Čulo; Blaž Ćapin; Filip Delać, OIB 82167098700; Ankica Delić; Marko Delić; Nediljka Delić; Gordana Didak, OIB 78878339902; Mili Divić, OIB 35555990248; Ljiljana Dragan; Milka Drlje; Mate Drmić; Jozo Družianić, OIB 63604163211; Niko Dujić; Stanko Duvančić, OIB 41476060687; Damir Duvnjak; Nives Džanko, OIB 90598357164; Ante Đurđević, OIB 72594587030; Ljubica Elez; Ankica Ezgeta; Lenka Franić, OIB 62951288048; Ivica Gabelić, OIB 70468304794; Marija Galešić; Petar Galić; Silvana Galić, OIB 02726524452; Kazimir Garić, OIB 83662319172; Vencel Gašpar; Vinko Gašpar; Ana Goreta; Zorka Goreta; Josip Gotovac; Vjekoslav Grbčić; Divna Grbeša, OIB 74813693236; Ana Grubišić; Gordana Grubišić; Nikola Grubišić; Sanja Grubišić; Antonio Gudelj; Kata Gugić; Mirjana Gugić; Ivica Hajder; Željko Hajder, OIB 70330715284; Silvana Hajduk, OIB 33507058945; Tomislav Herceg; Mira Ikica, OIB 11849010850; Franjo Ivčević; Jelena Ivčević, OIB 74901888496; Damir Jakus; Gospova Jakus, OIB 04209324873; Marica Jakus, OIB 74750176046; Petar Jakus; Marko Janković; Matija Jeličić; Ante Jeličić; Marija Jocić; Ante Jolić; Marica Jukić; Marko Jukić; Renata Jukić; Jadranka Jurić; Marija Jurić; Ankica Kainić, OIB 80409745726; Jelena Kalinić; Petar Kalinić; Anamarija Kalinić Radović; Stipan Kamber; Đuro Kapoši; Željko Karin; Marijana Karin Prnjak; Neda Kasalo; Zvonimir Kasalo; Suzana Kašić; Ivana Katalinić; Josip Katušić; Ljiljana Kegalj, OIB 44567225674; Ante Kekez; Ivanko Kekez, OIB 69257203171; Petrica Kekez, OIB 01138031201; Boško Kevo; Antiša Kliškinić, OIB 54591476829; Veljko Knezović, OIB 29953576092; Stjepan Kokeza; Petar Kolega; Daniela Kovač; Željka Kovač; Ivan Kraljić; Inga Krnjaić, OIB 00968558935; Anka Krstić; Ivan Kundid; Ivana Kundid; Ružica Kundid; Deni Kuvačić, OIB 86909984538; Anka Landikušić, OIB 18023655586; Ivan Lasić; Dražen Lazić; Nenad Leskur, OIB 79369933858; Ivana Lilić, OIB 24212828078; Ivo Lipanović; Marko Lojić; Mile Lovrić; Ana Lovrinčević; Dejan Lukavac, OIB 85205650926; Nela Madžar, OIB 92085359240; Alenka Malinić, OIB 44061509536; Pavao Marasović; Anto Marijan, OIB 32989170521; Cvita Marijanović, OIB 33573858243; Dobrinka Marijanović, OIB 03673706981; Tomislav Marijanović; Jasna Marin; Marina Marin; Željko Marinac; Božidar Marinković; Jakov Mateta, OIB 14390943845; Ivan Matić; Ružica Matić; Slavko Matić; Željko Matić; Marija Matković; Ivan Melvan; Nikola Midenjak, OIB 88248589366; Pere Mihanović, OIB 49545684243; Ana Mikulić; Mate Mikulić; Ivan Milaković; Ivan Milanović; Zorka Miletić; Milan Miljuš; Đorđe Mirčetić; Tonči Mišković, OIB 74628173475; Ana Moro; Slavko Moro; Tomi Moscatello, OIB 28508820612; Marija Munitić; Ljubomir Muslim, OIB 17589644925; Mijo Nožina; Jurica Oman, OIB 78517901315; Mirko Oman, OIB 68766264149; Janja Orošnjak, OIB 49619386391; Mila Palada, OIB 10163841708; Ivan Pandža; Asija Papić, OIB 36844611036; Mijo Papić; Tereza Papić; Rajko Parać; Tatjana Parać, OIB 45662446398; Đurđica Parat; Ivan Pastuović; Jurica Pavela, OIB 06763759506; Roki Pavičić, OIB 01089958101; Ivan Pažanin; Luka Peko, OIB 89771272445; Neda Penga, OIB 76197116887; Ante Perko; Ivana Perko; Gordana Perković; Marica Perković; Nediljko Perković; Nila Peroš, OIB 48544328267; Dragica Peša; Iris Peša, OIB 06010961010; Nikša Petrić; Matko Pezo, OIB 51619560640; Zlatko Piperković, OIB 91173398058; Joško Pivac; Luka Pjevac; Anka Plazonja, OIB 92736733656; Robert Plazonja, OIB 75774016292; Gordan Poparić, OIB 98826275620; Ante Popović; Milanka Pranić, OIB 03263396290; Miroslav Primorac, OIB 42998076332; Iva Punda; Drago Radić; Mladen Radmilović; Petar Radonić; Jagoda Radošević; Ante Rajčić; Marko Ralica; Ivan Raos; Zdenka Razlog, OIB 03030085275; Mila Rebić; Marija Reljanović; Mara Režić; Marija Rizvan; Anđelko Rogulj; Berislava Roša, OIB 03031267329; Sofija Ruić, OIB 32252086462; Ana Runjić; Gordan Ruščić, OIB 53119078542; Sanja Ružić; Svjetlana Samac, OIB 00231948560; Miljenko Samardžić, OIB 48154982931; Dinka Sanseović, OIB 27313861620; Ante Sarić; Ivan Sarić; Marija Sedlar; Ljubica Sekelez, OIB 37811046307; Kristina Serdarević, OIB 96208368856; Aleksandra Sever-Muhar; Boško Sikavica; Snježana Sikavica; Dragan Simić; Tanja Sinovčić, OIB 15724160128; Ljiljana Sirić, OIB 13682411690; Dijana Skelin; Kata Sočo; Marija Stančić; Đani Stanić, OIB 01952579328; Danica Stipinović; Milorad Stojsavljević; Petar Strinić; Luca Strunje; Slavka Svalina, OIB 20916812996; Marijan Šamija; Marinka Šamija, OIB 26187211202; Katica Šeparović; Nenad Ševo, OIB 88234857624; Krasna Šiklić, OIB 53374014167; Mili Šimig, OIB 94704411458; Vesna Škare, OIB 71821692373; Ljubica Škopljanac, OIB 09408788504; Milica Špar, OIB 07038339077; Eleana Šubat, OIB 38900880602; Ivan Šuljug; Vesna Šunjić; Ljubica Tarle, OIB 28166909018; Nada Teklić, OIB 80645998554; Lada Terzić, OIB 31496851195; Ivan Tomić; Ivan Topić; Jelica Topić, OIB 84009834780; Tvrtko Topić, OIB 15832739048; Anđelka Torlak; Ivan Torlak; Marko Torlak; Damir Tot; Anka Treskavica, OIB 89998355619; Anka Tukić; Nediljko Ugrin, OIB 61713318858; Marinko Uvodić, OIB 86857726322; Nedjeljka Uvodić; Marko Validžić; Ivanka Varnica; Milica Varvodić; Kristina Velić; Ljiljana Vesković, OIB 43910221929; Milka Veštić, OIB 06357620254; Ante Vidan; Marko Vidović; Matko Vidović; Nevenka Vidović; Ankica Vilibić, OIB 41935131740; Anđelko Vilić, OIB 46303939151; Normela Visković, OIB 93848978885; Tonči Visković; Marica Vlaić; Dubravka Vlainić; Ivo Vodanović; Josip Vogleš; Vinko Vranković, OIB 28469423878; Ivan Vrdoljak; Mirjana Vrdoljak; Marija Vrgoč; Bože Vuco; Mirjana Vučković; Višnja Vučković; Ivan Vugdelija; Dubravka Vukas, OIB 08519715626; Anđelka Vukičević; Zora Vuković; Ivan Vukušić; Jadran Vukušić, OIB 16315354223; Nevenka Vukušić; Vjera Vukušić; Zvonimir Vukušić; Nevenka Vuleta; Vinka Zekić; Dinko Zenčić, OIB 65189931544; Borislav Zokić, OIB 51253879731; Dolina Zokić, OIB 75688399939; Margita Zokić, OIB 85982645988; Luca Zolota, OIB 57479376750; Milan Žarković; Nevenka Živko; Davorka Živković; Ivica Živković; Ivo Živković; Siniša Ivančić, OIB 26067778479; Iva Jelić, OIB 44484653228; Marko Kavelj, OIB 02369489649; Ivan Koljanin, OIB 21918343692; Željko Kovač, OIB 11925765994; Zvonko Kruneš, OIB 55906727777; Nikola Lacmanović, OIB 50670282682; Vesna Lepetić, OIB 84143512273; Jelica Ljubica, OIB 08611982578; Darko Lulić, OIB 19997474853; Vesna Lulić, OIB 31024530599; Marija Mamić, OIB 82920304679; Radojka Marijanović, OIB 75956845709; Meri Cabadaj, OIB 90828303800; Mate Markotić, OIB 40858158040; Ante Marović, OIB 68871210232; Ivan Marušić, OIB 38554028146; Iva Melvan, OIB 03677154609; Goran Merkel, OIB 20105696184; Ivan Mornar, OIB 99253273877; Miodrag Munjiza, OIB 45836749093; Ante Nožina, OIB 63957170679; Anica Pandža, OIB 13489275071; Nikica Pavlović, OIB 49276013054; Silvana Perić, OIB 13586987904; Nediljka Perišić, OIB 60970664434; Elvira Dračevac, OIB 02336991708; Mara Dobrota, OIB 21943772484; Neda-lidia Buljević, OIB 14338735105; Ivan Bugarin, OIB 77317760491; Maja Bučić, OIB 03739843191; Mira Božić, OIB 22986331166; Sandra Borić, OIB 36571760060; Marija Davidović, OIB 45482063767; Petar Adjanski, OIB 59639817186; Ana Čatlak, OIB 78110711892; Marinko Buškulić, OIB 08200114705; Marinko Galić, OIB 96762020666; Luca Gabela, OIB 68629820074; Tomislav Frankić, OIB 69745327532; Elias Erceg, OIB 27105475264; Jakov Elez, OIB 36735285579; Sretan Bajalo, OIB 77606115521; Mario Tomić, OIB 12822553870; Ranko Vuleta, OIB 75885216649; Zlatko Balić, OIB 07556207031; Boško Barać, OIB 00526661882; Milan Vukić, OIB 34302227455; Mara Vukorepa, OIB 56814423724; Bare Vujina, OIB 23922325811; Milenko Bašić, OIB 71120573278; Diana Blažević, OIB 12578026353; Jozo Bogić, OIB 35027187093; Stjepko Bojanić, OIB 25751926536; Miroslav Trečić, OIB 50880474980; Neda Tukić, OIB 70924511514; Vinka Ukić, OIB 42081497162; Mira Velić, OIB 31812224044; Ivan Vrdoljak, OIB 58654492314; Iva Vrdoljak, OIB 63554079953; Dražen Todorović, OIB 98584327843; Dubravka Stojanovska, OIB 87171204134; Josip Strniša, OIB 95889329970; Ivica Sviličić, OIB 30978785630; Ana Rogošić, OIB 63013573312; Ivica Stipinović, OIB 04756380103; Darko Topić, OIB 09297890199; Marija Trečić, OIB 54951995215; Milica Zorić, OIB ; Ivo Rajčić, OIB 52467354389; Ivan Radoš, OIB 36063141303; Željka Vučemilović-šimunović, OIB 19390672750</izvorni_sadrzaj>
    <derivirana_varijabla naziv="DomainObject.Predmet.StrankaFormatedOIB_1">  REPUBLIKA HRVATSKA, OIB 18683136487 zastupanog po punomoćniku ŽUPANIJSKO DRŽAVNO ODVJETNIŠTVO U SPLITU; LUKA dioničko društvo, OIB 34440814040; RAD, d.o.o. za vodoopskrbu i ostale komunalne djelatnosti, OIB 71304592430; HEP-Operator distribucijskog sustava d.o.o. za distribuciju i opskrbu električne energije ELEKTRA ŠIBENI, OIB 46830600751; Mara Jukić, OIB 37710339746 zastupanog po punomoćniku Mijo Jeličić; Ivica Bašić, OIB 14595893401 zastupanog po punomoćniku Mijo Jeličić; GASTRO GRUPA d.o.o. za trgovinu i usluge, OIB 39228456312; AUTO HRVATSKA dioničko društvo, OIB 32709834358; JADRANSKO OSIGURANJE d.d., OIB 94472454976 zastupanog po punomoćniku Grgić &amp; Partneri odvjetničko društvo j.t.d.; CITY EX d.o.o. za prijenos poslovne dokumentacije, OIB 99406899243 zastupanog po punomoćniku Antonio Zujić; Hrvatski Telekom d.d., OIB 81793146560; CODEX SORTIUM društvo s ograničenom odgovornošću za pružanje kompleksnih konzalting usluga, OIB 83918065246; SUNCE osiguranje d.d., OIB 12012147571; HRVATSKA IZVJEŠTAJNA NOVINSKA AGENCIJA, OIB 41387373932; ČISTOĆA d.o.o. za komunalnu djelatnost, održavanje čistoće i odlaganje komunalnog otpada, OIB 16912997621; TEXT-PAPIR d.o.o. za trgovinu i usluge, OIB 45878059290; SLOBODNA DALMACIJA izdavačka i tiskarska djelatnost, dioničko društvo, OIB 35075764438; ČISTOĆA društvo s ograničenom odgovornošću za obavljanje komunalnih djelatnosti održavanja čistoće i odlaganja komunaln, OIB 38812451417; OPĆINA JELSA Jedinstveni upravni odjel, OIB 94187441810; AUTOKUĆA BOSNIĆ d.o.o. za trgovinu, servis i remont, OIB 62890333516; TISKARA MALENICA d.o.o., OIB 21268596817 zastupanog po punomoćniku Jasmin Avdagić; Ivan Marijan, OIB 35721802898 zastupanog po punomoćniku Zdravko Bojanić; HEP-Operator distribucijskog sustava d.o.o. za distribuciju i opskrbu električne energije, OIB 46830600751; Rikard Pavlović, OIB 16829467929; LUČKA UPRAVA SPLIT, OIB 06992092556; TINA ALATI društvo s ograničenom odgovorošću za trgovinu i usluge, OIB 72232886006; PLOVPUT trgovačko društvo s ograničenom odgovornošću za održavanje pomorskih plovnih putova i radijske službe, OIB 14480721492; Regionalna veletržnica Benkovac dioničko društvo za trgovinu i usluge "u stečaju", OIB 16205687638; MESSER CROATIA PLIN Poduzeće za proizvodnju i prodaju tehničkih plinova d.o.o., OIB 32179081874; ZAVOD ZA JAVNO ZDRAVSTVO DR. ANDRIJA ŠTAMPAR, OIB 33392005961; Zagrebačka burza d.d., OIB 84368186611 zastupanog po punomoćniku MAĐARIĆ &amp; LUI - odvjetničko društvo d.o.o.; METRONET TELEKOMUNIKACIJE d.d. za telekomunikacijske usluge, OIB 23269006802; RELAX, d.o.o. za proizvodnju i trgovinu, OIB 24543050439; MINISTARSTVO GOSPODARSTVA, RAVNETELJSTVO ZA ROBNE ZALIHE, OIB 22413472900 zastupanog po punomoćniku ŽUPANIJSKO DRŽAVNO ODVJETNIŠTVO U SPLITU; PUĆO d.o.o. za trgovinu, ugostiteljstvo i cestovni prijevoz, OIB 33417474295; ITEM, d.o.o. informatičke usluge, OIB 71527463594; ŠKARE TRADE, d.o.o. za trgovinu i ugostiteljstvo, OIB 88448992592; CROATIA osiguranje d.d. FILIJALA SPLIT, OIB 26187994862; MIRJANA BARIĆ, OIB 91861480870; SREDIŠNJE KLIRINŠKO DEPOZITARNO DRUŠTVO, dioničko društvo, OIB 64406809162; MILENKO BUŠLJETA, OIB 63433937940; MILICA UGARKOVIĆ, OIB 03462724779; FABIJAN PERONJA, OIB 19033633778 zastupanog po punomoćniku KRUNO PERONJA; Agencija za upravljanje državnom imovinom, OIB 75666130770; COMENG, društvo s ograničenom odgovornošću za informatički inženjering, OIB 42122172362; AMEROPA AG, OIB 38272342702 zastupanog po punomoćniku Odvjetničko društvo Hanžeković &amp; Partneri društvo s ograničenom odgovornošću; GRAFOPLEX, društvo s ograničenom odgovornošću, za trgovinu i usluge, OIB 71142152777; HP - Hrvatska pošta d.d., OIB 87311810356; Financijska agencija, OIB 85821130368; NIKOLA LACMANOVIĆ, OIB 50670282682 zastupanog po punomoćniku DORIS KOŠTA; HEP-Operator distribucijskog sustava d.o.o. za distribuciju i opskrbu električne energije, OIB 46830600751; VODOVOD I KANALIZACIJA, društvo s ograničenom odgovornošću za vodoopskrbu, odvodnju i pročišćavanje otpadnih voda, OIB 56826138353; JELKOM, društvo s ograničenom odgovornošću za komunalnu djelatnost, OIB 92345732468; DALMACIJAVINO d.d. za proizvodnju i promet alkoholnih i bezalkoholnih pića "u stečaju", OIB 07837847925; EUROLEASING d.o.o., OIB 48922277230 zastupanog po punomoćniku Grgić &amp; Partneri odvjetničko društvo j.t.d.; Rino Barbić, odvjetnik, OIB 04402974520; HVARSKI VODOVOD d.o.o., OIB 96577868636 zastupanog po punomoćniku Rino Barbić; IVAN MILAT, OIB 89865160390; DIONOVA - DIONA d.o.o., OIB 41112127430; TEHNOPLAST d.o.o. za građevinarstvo, trgovinu, ugostiteljstvo, turizam i uslužne djelatnosti, OIB 70676517267; VIPnet, društvo s ograničenom odgovornošću za usluge javnih telekomunikacija, OIB 29524210204; BILIĆ-ERIĆ d.o.o. za privatnu zaštitu, OIB 68580128211; DALMACIJAVINO - ZAGREB društvo sograničenom odgovornošću za trgovinu, ugostiteljstvo i prijevoz, OIB 93269876765; GRAD DRNIŠ, OIB 38309740312; Vetropack Straža tvornica stakla d.d. Hum na Sutli, OIB 74210066591; CAPRICORNO, društvo s ograničenom odgovornošću za trgovinu, OIB 09517317411; PELJEŠKI VRHOVI, POLJOPRIVREDNA ZADRUGA, OIB 49398931487; Toma Šurjak, OIB 66049692921 zastupanog po punomoćniku Rino Barbić; Jakov Peronja, OIB 07373599239 zastupanog po punomoćniku Rino Barbić; TIGAR d.o.o. za usluge, OIB 65051360088 zastupanog po punomoćniku Zoran Iviš; POREZNA UPRAVA Područni ured Split, OIB 18683136487 zastupanog po punomoćniku ŽUPANIJSKO DRŽAVNO ODVJETNIŠTVO; BURA I TRAMUNTANA d.o.o. za trgovinu i usluge, OIB 78359961331; TRAST međunarodno otpremništvo, dioničko društvo, OIB 93225891495 zastupanog po punomoćniku Marina Tončić-Bota; CHROMOS AGRO dioničko društvo proizvodnja sredstava za zaštitu bilja, OIB 82790074844; VODOVOD I KANALIZACIJA, društvo s ograničenom odgovornošću za vodoopskrbu, odvodnju i pročišćavanje otpadnih voda, OIB 56826138353; AUTOTRANS d. o. o. za javni prijevoz putnika u cestovonom prometu, trgovinu, usluge i turistička agencija, OIB 19819724166; BRTVILA BREZIĆ d.o.o. za proizvodnju brtvila, trgovinu i zastupanje, OIB 47897946377; IREKS AROMA društvo s ograničenom odgovornošću, OIB 36709757659 zastupanog po punomoćniku Odvjetničko društvo GLAMUZINA &amp; GROŠETA; Marin Mileteta, odvjetnik, OIB 37476644793 zastupanog po punomoćniku Antonia Selak; HEP - Opskrba d.o.o. za opskrbu potrošača električnom, toplinskom energijom i plinom, OIB 63073332379; ING-ATEST d.o.o. za trgovinu i usluge, OIB 21777333810; Hrvatske vode, pravna osoba za upravljanje vodama, OIB 28921383001; BASLER OSIGURANJE ZAGREB dioničko društvo za osiguranje, OIB 59706054982; NARODNI TRGOVAČKI LANAC d.o.o. za trgovinu i usluge, OIB 78344221376; MANTIS, d.o.o. za trgovinu i usluge, OIB 41274793973; Vinko Paina, OIB 51203688235; TRANSADRIA, međunarodna špedicija d. d. u stečaju, OIB 47965841018; Hrvatska radiotelevizija, OIB 68419124305; BRODOMERKUR trgovina i usluge, dioničko društvo, OIB 33956120458; ZAGREBAČKI HOLDING, društvo s ograničenom odgovornošću za javni prijevoz, opskrbu vodom, održavanje čistoće, putnička a, OIB 85584865987; NASTAVNI ZAVOD ZA JAVNO ZDRAVSTVO SPLITSKO-DALMATINSKE ŽUPANIJE, OIB 54948902275; BRODOSPLIT-BRODOGRADILIŠTE društvo s ograničenom odgovornošću, OIB 05532178397; COPAN ZAGREB društvo s ograničenom odgovornošću za trgovinu i zastupanje, OIB 43698579132; DUHAN društvo s ograničenom odgovornošću, OIB 84143469050; Ivica Maleš vl. autoservis "UNO", OIB 89917595934; Teo Palaversić, OIB 21074825891; HRVATSKA POŠTANSKA BANKA, dioničko društvo, OIB 87939104217; OTIS DIZALA, društvo s ograničenom odgovornošću za proizvodnju, montažu, remont i održavanje dizala, OIB 76080865307; Fabijan Roić, OIB 55646544786; Ivo Družević, OIB 59608054089; Ivo Roić, OIB 73872839985; Josip Kovačević, OIB 24407104693; Tedi-Tadija Maroević, OIB 75901351091; Jakica Lupi, OIB 73236308888; Joza Bratanić, OIB 08011374888; Antun Pavičić, OIB 65866256737; Juraj Pavičić, OIB 09529542053; Cvjetko Matković, OIB 10443683019; Katica Kovačević, OIB 33120980772; Nikša Dužević, OIB 66241675982; Milovan Kombura, OIB 30770175855; Jelisava Pavičić, OIB 83980708087; Matko Carić, OIB 35189247498; Marinko Dužević, OIB 12242231071; Margarita Radonić, OIB 28025722533; Dinko Pavičić Tribunol, OIB 99243667034; Tonči Šurjak, OIB 60785268681; Duško Pavičić Ivelja, OIB 25982798589; Pero Dulčić Sušak, OIB 55533277123; Ivan Tadić, OIB 00384008152; Ivica Pavičić, OIB 72332556277; Mihovil-Mile Pavičić, OIB 24835949834; Tomi Moscatello, OIB 28508820612; Nikola Vodanović, OIB 74845370223; Margarita Marica Stančić, OIB 08101100980; Vjekoslav Radonić, OIB 33204721839; Marinko Sanseović, OIB 45513941394; Tadija Moškatelo, OIB 31188799731; Damir Petrić, OIB 86091667582; Louis Petrić, OIB 16074465250; Ivica Ljubić, OIB 56655610557; Vinko Lupi, OIB 35451219902; Ivan Tadić Šilo, OIB 70114227603; Ivan Tadić, OIB 70114227603; Vinko Maroević, OIB 76848533915; Ivan Buratović, OIB 47859397279; Mijo Mili Pavičić, OIB 88915921313; Marija Vodanović, OIB 55757464937; Jakov Fredotović, OIB 46839149373; Miljenko Srhoj, OIB 83488729434; Nikola Haladić, OIB 44890767273; Janez Jelušić, OIB 53424861114; Nikola Sansević, OIB 77925554696; Nikola Buratović, OIB 63461897206; Cvjetko Buratović, OIB 68271062216; Nikola Buratović, OIB 83296807791; Nikola Stipišić, OIB 40730811746; Prošper Moškatelo, OIB 30735770287; Tonko Maroević, OIB 09539101243; Ivo Pavičić, OIB 10571584537; Pavao Čubre, OIB 53903728630; Luka Šurjak, OIB 94878152360; Luka Franetović, OIB 70961784599; Ivan Miloš Mile, OIB 62291039145; Jure Moškatelo, OIB 82967525191; Vjekoslav Bogdanić, OIB 94391191426; Petro Šoljan, OIB 76350894229; Juraj Dužević, OIB 99909425440; Damir Šurjak, OIB 27457530614; Jakov Tresić, OIB 60663993622; Juraj Moškatelo Stariji, OIB 12577877147; Ruža Roić, OIB 27524265061; Rade Čavić, OIB 74420229729; Matilda Buratović, OIB 24198956638; Ivo Šurjak, OIB 90776404563; Dražica Matković Ljubo, OIB 38484140872; Dinko Račić, OIB 02437704848; Mila Franetović Dužević, OIB 02539671010; Luka Stančić, OIB 91475365556; Meri Petrić, OIB 49953370209; Ivan Moškatelo, OIB 16048013538; Vinko Moškatelo, OIB 57771107058; Nikola Šimunović, OIB 24630749503; Mirko Radonić, OIB 28025722533; Antun Sansević, OIB 80183811492; Nikša Moškatelo, OIB 98307576243; Antun Vodanović Stariji, OIB 43563335947; Ivo Bojanić, OIB 00897882683; Cvjetko Miličić, OIB 44230808110; Marija Trbuhović, OIB 38712300010; Neno Šoljan, OIB 04419572654; Juraj Tomi Moškatelo, OIB 80968217347; Ivo Račić Kapetanić, OIB 70008404713; Đuro Caratan, OIB 81898965125; Ante Tonči Drinković, OIB 92836065068; Kata Duboković, OIB 93006547119; Boris Carić, OIB 46466426123; Tonko Ivčević Bakulić, OIB 62293366608; Marko Huljić, OIB 99873701212; Lenka Roić, OIB 57371012596; Stjepan Jerković, OIB 25876380285; Boris Borović, OIB 51193036454; Niko Salamunić, OIB 76231208532; File Vranković, OIB 44132340384; Juraj Šperka, OIB 79176257167; Mili Razović, OIB 03291272208; Ante Mihojević, OIB 08852465695; Ljubica Stipišić, OIB 53136752678; Stjepan Hujo Huljić, OIB 06947019866; Nikola Grgičević, OIB 72806517394; Tonči Gurdulić, OIB 88962507191; Prošperino Milevčić, OIB 45533211549; Boris Rubinić, OIB 69242251733; Jakov Račić, OIB 31621777587; Jakša Radonić, OIB 11727504421; Vinko Palaversić, OIB 66878442541; Fabijan Kunčić, OIB 51005536058; Dušan Salamunić, OIB 67690387290; Margarita Stančić, OIB 77283348907; Josip Crnčić, OIB 78272535399; Luka Moškatelo, OIB 37611216898; Lucija Milatić-Bričolić, OIB 72454967005; Fabijan Dužević, OIB 65516171063; Vjeko Jakas, OIB 99530955280; Pavo Bunčuga, OIB 76824484181; Marko Buratović, OIB 96637597848; Antun Lučić, OIB 23239072373; Marin Parun Barbić, OIB 39599282196; Stjepan Tomislav Huljić, OIB 97499130016; Cvjetka Cvita Milevčić, OIB 75708915913; Marinko Radonić, OIB 89514038279; Antun Gurdulić, OIB 55215862622; Blaženko Jakas, OIB 38730295070; Braco Jakas, OIB 76920975322; Ivan Makjanić, OIB 86091321106; Ante Rubinić, OIB 15201258693; Dražica Vicenca Matković, OIB 67149132840; Jakov Radonić, OIB 93729454627; Slobodan Radičić, OIB 46777889915; Jurko Lučić, OIB 16439489089; Mate Antičević, OIB 55268785640; Josip Franičević, OIB 43547284113; Asija Bojanić, OIB 14798986072; Milivoj Vidas vl. Servisa instrumenata, mjerne i regulacione opreme, OIB 56342789123; BURA l d.o.o. za trgovinu i usluge - u stečaju, OIB 79000721319; NET MEDIA SISTEMI d.o.o. za informatički inženjering, OIB 03380490457; Financijska agencija, OIB 85821130368; Hrvatski registar brodova, OIB 04601923208; Nenad Ševo, OIB 88234857624; Meri Stipinović, OIB 64965084141; Fond za zaštitu okoliša i energetsku učinkovitost, OIB 85828625994; Zlatko Balić, OIB 07837847925; Galić Ante, OIB 90017639391; Dean Prelević, odvjetnik, OIB 10098946497; Želimir Miletić, OIB 86888847404; Luči Roić, OIB 24743587539; Ivelja Pavičić Nade; Dujko Čubre, OIB 91478009603; Antun Bratanić, OIB 52392458213; Andrija Matković, OIB 72332556277; Antun Vune Bratanić, OIB 44890767273; Dinko Lušić, OIB 23131390669; Nikica Nikola Matijević, OIB 21094494613; Ivan Sanseović, OIB 08563467932; Marija Kovačević Lolotović, OIB 69060952354; Petar Zlatan Vodanović, OIB 11403397863; Ivan Stančić, OIB 31497688270; Stjepan Moškatelo, OIB 92020885489; Toma Dužević, OIB 08830644469; Ivica Račić, OIB 28123794048; Kuzma Pavičić Aleluja, OIB 33120197409; Vinka Salamunić, OIB 91445751353; Teo Huljić, OIB 56034797647; Dejan Šperka, OIB 10054205030; Juraj Caratan, OIB 29357565225; Matko Antičević, OIB 42034643125; Dinko Rubinić ( Vjera ), OIB 69863599942; Vjera Rubinić, OIB 98825603309; Abraham Bojanić, OIB 79576557482; Vedran Nevešćanin, OIB 34969575575 zastupanog po punomoćniku Jadranko Vidović; Marija Pjevac, OIB 82096480140; Carinska uprava; Općinski sud u Starom Gradu - ZK odjel; Nada Akrap, OIB 50608806627; Jasminka Antunović, OIB 74697035343; Nediljka Armanda, OIB 09033661295; Ana Babić; Gordana Babić; Ivan Babić; Katica Babić; Jure Bacelj; Ana Bačić; Nediljka Bajić; Žarka Bakotić, OIB 36917498674; Marko Baković; Ivica Ban; Srđanka Banovac, OIB 50974371502; Božidar Barać; Vedran Barbarić; Marija Barbir; Petar Barbir; Anica Baričević; Damira Barišić, OIB 88385690941; Ivan Barišić; Manda Bašić; Aleksandar Bauk, OIB 97860316263; Marina Bauk; Ivo Bavčević; Nataša Bazina, OIB 67925940620; Mirjana Begonja; Jelena Belić; Niko Belić, OIB 18977071620; Jagoda Bešker, OIB 29966440390; Nedo Bešker; Zorica Bilić; Sanja Bilić Pavlinović; Jela Bilobrk; Antun Blažević; Hrvoje Blažević; Damir Bojčić; Željko Bojčić; Denis Boljat; Srećko Boras; Robert Borić, OIB 38057391892; Goran Bosančić, OIB 33007404175; Pava Botić, OIB 34296544282; Ljuba Božanić; Anka Božić; Anica Božić-Bakušić; Ivica Bratić; Nikša Bratić, OIB 49290967945; Vencislav Brizić, OIB 29265973045; Zlata Brizić, OIB 73389614517; Mate Brstilo; Zora Budimir; Miranda Budiša, OIB 35557811513; Nediljko Bugarin; Željka Vučemilović Šimunović; Gordana Buljević, OIB 32937631192; Marina Burić; Mario Buzov; Đuro Caratan; Toni Caratan; Boris Carić, OIB 46466426123; Paulo Carić, OIB 15402538356; Dinka Cazareo; Nevenka Cukrov; Dijana Czwik, OIB 09675579569; Vinka Čavala; Silva Černak-Lojić; Diana Čović; Ante Čulo; Blaž Ćapin; Filip Delać, OIB 82167098700; Ankica Delić; Marko Delić; Nediljka Delić; Gordana Didak, OIB 78878339902; Mili Divić, OIB 35555990248; Ljiljana Dragan; Milka Drlje; Mate Drmić; Jozo Družianić, OIB 63604163211; Niko Dujić; Stanko Duvančić, OIB 41476060687; Damir Duvnjak; Nives Džanko, OIB 90598357164; Ante Đurđević, OIB 72594587030; Ljubica Elez; Ankica Ezgeta; Lenka Franić, OIB 62951288048; Ivica Gabelić, OIB 70468304794; Marija Galešić; Petar Galić; Silvana Galić, OIB 02726524452; Kazimir Garić, OIB 83662319172; Vencel Gašpar; Vinko Gašpar; Ana Goreta; Zorka Goreta; Josip Gotovac; Vjekoslav Grbčić; Divna Grbeša, OIB 74813693236; Ana Grubišić; Gordana Grubišić; Nikola Grubišić; Sanja Grubišić; Antonio Gudelj; Kata Gugić; Mirjana Gugić; Ivica Hajder; Željko Hajder, OIB 70330715284; Silvana Hajduk, OIB 33507058945; Tomislav Herceg; Mira Ikica, OIB 11849010850; Franjo Ivčević; Jelena Ivčević, OIB 74901888496; Damir Jakus; Gospova Jakus, OIB 04209324873; Marica Jakus, OIB 74750176046; Petar Jakus; Marko Janković; Matija Jeličić; Ante Jeličić; Marija Jocić; Ante Jolić; Marica Jukić; Marko Jukić; Renata Jukić; Jadranka Jurić; Marija Jurić; Ankica Kainić, OIB 80409745726; Jelena Kalinić; Petar Kalinić; Anamarija Kalinić Radović; Stipan Kamber; Đuro Kapoši; Željko Karin; Marijana Karin Prnjak; Neda Kasalo; Zvonimir Kasalo; Suzana Kašić; Ivana Katalinić; Josip Katušić; Ljiljana Kegalj, OIB 44567225674; Ante Kekez; Ivanko Kekez, OIB 69257203171; Petrica Kekez, OIB 01138031201; Boško Kevo; Antiša Kliškinić, OIB 54591476829; Veljko Knezović, OIB 29953576092; Stjepan Kokeza; Petar Kolega; Daniela Kovač; Željka Kovač; Ivan Kraljić; Inga Krnjaić, OIB 00968558935; Anka Krstić; Ivan Kundid; Ivana Kundid; Ružica Kundid; Deni Kuvačić, OIB 86909984538; Anka Landikušić, OIB 18023655586; Ivan Lasić; Dražen Lazić; Nenad Leskur, OIB 79369933858; Ivana Lilić, OIB 24212828078; Ivo Lipanović; Marko Lojić; Mile Lovrić; Ana Lovrinčević; Dejan Lukavac, OIB 85205650926; Nela Madžar, OIB 92085359240; Alenka Malinić, OIB 44061509536; Pavao Marasović; Anto Marijan, OIB 32989170521; Cvita Marijanović, OIB 33573858243; Dobrinka Marijanović, OIB 03673706981; Tomislav Marijanović; Jasna Marin; Marina Marin; Željko Marinac; Božidar Marinković; Jakov Mateta, OIB 14390943845; Ivan Matić; Ružica Matić; Slavko Matić; Željko Matić; Marija Matković; Ivan Melvan; Nikola Midenjak, OIB 88248589366; Pere Mihanović, OIB 49545684243; Ana Mikulić; Mate Mikulić; Ivan Milaković; Ivan Milanović; Zorka Miletić; Milan Miljuš; Đorđe Mirčetić; Tonči Mišković, OIB 74628173475; Ana Moro; Slavko Moro; Tomi Moscatello, OIB 28508820612; Marija Munitić; Ljubomir Muslim, OIB 17589644925; Mijo Nožina; Jurica Oman, OIB 78517901315; Mirko Oman, OIB 68766264149; Janja Orošnjak, OIB 49619386391; Mila Palada, OIB 10163841708; Ivan Pandža; Asija Papić, OIB 36844611036; Mijo Papić; Tereza Papić; Rajko Parać; Tatjana Parać, OIB 45662446398; Đurđica Parat; Ivan Pastuović; Jurica Pavela, OIB 06763759506; Roki Pavičić, OIB 01089958101; Ivan Pažanin; Luka Peko, OIB 89771272445; Neda Penga, OIB 76197116887; Ante Perko; Ivana Perko; Gordana Perković; Marica Perković; Nediljko Perković; Nila Peroš, OIB 48544328267; Dragica Peša; Iris Peša, OIB 06010961010; Nikša Petrić; Matko Pezo, OIB 51619560640; Zlatko Piperković, OIB 91173398058; Joško Pivac; Luka Pjevac; Anka Plazonja, OIB 92736733656; Robert Plazonja, OIB 75774016292; Gordan Poparić, OIB 98826275620; Ante Popović; Milanka Pranić, OIB 03263396290; Miroslav Primorac, OIB 42998076332; Iva Punda; Drago Radić; Mladen Radmilović; Petar Radonić; Jagoda Radošević; Ante Rajčić; Marko Ralica; Ivan Raos; Zdenka Razlog, OIB 03030085275; Mila Rebić; Marija Reljanović; Mara Režić; Marija Rizvan; Anđelko Rogulj; Berislava Roša, OIB 03031267329; Sofija Ruić, OIB 32252086462; Ana Runjić; Gordan Ruščić, OIB 53119078542; Sanja Ružić; Svjetlana Samac, OIB 00231948560; Miljenko Samardžić, OIB 48154982931; Dinka Sanseović, OIB 27313861620; Ante Sarić; Ivan Sarić; Marija Sedlar; Ljubica Sekelez, OIB 37811046307; Kristina Serdarević, OIB 96208368856; Aleksandra Sever-Muhar; Boško Sikavica; Snježana Sikavica; Dragan Simić; Tanja Sinovčić, OIB 15724160128; Ljiljana Sirić, OIB 13682411690; Dijana Skelin; Kata Sočo; Marija Stančić; Đani Stanić, OIB 01952579328; Danica Stipinović; Milorad Stojsavljević; Petar Strinić; Luca Strunje; Slavka Svalina, OIB 20916812996; Marijan Šamija; Marinka Šamija, OIB 26187211202; Katica Šeparović; Nenad Ševo, OIB 88234857624; Krasna Šiklić, OIB 53374014167; Mili Šimig, OIB 94704411458; Vesna Škare, OIB 71821692373; Ljubica Škopljanac, OIB 09408788504; Milica Špar, OIB 07038339077; Eleana Šubat, OIB 38900880602; Ivan Šuljug; Vesna Šunjić; Ljubica Tarle, OIB 28166909018; Nada Teklić, OIB 80645998554; Lada Terzić, OIB 31496851195; Ivan Tomić; Ivan Topić; Jelica Topić, OIB 84009834780; Tvrtko Topić, OIB 15832739048; Anđelka Torlak; Ivan Torlak; Marko Torlak; Damir Tot; Anka Treskavica, OIB 89998355619; Anka Tukić; Nediljko Ugrin, OIB 61713318858; Marinko Uvodić, OIB 86857726322; Nedjeljka Uvodić; Marko Validžić; Ivanka Varnica; Milica Varvodić; Kristina Velić; Ljiljana Vesković, OIB 43910221929; Milka Veštić, OIB 06357620254; Ante Vidan; Marko Vidović; Matko Vidović; Nevenka Vidović; Ankica Vilibić, OIB 41935131740; Anđelko Vilić, OIB 46303939151; Normela Visković, OIB 93848978885; Tonči Visković; Marica Vlaić; Dubravka Vlainić; Ivo Vodanović; Josip Vogleš; Vinko Vranković, OIB 28469423878; Ivan Vrdoljak; Mirjana Vrdoljak; Marija Vrgoč; Bože Vuco; Mirjana Vučković; Višnja Vučković; Ivan Vugdelija; Dubravka Vukas, OIB 08519715626; Anđelka Vukičević; Zora Vuković; Ivan Vukušić; Jadran Vukušić, OIB 16315354223; Nevenka Vukušić; Vjera Vukušić; Zvonimir Vukušić; Nevenka Vuleta; Vinka Zekić; Dinko Zenčić, OIB 65189931544; Borislav Zokić, OIB 51253879731; Dolina Zokić, OIB 75688399939; Margita Zokić, OIB 85982645988; Luca Zolota, OIB 57479376750; Milan Žarković; Nevenka Živko; Davorka Živković; Ivica Živković; Ivo Živković; Siniša Ivančić, OIB 26067778479; Iva Jelić, OIB 44484653228; Marko Kavelj, OIB 02369489649; Ivan Koljanin, OIB 21918343692; Željko Kovač, OIB 11925765994; Zvonko Kruneš, OIB 55906727777; Nikola Lacmanović, OIB 50670282682; Vesna Lepetić, OIB 84143512273; Jelica Ljubica, OIB 08611982578; Darko Lulić, OIB 19997474853; Vesna Lulić, OIB 31024530599; Marija Mamić, OIB 82920304679; Radojka Marijanović, OIB 75956845709; Meri Cabadaj, OIB 90828303800; Mate Markotić, OIB 40858158040; Ante Marović, OIB 68871210232; Ivan Marušić, OIB 38554028146; Iva Melvan, OIB 03677154609; Goran Merkel, OIB 20105696184; Ivan Mornar, OIB 99253273877; Miodrag Munjiza, OIB 45836749093; Ante Nožina, OIB 63957170679; Anica Pandža, OIB 13489275071; Nikica Pavlović, OIB 49276013054; Silvana Perić, OIB 13586987904; Nediljka Perišić, OIB 60970664434; Elvira Dračevac, OIB 02336991708; Mara Dobrota, OIB 21943772484; Neda-lidia Buljević, OIB 14338735105; Ivan Bugarin, OIB 77317760491; Maja Bučić, OIB 03739843191; Mira Božić, OIB 22986331166; Sandra Borić, OIB 36571760060; Marija Davidović, OIB 45482063767; Petar Adjanski, OIB 59639817186; Ana Čatlak, OIB 78110711892; Marinko Buškulić, OIB 08200114705; Marinko Galić, OIB 96762020666; Luca Gabela, OIB 68629820074; Tomislav Frankić, OIB 69745327532; Elias Erceg, OIB 27105475264; Jakov Elez, OIB 36735285579; Sretan Bajalo, OIB 77606115521; Mario Tomić, OIB 12822553870; Ranko Vuleta, OIB 75885216649; Zlatko Balić, OIB 07556207031; Boško Barać, OIB 00526661882; Milan Vukić, OIB 34302227455; Mara Vukorepa, OIB 56814423724; Bare Vujina, OIB 23922325811; Milenko Bašić, OIB 71120573278; Diana Blažević, OIB 12578026353; Jozo Bogić, OIB 35027187093; Stjepko Bojanić, OIB 25751926536; Miroslav Trečić, OIB 50880474980; Neda Tukić, OIB 70924511514; Vinka Ukić, OIB 42081497162; Mira Velić, OIB 31812224044; Ivan Vrdoljak, OIB 58654492314; Iva Vrdoljak, OIB 63554079953; Dražen Todorović, OIB 98584327843; Dubravka Stojanovska, OIB 87171204134; Josip Strniša, OIB 95889329970; Ivica Sviličić, OIB 30978785630; Ana Rogošić, OIB 63013573312; Ivica Stipinović, OIB 04756380103; Darko Topić, OIB 09297890199; Marija Trečić, OIB 54951995215; Milica Zorić, OIB ; Ivo Rajčić, OIB 52467354389; Ivan Radoš, OIB 36063141303; Željka Vučemilović-šimunović, OIB 19390672750</derivirana_varijabla>
  </DomainObject.Predmet.StrankaFormatedOIB>
  <DomainObject.Predmet.StrankaFormatedWithAdress>
    <izvorni_sadrzaj> REPUBLIKA HRVATSKA zastupanog po punomoćniku ŽUPANIJSKO DRŽAVNO ODVJETNIŠTVO U SPLITU; LUKA dioničko društvo, Kopilica 47 B, Split; RAD, d.o.o. za vodoopskrbu i ostale komunalne djelatnosti, Ul.Stjepana Radića 69, Drniš; HEP-Operator distribucijskog sustava d.o.o. za distribuciju i opskrbu električne energije ELEKTRA ŠIBENI, Ulica grada Vukovara 37, 10000 Zagreb; Mara Jukić, Čavoglave bb, 22322 Ružić zastupanog po punomoćniku Mijo Jeličić; Ivica Bašić, Vukovarska 170, 21000 Split zastupanog po punomoćniku Mijo Jeličić; GASTRO GRUPA d.o.o. za trgovinu i usluge, Grada Vukovara 271, 10000 Zagreb; AUTO HRVATSKA dioničko društvo, Dubrovačka Ulica 1, Split; JADRANSKO OSIGURANJE d.d., Listopadska 2, 10000 Zagreb zastupanog po punomoćniku Grgić &amp; Partneri odvjetničko društvo j.t.d.; CITY EX d.o.o. za prijenos poslovne dokumentacije, Donje Svetice 40, 10 000 Zagreb zastupanog po punomoćniku Antonio Zujić; Hrvatski Telekom d.d., Savska cesta 32, 10000 Zagreb; CODEX SORTIUM društvo s ograničenom odgovornošću za pružanje kompleksnih konzalting usluga, Ivana Šibla 9, 10000 Zagreb; SUNCE osiguranje d.d., Trnjanska cesta 108, 10000 Zagreb; HRVATSKA IZVJEŠTAJNA NOVINSKA AGENCIJA, Marulićev trg 16, 10000 Zagreb; ČISTOĆA d.o.o. za komunalnu djelatnost, održavanje čistoće i odlaganje komunalnog otpada, Put od Republike 14, Dubrovnik; TEXT-PAPIR d.o.o. za trgovinu i usluge, Stinice 12, Split; SLOBODNA DALMACIJA izdavačka i tiskarska djelatnost, dioničko društvo, Ulica Hrvatske Mornarice 4, Split; ČISTOĆA društvo s ograničenom odgovornošću za obavljanje komunalnih djelatnosti održavanja čistoće i odlaganja komunaln, Put Plokita 81, Split; OPĆINA JELSA Jedinstveni upravni odjel, Riba bb, 21465 Jelsa; AUTOKUĆA BOSNIĆ d.o.o. za trgovinu, servis i remont, Rakite 27, Žrnovnica; TISKARA MALENICA d.o.o., 113. Šibenske brigade HV-a 193, Šibenik zastupanog po punomoćniku Jasmin Avdagić; Ivan Marijan, Strossmayerovo šetalište bb, 21465 JELSA, Otok Hvar zastupanog po punomoćniku Zdravko Bojanić; HEP-Operator distribucijskog sustava d.o.o. za distribuciju i opskrbu električne energije, Ulica grada Vukovara 37, 10000 Zagreb; Rikard Pavlović, Gundulićeva 26, 21000 Split; LUČKA UPRAVA SPLIT, Gat Sv. Duje 1, Split; TINA ALATI društvo s ograničenom odgovorošću za trgovinu i usluge, Trg Francuske Repub. 14, 10000 Zagreb; PLOVPUT trgovačko društvo s ograničenom odgovornošću za održavanje pomorskih plovnih putova i radijske službe, Obala Lazareta 1, Split; Regionalna veletržnica Benkovac dioničko društvo za trgovinu i usluge "u stečaju", Benkovačke bojne 17, Benkovac; MESSER CROATIA PLIN Poduzeće za proizvodnju i prodaju tehničkih plinova d.o.o., Industrijska 1, Zaprešić; ZAVOD ZA JAVNO ZDRAVSTVO DR. ANDRIJA ŠTAMPAR, Mirogojska Cesta 16, 10000 Zagreb; Zagrebačka burza d.d., Ivana Lučića 2a/22, 10000 Zagreb zastupanog po punomoćniku MAĐARIĆ &amp; LUI - odvjetničko društvo d.o.o.; METRONET TELEKOMUNIKACIJE d.d. za telekomunikacijske usluge, Ulica Grada Vukovara 269/d, 10000 Zagreb; RELAX, d.o.o. za proizvodnju i trgovinu, Tijardovićeva 4/II, Split; MINISTARSTVO GOSPODARSTVA, RAVNETELJSTVO ZA ROBNE ZALIHE, Ul.Grada Vukovara 78/VI, 10000 Zagreb zastupanog po punomoćniku ŽUPANIJSKO DRŽAVNO ODVJETNIŠTVO U SPLITU; PUĆO d.o.o. za trgovinu, ugostiteljstvo i cestovni prijevoz, Puće 2, Ružić; ITEM, d.o.o. informatičke usluge, Put Supavla 39, Split; ŠKARE TRADE, d.o.o. za trgovinu i ugostiteljstvo, Sarajevska Ulica 64, Split; CROATIA osiguranje d.d. FILIJALA SPLIT, Miramarska 22, 10000 Zagreb; MIRJANA BARIĆ, D.Farlatija 92, 23000 Zadar; SREDIŠNJE KLIRINŠKO DEPOZITARNO DRUŠTVO, dioničko društvo, Heinzelova 62/a, 10000 Zagreb; MILENKO BUŠLJETA, P. Bonifacije 30, 23000 Zadar; MILICA UGARKOVIĆ, 23000 Zadar; FABIJAN PERONJA, Banski dolac bb, 21465 Jelsa zastupanog po punomoćniku KRUNO PERONJA; Agencija za upravljanje državnom imovinom, Ivana Lučića 6, 10000 Zagreb; COMENG, društvo s ograničenom odgovornošću za informatički inženjering, A. Starčevića 11, Solin; AMEROPA AG, Rebgasse 108, BINNINGEN zastupanog po punomoćniku Odvjetničko društvo Hanžeković &amp; Partneri društvo s ograničenom odgovornošću; GRAFOPLEX, društvo s ograničenom odgovornošću, za trgovinu i usluge, Hektorovićeva 47, Split; HP - Hrvatska pošta d.d., Jurišićeva 13, 10000 Zagreb; Financijska agencija, Vrtni put 3, 10000 Zagreb; NIKOLA LACMANOVIĆ, Sukoišanska 19, 21000 Split zastupanog po punomoćniku DORIS KOŠTA; HEP-Operator distribucijskog sustava d.o.o. za distribuciju i opskrbu električne energije, Ulica grada Vukovara 37, 10000 Zagreb; VODOVOD I KANALIZACIJA, društvo s ograničenom odgovornošću za vodoopskrbu, odvodnju i pročišćavanje otpadnih voda, Biokovska 3, Split; JELKOM, društvo s ograničenom odgovornošću za komunalnu djelatnost, Vrboska; DALMACIJAVINO d.d. za proizvodnju i promet alkoholnih i bezalkoholnih pića "u stečaju", Obala kneza Domagoja 15, Split; EUROLEASING d.o.o., Remetinečka cesta 98, 10000 Zagreb zastupanog po punomoćniku Grgić &amp; Partneri odvjetničko društvo j.t.d.; Rino Barbić, odvjetnik, Vrsina 0, 21465 Jelsa; HVARSKI VODOVOD d.o.o., Radičina 0, 21465 Jelsa zastupanog po punomoćniku Rino Barbić; IVAN MILAT, Ulica br. 7, 20271 BLATO NA KORČULI; DIONOVA - DIONA d.o.o., Donje Svetice 127, 10000 Zagreb; TEHNOPLAST d.o.o. za građevinarstvo, trgovinu, ugostiteljstvo, turizam i uslužne djelatnosti, Ulica Slobode 5, 21000 Split; VIPnet, društvo s ograničenom odgovornošću za usluge javnih telekomunikacija, Vrtni put 1, 10000 Zagreb; BILIĆ-ERIĆ d.o.o. za privatnu zaštitu, Ljudevita Posavskog 3, Trgovački centar Millennijum, Sesvete; DALMACIJAVINO - ZAGREB društvo sograničenom odgovornošću za trgovinu, ugostiteljstvo i prijevoz, Gajeva 26, 10000 Zagreb; GRAD DRNIŠ, Trg kralja Tomislava 1, 22320 Drniš; Vetropack Straža tvornica stakla d.d. Hum na Sutli, Hum na Sutli, Hum na Sutli 203, Hum Na Sutli; CAPRICORNO, društvo s ograničenom odgovornošću za trgovinu, Hercegovačka 57/A, Split; PELJEŠKI VRHOVI, POLJOPRIVREDNA ZADRUGA, Janjina 68, Janjina; Toma Šurjak, Sansovića dvori 29, 21465 JELSA, DOL zastupanog po punomoćniku Rino Barbić; Jakov Peronja, Jelsa 0, 21465 Jelsa zastupanog po punomoćniku Rino Barbić; TIGAR d.o.o. za usluge, Put Supavla 1, Split zastupanog po punomoćniku Zoran Iviš; POREZNA UPRAVA Područni ured Split, Trg dr. Franje Tuđmana 4, 21000 Split zastupanog po punomoćniku ŽUPANIJSKO DRŽAVNO ODVJETNIŠTVO; BURA I TRAMUNTANA d.o.o. za trgovinu i usluge, Don Frane Bulića 205, Solin; TRAST međunarodno otpremništvo, dioničko društvo,  Gat Sv.Duje 4, Split zastupanog po punomoćniku Marina Tončić-Bota; CHROMOS AGRO dioničko društvo proizvodnja sredstava za zaštitu bilja, Radnička cesta 173/n, 10000 Zagreb; VODOVOD I KANALIZACIJA, društvo s ograničenom odgovornošću za vodoopskrbu, odvodnju i pročišćavanje otpadnih voda, Biokovska 3, Split; AUTOTRANS d. o. o. za javni prijevoz putnika u cestovonom prometu, trgovinu, usluge i turistička agencija, Trg Žabica 1, Rijeka; BRTVILA BREZIĆ d.o.o. za proizvodnju brtvila, trgovinu i zastupanje, Starotrnjanska 46/A, 10000 Zagreb; IREKS AROMA društvo s ograničenom odgovornošću, Radnička Cesta 37, 10000 Zagreb zastupanog po punomoćniku Odvjetničko društvo GLAMUZINA &amp; GROŠETA; Marin Mileteta, odvjetnik, Gorjanska 26, 10000 Zagreb zastupanog po punomoćniku Antonia Selak; HEP - Opskrba d.o.o. za opskrbu potrošača električnom, toplinskom energijom i plinom, Ulica grada Vukovara 37, 10000 Zagreb; ING-ATEST d.o.o. za trgovinu i usluge, Hrvatske mornarice 1/a, Split; Hrvatske vode, pravna osoba za upravljanje vodama, Grada Vukovara 220, 10000 Zagreb; BASLER OSIGURANJE ZAGREB dioničko društvo za osiguranje, Radnička cesta 37/b, 10000 Zagreb; NARODNI TRGOVAČKI LANAC d.o.o. za trgovinu i usluge, Soblinec, Soblinečka 55, Sesvete; MANTIS, d.o.o. za trgovinu i usluge, Varaždinska 51, Split; Vinko Paina, Malo selo, 21460 Stari Grad; TRANSADRIA, međunarodna špedicija d. d. u stečaju, Riva Boduli 1, Rijeka; Hrvatska radiotelevizija, Prisavlje 3, 10000 Zagreb; BRODOMERKUR trgovina i usluge, dioničko društvo, Poljička Cesta 35, Split; ZAGREBAČKI HOLDING, društvo s ograničenom odgovornošću za javni prijevoz, opskrbu vodom, održavanje čistoće, putnička a, Ulica grada Vukovara 41, 10000 Zagreb; NASTAVNI ZAVOD ZA JAVNO ZDRAVSTVO SPLITSKO-DALMATINSKE ŽUPANIJE, Vukovarska Ulica 46, Split; BRODOSPLIT-BRODOGRADILIŠTE društvo s ograničenom odgovornošću, Put Supavla 21, Split; COPAN ZAGREB društvo s ograničenom odgovornošću za trgovinu i zastupanje, Selnica Šćitarjevska 25, 10410 Velika Gorica; DUHAN društvo s ograničenom odgovornošću, Vukovarska 30, Dubrovnik; Ivica Maleš vl. autoservis "UNO", Put Blata bb, 21216 Kaštel Stari; Teo Palaversić, Mala Banda 166, 21465 Jelsa; HRVATSKA POŠTANSKA BANKA, dioničko društvo, Jurišićeva 4, 10000 Zagreb; OTIS DIZALA, društvo s ograničenom odgovornošću za proizvodnju, montažu, remont i održavanje dizala, Prilaz Vladislava Brajkovića 15, 10000 Zagreb; Fabijan Roić, Domobranska 26, 21460 Stari Grad; Ivo Družević, Družević Dvor 20, 21460 Stari Grad, Dol; Ivo Roić, Zbora Narodne garde 2, 21460 Stari Grad; Josip Kovačević, M.Ivanića 26, 21460 Stari Grad; Tedi-Tadija Maroević, Out Rudine 4, 21460 Stari Grad; Jakica Lupi, Vrbanj 0, 21462 Vrbanj; Joza Bratanić, Vrbanj 0, 21462 Vrbanj; Antun Pavičić, Pavičića dvor 13, 21460 Stari Grad, Dol; Juraj Pavičić, Ceratorij 0, 21462 Vrbanj; Cvjetko Matković, Matije Ivanića 0, 21460 Stari Grad; Katica Kovačević, Dol 0, 21460 Dol; Nikša Dužević, Dol 0, 21460 Dol; Milovan Kombura, F. Vrančića 13, 21000 Split; Jelisava Pavičić, Vrbanj 0, 21462 Vrbanj; Matko Carić, Dol 0, 21460 Dol; Marinko Dužević, Dol  0, 21460 Stari Grad, Dol; Margarita Radonić, Dol 0, 21460 Dol; Dinko Pavičić Tribunol, Žrtava Rata  2, 21460 Stari Grad; Tonči Šurjak, Stari Grad 0, 21460 Stari Grad; Duško Pavičić Ivelja, Bassina 0, 21462 Vrbanj; Pero Dulčić Sušak, Malo Selo 63, 21460 Stari Grad; Ivan Tadić, Vagonj 32, 21460 Stari Grad; Ivica Pavičić, Vrbanj 0, 21462 Vrbanj; Mihovil-Mile Pavičić, Vrbanj 0, 21462 Vrbanj; Tomi Moscatello, Dol, 21460 Dol; Nikola Vodanović, Vrbanj 0, 21462 Vrbanj; Margarita Marica Stančić, Kod Sv. Petra 0, 21460 Stari Grad; Vjekoslav Radonić, Dol 0, 21460 Dol; Marinko Sanseović, Dol 0, 21460 Dol; Tadija Moškatelo, B.Kašića 9, 21460 Stari Grad; Damir Petrić, Stari Grad 0, 21460 Stari Grad; Louis Petrić, Srinjo kola 2, 21460 Stari Grad; Ivica Ljubić, Stari Grad 0, 21460 Stari Grad; Vinko Lupi, Sv. Magdalene 7, 21460 Stari Grad; Ivan Tadić Šilo, Stari Grad 0, 21460 Stari Grad; Ivan Tadić, Stari Grad 0, 21460 Stari Grad; Vinko Maroević, Stari Grad, 21460 Stari Grad; Ivan Buratović, Vrbanj 13, 21462 Vrbanj; Mijo Mili Pavičić, Vrbanj 0, 21460 Vrbanj; Marija Vodanović, Stari Grad 0, 21460 Stari Grad; Jakov Fredotović, Vrbanj 297, 21462 Vrbanj; Miljenko Srhoj, Krešimirova 5, 21460 Stari Grad; Nikola Haladić, Stari Grad 0, 21460 Stari Grad; Janez Jelušić, Sv. Petra 0, 21460 Stari Grad; Nikola Sansević, Dol 0, 21460 Stari Grad; Nikola Buratović, Vrbanj 0, 21462 Vrbanj; Cvjetko Buratović, Put Križa 4, 21460 Stari Grad; Nikola Buratović, Vrbanj 0, 21462 Vrbanj; Nikola Stipišić, Vrbanj 0, 21462 Vrbanj; Prošper Moškatelo, Dol 0, 21460 Dol; Tonko Maroević, Šiberija 6, 21460 Stari Grad; Ivo Pavičić, Dol 0, 21460 Dol; Pavao Čubre, Vrbanj 0, 21462 Vrbanj; Luka Šurjak, Dol 0, 21460 Dol; Luka Franetović, C. Škarpe 17, 21460 Stari Grad; Ivan Miloš Mile, Dol 0, 21460 Dol; Jure Moškatelo, Ploča 2, 21460 Dol; Vjekoslav Bogdanić, J.B.Jelačića 9, 21460 Stari Grad; Petro Šoljan, Donja kola 0, 21460 Stari Grad; Juraj Dužević, Radošića dvor 4, 21460 Dol; Damir Šurjak, Šurokovića dvor 5, 21460 Dol; Jakov Tresić, Vrbanj 0, 21462 Vrbanj; Juraj Moškatelo Stariji, Ploča 27, 21460 Stari Grad; Ruža Roić, Pod jugo 10, 21460 Dol; Rade Čavić, Malo Selo 0, 21460 Stari Grad; Matilda Buratović, Vrbanj 0, 21462 Vrbanj; Ivo Šurjak, Ostravska 8, 21000 Split; Dražica Matković Ljubo, Vrbanj 0, 21462 Vrbanj; Dinko Račić, Vrbanj 173, 21462 Vrbanj; Mila Franetović Dužević, Vrankovića dvor 5, 21460 Stari Grad; Luka Stančić, Stančića dvor 0, 21460 Dol; Meri Petrić, Stari Grad 0, 21460 Stari Grad; Ivan Moškatelo, Ploča 29, 21460 Dol; Vinko Moškatelo, Ploča 23, 21460 Dol; Nikola Šimunović, K. Zvonimira 35, 21460 Stari Grad; Mirko Radonić, Pod jugo 19, 21460 Dol; Antun Sansević, Sansevića dvor 43, 21460 Dol; Nikša Moškatelo, Ploča 4, 21460 Dol; Antun Vodanović Stariji, Vrbanj  0, 21460 Vrbanj; Ivo Bojanić, Šiberija 19, 21460 Stari Grad; Cvjetko Miličić, T. Buzolića 8, 21450 Hvar; Marija Trbuhović, Vrbanj 0, 21462 Vrbanj; Neno Šoljan, Molo Selo 0, 21460 Stari Grad; Juraj Tomi Moškatelo, Ploča 2, 21460 Dol; Ivo Račić Kapetanić, Vrbanj 0, 21462 Vrbanj; Đuro Caratan, Zavala 0, 21465 Zavala; Ante Tonči Drinković, Bonski Dolac, 21465 Jelsa; Kata Duboković, Pitve bb, 21465 Pitve; Boris Carić, Ivan Dolac 0, 21465 Ivan Dolac, Jelsa; Tonko Ivčević Bakulić, Šiberija 29, 21460 Stari Grad; Marko Huljić, Račić 860, 21465 Jelsa; Lenka Roić, Dol, 21460 Dol; Stjepan Jerković, Zastražišće 0, 21466 Zastražišće; Boris Borović, Poljica, 21466 Poljica; Niko Salamunić, Jelsa bb, 21465 Jelsa; File Vranković, Dol 0, 21460 Dol; Juraj Šperka, Zastražišće 0, 21466 Zastražišće; Mili Razović, Vinkovačka 51, 21000 Split; Ante Mihojević, Vrboska, 21463 Vrboska; Ljubica Stipišić, Vrbanj 0, 21462 Vrbanj; Stjepan Hujo Huljić, Vrsina bb, 21465 Jelsa; Nikola Grgičević, Vrisnik 0, 21465 Vrisnik; Tonči Gurdulić, Jelsa 0, 21465 Jelsa; Prošperino Milevčić, Jelsa 0, 21465 Jelsa; Boris Rubinić, V rbanj  0, 21462 Vrbanj; Jakov Račić, Vrbanj 302 A, 21462 Vrbanj; Jakša Radonić, Jelsa 0, 21465 Jelsa; Vinko Palaversić, Jelsa, 21465 Jelsa; Fabijan Kunčić, Dol 0, 21460 Dol; Dušan Salamunić, Račić bb, 21465 Jelsa; Margarita Stančić, Dol 0, 21460 Dol; Josip Crnčić, Pitve 0, 21465 Pitve; Luka Moškatelo, Dol 0, 21460 Dol; Lucija Milatić-Bričolić, Svirče 0, 21462 Svirče; Fabijan Dužević, Domobranska 31, 21460 Stari Grad; Vjeko Jakas, Zvala bb, 21465 Zavala; Pavo Bunčuga, Banski Dolac bb, 21465 Jelsa; Marko Buratović, Svirče 0, 21462 Svirče; Antun Lučić, Poljica, 21466 Poljica; Marin Parun Barbić, Pitve 0, 21465 Pitve; Stjepan Tomislav Huljić, Lučica bb, 21465 Jelsa; Cvjetka Cvita Milevčić, Jelsa 0, 21465 Jelsa; Marinko Radonić, Pitve 72, 21465 Pitve; Antun Gurdulić, Vrsina bb, 21465 Jelsa; Blaženko Jakas, Zavala 0, 21465 Zavala; Braco Jakas, Zavala 136, 21465 Zavala; Ivan Makjanić, Svirče 0, 21462 Svirče; Ante Rubinić, Vrsina  307, 21465 Jelsa; Dražica Vicenca Matković, Vrbanj 117, 21462 Vrbanj; Jakov Radonić, Jelsa bb, 21465 Jelsa; Slobodan Radičić, Pitve bb, 21465 Pitve; Jurko Lučić, Vrboska 0, 21463 Vrboska; Mate Antičević, Zavala 0, 21465 Zavala; Josip Franičević, Burkovo bb, 21465 Jelsa; Asija Bojanić, Burkovo, 21465 Jelsa; Milivoj Vidas vl. Servisa instrumenata, mjerne i regulacione opreme, Starčevićeva 26, 21000 Split; BURA l d.o.o. za trgovinu i usluge - u stečaju, Koturaška 51, 10000 Zagreb; NET MEDIA SISTEMI d.o.o. za informatički inženjering, Kvaternikova 12, Split; Financijska agencija, Vrtni put 3, 10000 Zagreb; Hrvatski registar brodova, Marasovića 67, Split; Nenad Ševo, Teiljska 1, 21000 Split; Meri Stipinović, Sukoišanska 25, 21000 Split; Fond za zaštitu okoliša i energetsku učinkovitost, Ksaver 208, 10000 Zagreb; Zlatko Balić, Obala kneza Domagoja 15, 21204 Dugopolje; Galić Ante, Odeska 16, 21000 Split; Dean Prelević, odvjetnik, Gundulićeva 22, 21000 Split; Želimir Miletić, Put Kotlara 31, 23000 Zadar; Luči Roić, Pavičića dvor 7, 21460 Dol; Ivelja Pavičić Nade, Vrbanj 0, 21460 Vrbanj; Dujko Čubre, Vrbanj 0, 21460 Vrbanj; Antun Bratanić, Zvonimirova 27, 21460 Stari Grad; Andrija Matković, Domobranska 22, 21460 Stari Grad; Antun Vune Bratanić, Vrbanj 0, 21460 Vrbanj; Dinko Lušić, Vrbanj 0, 21460 Vrbanj; Nikica Nikola Matijević, Dol 0, 21460 Stari Grad; Ivan Sanseović, Dol, Kunčića dvor 4, 21460 Stari Grad; Marija Kovačević Lolotović, Vukovarska 23, 21460 Stari Grad; Petar Zlatan Vodanović, Vrbanj 126, 21460 Vrbanj; Ivan Stančić, Dol, Stančića dvor 0, 21460 Stari Grad; Stjepan Moškatelo, Dol Sv. Marije 1, 21460 Stari Grad; Toma Dužević, Dol Sv. Marije 0, 21460 Stari Grad; Ivica Račić, Vrbanj 0, 21460 Vrbanj; Kuzma Pavičić Aleluja, Vrbanj 0, 21460 Vrbanj; Vinka Salamunić, Jelsa 0, 21465 Jelsa; Teo Huljić, Jelsa 0, 21465 Jelsa; Dejan Šperka, Jelsa 0, 21465 Jelsa; Juraj Caratan, Zavala 0, 21465 Zavala; Matko Antičević, Pitve 0, 21465 Pitve; Dinko Rubinić ( Vjera ), Vrisnik 73, 21465 Vrisnik; Vjera Rubinić, Vrinsnik 73, 21465 Vrisnik; Abraham Bojanić, Jelsa 1, 21465 Jelsa; Vedran Nevešćanin, Smiljanićeva 2, 21000 Split zastupanog po punomoćniku Jadranko Vidović; Marija Pjevac, Omiška 18, 21000 Split; Carinska uprava, Zrinsko Frankopanska 60, 21000 Split; Općinski sud u Starom Gradu - ZK odjel, Ulica Novo Riva 3, 21460 Stari Grad; Nada Akrap, Put Sirobuje 37, 21000 Split; Jasminka Antunović, Ulica Luke Botića 24, 21210 Solin; Nediljka Armanda, Vranjički put 18, 21000 Split; Ana Babić, Krilava 8, 21000 Split; Gordana Babić, Šulavi bb, 21214 Kaštel Lukšić; Ivan Babić, Doverska 7, 21000 Split; Katica Babić, Zvonimirova 16, 21210 Solin; Jure Bacelj, Novakova 26, 21000 Split; Ana Bačić, Umljanovići bb, 22320 Drniš; Nediljka Bajić, Križanica 7, 21000 Split; Žarka Bakotić, Mosorska Ulica 11 A, 21214 Kaštel Gomilica; Marko Baković, Kroz selo 2, 22320 Siverić; Ivica Ban, Braće Radića 7, 21212 Kaštel Sućurac; Srđanka Banovac, Sikavice - Banovci 5, Parčić; Božidar Barać, Maslinska 22, 21000 Split; Vedran Barbarić, Šimićeva 8, 21000 Split; Marija Barbir, Vukovarska 175, 21000 Split; Petar Barbir, Vukovarska 175, 21000 Split; Anica Baričević, Put blata bb, 21217 Kaštel Novi; Damira Barišić, Barišići 10, 22320 Žitnić; Ivan Barišić, Kornatska 31, 31000 Osijek; Manda Bašić, Put Majdana 29, 21210 Solin; Aleksandar Bauk, Alojzija Stepinca 16, 21000 Split; Marina Bauk, Stepinčeva 16, 21000 Split; Ivo Bavčević, Šibenska 3, 21000 Split; Nataša Bazina, PUT STRMA 67 (ranije: NEORIĆ, NEORIĆ, 0), 21203 Neorić; Mirjana Begonja, Džale 2, 22323 Sedramić; Jelena Belić, Banski Dolac 627, 21465 Jelsa; Niko Belić, Jelsa 627, 21465 Jelsa; Jagoda Bešker, Gašpini 23, 21210 Solin; Nedo Bešker, Gašpini 23, 21210 Solin; Zorica Bilić, Predraga Bojanića 13, 21460 Stari Grad; Sanja Bilić Pavlinović, Vukovarska 80, 21000 Split; Jela Bilobrk, Stepinčeva 32, 21000 Split; Antun Blažević, Meštrovića šetalište 96, 21000 Split; Hrvoje Blažević, Blaževići bb, 22320 Čavoglave; Damir Bojčić, Kralja Zvonimira 24, 22320 Drniš; Željko Bojčić, P. Preradovića 4, 22320 Drniš; Denis Boljat, Karlovo 46, 21214 Kaštel Kambelovac; Srećko Boras, Put groblja bb, 21217 Kaštel Novi; Robert Borić, Mosećka 56, 21000 Split; Goran Bosančić, Ulica Braski Dolac 40, 21212 Kaštel Sućurac; Pava Botić, Kosorova 7, 22300 Knin; Ljuba Božanić, Dobrilina 11, 21000 Split; Anka Božić, Šibenksa 9, 21000 Split; Anica Božić-Bakušić, Katalinića prilaz 5, 21000 Split; Ivica Bratić, Neorić bb, 21203 Neorić; Nikša Bratić, Put Svete Mande 18, 21000 Split; Vencislav Brizić, Ulica Kralja Zvonimira 56, 21460 Stari Grad; Zlata Brizić, Ulica Kralja Zvonimira 56, 21460 Stari Grad; Mate Brstilo, Krešimirova 25, 21311 Žrnovnica; Zora Budimir, Cesta Domovinskog rata 36, 22300 Knin; Miranda Budiša, Ulica Kralja Zvonimira 18, 22320 Drniš; Nediljko Bugarin, Doverska 7, 21000 Split; Željka Vučemilović Šimunović, Skradinska 7, 21000 Split; Gordana Buljević, Trondheimska 10, 21000 Split; Marina Burić, Mirlović Zagora, 22323 Unešić; Mario Buzov, Cerje 85, 22320 Mirlović Polje; Đuro Caratan, Stara zavala 58, 21465 Jelsa; Toni Caratan, Stara Zavala 58, 21465 Jelsa; Boris Carić, IVAN DOLAC 179 (ranije: IVAN DOLAC, IVAN DOLAC, 0), 21465 Ivan Dolac; Paulo Carić, SVIRČE 145 (ranije: SVIRČE, SVIRČE, 0), 21460 Svirče; Dinka Cazareo, Marina Šabića 4, 21460 Stari Grad; Nevenka Cukrov, Domovinskog rata 6, 21210 Solin; Dijana Czwik, Matoševa Ulica 96, 21210 Solin; Vinka Čavala, Krešimirova bb, 21214 Kaštel Gomilica; Silva Černak-Lojić, Kralja Zvonimira 18, 22320 Drniš; Diana Čović, Duće-Glavica, 21310 Omiš; Ante Čulo, Hrvatskih knezova bb, 21214 Kaštel Gomilica; Blaž Ćapin, Odakova 9, 21000 Split; Filip Delać, Grge Novaka 6, 22300 Knin; Ankica Delić, Kaštelanska cesta 42, 21212 Kaštel Sućurac; Marko Delić, Gašpini 108, 21210 Solin; Nediljka Delić, Donji Muć bb, 21203 Donji Muć; Gordana Didak, Kroz Smrdečac 5, 21000 Split; Mili Divić, Radobiljska Cesta 12, 21250 Katuni; Ljiljana Dragan, Šimićeva 54, 21000 Split; Milka Drlje, Kitožer 9, 21311 Stobreč; Mate Drmić, Put Plokita 40, 21000 Split; Jozo Družianić, Pujanke 15, 21000 Split; Niko Dujić, Don Petra Peroša, 21210 Mravince; Stanko Duvančić, Duvančići 9, 22320 Razvođe; Damir Duvnjak, Križine 15A, 21000 Split; Nives Džanko, Ulica Fra Pavla Melade 24 A, 21217 Kaštel Štafilić; Ante Đurđević, Jadranska 12, 21400 Supetar; Ljubica Elez, Donji Moseć 14, 22320 Moseć; Ankica Ezgeta, Kaštelanska cesta 12, 21217 Kaštel Stari; Lenka Franić, Sedam Kaštela 6, 21000 Split; Ivica Gabelić, Vrboska 387, 21465 Vrboska; Marija Galešić, Neorić 61, 21203 Neorić; Petar Galić, Težački put 40, 21000 Split; Silvana Galić, Trondheimska 5, 21000 Split; Kazimir Garić, Ulica Matija Ivanića 35, 21460 Stari Grad; Vencel Gašpar, Hercegovačka 24, 21000 Split; Vinko Gašpar, Sinjska 9, 21000 Split; Ana Goreta, Put željezničke stanice, 22320 Drniš; Zorka Goreta, Donje Gorete 21, 22320 Drniš; Josip Gotovac, Vukovarska 113, 21000 Split; Vjekoslav Grbčić, Gajeva 11A, 21000 Split; Divna Grbeša, FRANKOPANSKA ULICA 20 (ranije: SOLIN, FRANKOPANSKA ULICA, 60), 21210 Solin; Ana Grubišić, Put Sirobuje 10, 21311 Stobreč; Gordana Grubišić, Braće Radića 3, 21210 Solin; Nikola Grubišić, Kralja Zvonimira 37, 22320 Drniš; Sanja Grubišić, Kralja Zvonimira 16, 22320 Drniš; Antonio Gudelj, Put Dragovoda 17, 21000 Split; Kata Gugić, Sarajevska 42, 21000 Split; Mirjana Gugić, Luke Botića 6, 21210 Solin; Ivica Hajder, Cigići 1, 22320 Otavice; Željko Hajder, Cigići 1, 22320 Otavice; Silvana Hajduk, Varoš 1, 21231 Klis; Tomislav Herceg, Sinjska 46, 22300 Knin; Mira Ikica, Vlaka Vi 2, 22303 Oklaj; Franjo Ivčević, Sv. Petra od Klob. 1, 21217 Kaštel Novi; Jelena Ivčević, Ulica Sv. Petra Od Klobuka 16, 21217 Kaštel Novi; Damir Jakus, Stepinčeva 67, 21000 Split; Gospova Jakus, Poljička Cesta 84, Poljica; Marica Jakus, PUT MAJDANA 31 (ranije: SOLIN, PUT MAJDANA, 31), 21231 Klis; Petar Jakus, Put Majdana 31, 21210 Solin; Marko Janković, Bisko bb, 21232 Bisko; Matija Jeličić, Vinkovačka 5, 21000 Split; Ante Jeličić, Trondheimska 7, 21000 Split; Marija Jocić, K. Ćipika 9, 21217 Kaštel Stari; Ante Jolić, Jolići 2, 22320 Gradac; Marica Jukić, Perivoj A. Roje 5, 21000 Split; Marko Jukić, Perivoj Ane Roje 5, 21000 Split; Renata Jukić, Put Župića 29, 21230 Sinj; Jadranka Jurić, Bufaline II 29, 21217 Kaštel Novi; Marija Jurić, Put Kruševika bb, 21214 Kaštel Kambelovac; Ankica Kainić, Prominski Put 11, 22300 Knin; Jelena Kalinić, Ivana Raosa 15, 21000 Split; Petar Kalinić, Mosećka 114, 21000 Split; Anamarija Kalinić Radović, Vukovarska 57, 21000 Split; Stipan Kamber, Sesartići 20, 21210 Solin; Đuro Kapoši, Južno predgrađe 51, 31000 Osijek; Željko Karin, Zgon 80, 21210 Solin; Marijana Karin Prnjak, Zgon 80, 21210 Solin; Neda Kasalo, Kaštelanska cesta 1, 21214 Kaštel Kambelovac; Zvonimir Kasalo, Kaštelanska cesta 1, 21214 Kaštel Kambelovac; Suzana Kašić, Kralja Zvonimira 47, 22320 Drniš; Ivana Katalinić, Renka Šperca 11, 21310 Omiš; Josip Katušić, Luke Botića 11, 21210 Solin; Ljiljana Kegalj, Istarska 5, 21000 Split; Ante Kekez, Dubrovačka 35, 21000 Split; Ivanko Kekez, Sukoišanska 29, 21000 Split; Petrica Kekez, Dubrovačka 35, 21000 Split; Boško Kevo, Stipe Pensa 5, 21217 Kaštel Štafilić; Antiša Kliškinić, Ulica Petra Krešimira Iv 108, 21210 Solin; Veljko Knezović, Zagrebačka 6, 21311 Stobreč; Stjepan Kokeza, Pribude bb, 21206 Pribude; Petar Kolega, Put Mira 2, 21210 Solin; Daniela Kovač, Cesta dr. Franje Tuđmana 238a, 21212 Kaštel Sućurac; Željka Kovač, Mažuranićevo šetalište 26, 21000 Split; Ivan Kraljić, Neorić bb, 21203 Neorić; Inga Krnjaić, Požeška 6, 21000 Split; Anka Krstić, Odeska 19, 21000 Split; Ivan Kundid, Gradišćanskih Hrvata 1, 21000 Split; Ivana Kundid, Dinarska 11, 21000 Split; Ružica Kundid, Dinarska 11, 21000 Split; Deni Kuvačić, Mažuranićevo Šetalište 10 B, 21000 Split; Anka Landikušić, Gradac 19 A, 21311 Podstrana; Ivan Lasić, Konjsko bb, 21231 Konjsko; Dražen Lazić, Šime Ljubića 9, 21000 Split; Nenad Leskur, Ulica Stjepana Radića 14, 21210 Solin; Ivana Lilić, Put Brodarice 7, 21000 Split; Ivo Lipanović, M. Getaldića 31, 21000 Split; Marko Lojić, Lojići 1, 22320 Drniš; Mile Lovrić, Fra Grge Martića 41, 21000 Split; Ana Lovrinčević, Vrh Visoke 121, 21000 Split; Dejan Lukavac, Ćirići 3, 22320 Tepljuh; Nela Madžar, Poljička 2, 21311 Podstrana; Alenka Malinić, Pujanke 79, 21000 Split; Pavao Marasović, Neorić bb, 21203 Neorić; Anto Marijan, Ulica Mate Lovraka 2, 10410 Velika Gorica; Cvita Marijanović, Marjanovići Iznad Crkve 11, 22320 Gradac; Dobrinka Marijanović, Put Smokovika 35, 21000 Split; Tomislav Marijanović, Put Smokovika 35, 21000 Split; Jasna Marin, Petra Svačića 99, 22320 Drniš; Marina Marin, Trbounje bb, 22320 Drniš; Željko Marinac, Varaždinska 3, 21000 Split; Božidar Marinković, Dosud 9, 21000 Split; Jakov Mateta, ULICA KORIOLANA ĆIPIKA 10 (ranije: KAŠTEL STARI, ULICA KARIOLANA ČIPIKA, 10), 21217 Kaštel Stari; Ivan Matić, Kopilica 33, 21000 Split; Ružica Matić, Trbounje bb, 22320 Trbounje; Slavko Matić, I. Aljinovića 11, 21311 Žrnovnica; Željko Matić, Raška 12, 22320 Drniš; Marija Matković, Šižgorićeva 20, 21000 Split; Ivan Melvan, Luke Botića 7, 21217 Kaštel Novi; Nikola Midenjak, Ulica 142. Brigade 16, 22320 Siverić; Pere Mihanović, Radičinka 12, 21311 Žrnovnica; Ana Mikulić, Čavoglave bb, 22320 Drniš; Mate Mikulić, Pauk 11, 22320 Čavoglave; Ivan Milaković, Strmoševica 3, 21222 Marina; Ivan Milanović, Terzićeva 17, 21000 Split; Zorka Miletić, Kliški put 4, 21210 Solin; Milan Miljuš, Kranjčevićeva 35, 21000 Split; Đorđe Mirčetić, Pokvasica 2, 22320 Miočić; Tonči Mišković, Jelsa 667, 21465 Jelsa; Ana Moro, Vukovarska 80, 21000 Split; Slavko Moro, Crivac 62P, 21203 Crivac; Tomi Moscatello, Ploča 17, Dol, 21460 Stari Grad; Marija Munitić, Mažuranićevo šetalište 48, 21000 Split; Ljubomir Muslim, Imotska 60, 21000 Split; Mijo Nožina, Prgomet bb, 21201 Prgomet; Jurica Oman, Ive Tijardovića 10, 21000 Split; Mirko Oman, Tijardovićeva 10, 21000 Split; Janja Orošnjak, Gorice 2, 21212 Kaštel Sućurac; Mila Palada, Odeska 4, 21000 Split; Ivan Pandža, K. Čipika 9, 21217 Kaštel Stari; Asija Papić, Dr. Ante Starčevića 55, 21220 Trogir; Mijo Papić, Getaldićeva 5, 21000 Split; Tereza Papić, M. Getaldićeva 5, 21000 Split; Rajko Parać, Ružić bb, 22320 Ružić; Tatjana Parać, Vrlička 43, 21000 Split; Đurđica Parat, Boksitno naselje 15, 22320 Drniš; Ivan Pastuović, Pastuovića 3, 22320 Ružić; Jurica Pavela, Poljana Kneza Trpimira 6, 21000 Split; Roki Pavičić, Drugi Donji Dvori 6, 21460 Stari Grad; Ivan Pažanin, Biokovska 6, 21000 Split; Luka Peko, Terzićeva 5, 21000 Split; Neda Penga, Sv.lovre 23, 21311 Stobreč; Ante Perko, Don Petra Peroša 5, 21210 Mravince; Ivana Perko, Don Petra Peroša 5, 21210 Mravince; Gordana Perković, Vukovarska 43, 21000 Split; Marica Perković, Perkovići 15, 22320 Kljake; Nediljko Perković, Vukovarska 43, 21000 Split; Nila Peroš, Terzićeva 3, 21000 Split; Dragica Peša, Jeretova 7, 21000 Split; Iris Peša, Rikarda Katalinića Jeretova 7, 21000 Split; Nikša Petrić, Kod sv. Stjepana 53, 21450 Hvar; Matko Pezo, Hercegovačka 30, 21000 Split; Zlatko Piperković, Dinka Šimunovića 17, 21000 Split; Joško Pivac, Varaždinska 43, 21000 Split; Luka Pjevac, Omiška 18, 21000 Split; Anka Plazonja, Uskočka 7, 21000 Split; Robert Plazonja, Uskočka 7, 21000 Split; Gordan Poparić, ULICA GRGURA NINSKOG 29 A (ranije: KAŠTEL NOVI, ŽRTAVA RATA, 29 A), 21217 Kaštel Novi; Ante Popović, J. Palmotića 2, 21000 Split; Milanka Pranić, Mosećka Ulica 4, 22320 Drniš; Miroslav Primorac, I. Paštrića Poljičanina 19, 21311 Podstrana; Iva Punda, Bistrička 29, 21204 Kotlenice; Drago Radić, Na rudini 3, 20207 Čibača; Mladen Radmilović, Gorička 4, 21000 Split; Petar Radonić, Burkovo 98, 21465 Jelsa; Jagoda Radošević, Vrh Lučca 35, 21000 Split; Ante Rajčić, Velebitska 97, 21000 Split; Marko Ralica, Benkovačka 3, 21000 Split; Ivan Raos, Mandićeva 66, 21311 Stobreč; Zdenka Razlog, Kod Pošte 33, 22320 Siverić; Mila Rebić, Marka M. 20A, 21210 Mravince; Marija Reljanović, Otavice 30, 22320 Otavice; Mara Režić, Kliški put bb, 21210 Solin; Marija Rizvan, Bilice 12, 21000 Split; Anđelko Rogulj, Gomile 38, 21217 Kaštel Stari; Berislava Roša, Zvonimirova 29 B, 22300 Knin; Sofija Ruić, Getaldićeva 19, 21000 Split; Ana Runjić, Hrvatskih vitezova 46, 21000 Split; Gordan Ruščić, Putaljski put bb, 21212 Kaštel Sućurac; Sanja Ružić, Šižgorićeva 7, 21000 Split; Svjetlana Samac, Samci 14, 22320 Brištane; Miljenko Samardžić, Šižegorićeva 20, 21000 Split; Dinka Sanseović, KUNIČIĆA DVOR 4 (ranije: DOL, DOL, 0), Dol; Ante Sarić, Neorić bb, 21203 Neorić; Ivan Sarić, Neorić bb, 21203 Neorić; Marija Sedlar, Ostravska 1, 21000 Split; Ljubica Sekelez, Mitnička 1, 21000 Split; Kristina Serdarević, Put Jokića-kalčina 8, 21203 Neorić; Aleksandra Sever-Muhar, Karamanova 7, 21000 Split; Boško Sikavica, Kričke bb, 22320 Ružić; Snježana Sikavica, Domovinskog rata 12, 21210 Solin; Dragan Simić, Sarajevska 76, 21000 Split; Tanja Sinovčić, Trondheimska 10, 21000 Split; Ljiljana Sirić, Put Vele Meje 10, 21212 Kaštel Sućurac; Dijana Skelin, Vručine II 12, 21217 Kaštel Novi; Kata Sočo, Neorić bb, 21203 Neorić; Marija Stančić, Petra Krešimira IV 10, 21460 Stari Grad; Đani Stanić, Matoševa Ulica 131, 21210 Solin; Danica Stipinović, Kneza Trpimira 101, 21212 Kaštel Sućurac; Milorad Stojsavljević, Šimićeva 58, 21000 Split; Petar Strinić, Velebitska 93, 21000 Split; Luca Strunje, Kralja Tomislava 18, 22300 Knin; Slavka Svalina, Crivac bb, 21203 Crivac; Marijan Šamija, Trstenik 2, 21000 Split; Marinka Šamija, Vrgoračka 8, 22300 Knin; Katica Šeparović, Kupreška 92, 21000 Split; Nenad Ševo, Triljska 1, 21000 Split; Krasna Šiklić, Hercegovačka 88, 21000 Split; Mili Šimig, Šibenska 27, 21000 Split; Vesna Škare, Ruđera Boškovića 12, 21000 Split; Ljubica Škopljanac, TIKVARIN 14 (ranije: KAŠTEL KAMBELOVAC, TIKVARIN, 8), 21214 Kaštel Kambelovac; Milica Špar, Mašogradska Ulica 16, 21212 Kaštel Sućurac; Eleana Šubat, Mosorska 26, 21311 Podstrana; Ivan Šuljug, Ivaniševićeva 45, 21000 Split; Vesna Šunjić, Šimićeva 14, 21000 Split; Ljubica Tarle, Tarle 12, 22320 Velušić; Nada Teklić, Zgon 80, 21210 Solin; Lada Terzić, Puntarska 5, 21000 Split; Ivan Tomić, Velebitska 91, 21000 Split; Ivan Topić, Obala kneza Branimira 1, 21000 Split; Jelica Topić, Mosećka 50A, 21000 Split; Tvrtko Topić, Ulica 142. Brigade 37 A, 22320 Siverić; Anđelka Torlak, Radunica 29, 21000 Split; Ivan Torlak, Radunica 29, 21000 Split; Marko Torlak, Kljaci bb, 22320 Kljake; Damir Tot, Šimićeva 12, 21000 Split; Anka Treskavica, Dubrovačka 35, 21000 Split; Anka Tukić, Šime Ljubića 13, 21000 Split; Nediljko Ugrin, Sv. Ivana 33, 21311 Donje Sitno; Marinko Uvodić, Zgon 32, 21210 Solin; Nedjeljka Uvodić, Vinkovačka 51, 21000 Split; Marko Validžić, Ružić bb, 22320 Ružić; Ivanka Varnica, Imotska 69, 21000 Split; Milica Varvodić, Kozjačka 24, 21210 Solin; Kristina Velić, Papandopulova 11, 21000 Split; Ljiljana Vesković, Fausta Vrančića 8, 21000 Split; Milka Veštić, Čavale 11, 22323 Sedramić; Ante Vidan, Gundulićeva 44, 21000 Split; Marko Vidović, Ružić bb, 22320 Gradac; Matko Vidović, Gradac bb, 22320 Gradac; Nevenka Vidović, Gradac bb, 22320 Gradac; Ankica Vilibić, Marina Getaldića 33, 21000 Split; Anđelko Vilić, RADOBILJSKA CESTA 41 (ranije: KREŠEVO, KREŠEVO, 24), 21250 Kreševo; Normela Visković, Jelsa 1005, 21465 Jelsa; Tonči Visković, Pelinje 1005, 21465 Jelsa; Marica Vlaić, Mira Tilića 12, 22320 Drniš; Dubravka Vlainić, Strossmayerovo Šetalište 357, 21465 Jelsa; Ivo Vodanović, Pavičića dvori 11, 21460 Stari Grad; Josip Vogleš, Kaštelanska cesta 8, 21214 Kaštel Kambelovac; Vinko Vranković, JELSA 129 (ranije: JELSA, JELSA, 0), 21465 Jelsa; Ivan Vrdoljak, Donji Muč bb, 21203 Donji Muć; Mirjana Vrdoljak, Put Kule 12, 21210 Solin; Marija Vrgoč, Velebitska 34, 21000 Split; Bože Vuco, Starčevićeva 10, 21212 Kaštel Sućurac; Mirjana Vučković, Ruđera Boškovića 23, 21000 Split; Višnja Vučković, Uvala Luka 18, 22202 Dvornica; Ivan Vugdelija, Put Groblja bb, 21217 Kaštel Štafilić; Dubravka Vukas, Markov Put 8, 21000 Split; Anđelka Vukičević, Badanj bb, 22320 Drniš; Zora Vuković, Plitvička 1A, 21000 Split; Ivan Vukušić, Dobrilina 6, 21000 Split; Jadran Vukušić, Put Sv. Klementa 19, 21311 Gornje Sitno; Nevenka Vukušić, Cerje 2, 22320 Mirlović Polje; Vjera Vukušić, Kralja Petra Krešimira IV 8, 22320 Drniš; Zvonimir Vukušić, Vinodolska 10, 21000 Split; Nevenka Vuleta, Markov put 33, 21311 Stobreč; Vinka Zekić, Mostarska 7, 21000 Split; Dinko Zenčić, Račić bb, 21465 Jelsa; Borislav Zokić, Fra Bone Razmilovića 1, 21000 Split; Dolina Zokić, Pojišanska 18, 21000 Split; Margita Zokić, Fra Bone Razmilovića 1, 21000 Split; Luca Zolota, Gospin Put 38, 21212 Kaštel Sućurac; Milan Žarković, Parčić bb, 22320 Siverić; Nevenka Živko, M. Čačića 3, 22300 Knin; Davorka Živković, Živkovići 12, 22320 Badanj; Ivica Živković, Badanj bb, 22320 Badanj; Ivo Živković, A. Starčevića 51, 21210 Solin; Siniša Ivančić, Lovački Put 13, 21000 Split; Iva Jelić, Benkovačka 3, 21000 Split; Marko Kavelj, Alojzija Stepinca 11, 21000 Split; Ivan Koljanin, Kupreška 82, 21000 Split; Željko Kovač, Dravska 4, 31000 Osijek; Zvonko Kruneš, Ulica Slobode 36, 21000 Split; Nikola Lacmanović, Sukoišanska 19, 21000 Split; Vesna Lepetić, Tršćanska 12, 21000 Split; Jelica Ljubica, Velebitska 105, 21000 Split; Darko Lulić, Vežarovice 18, 21214 Kaštel Lukšić; Vesna Lulić, Vežarovice 18, 21214 Kaštel Lukšić; Marija Mamić, Kroz Meterize 26, 22000 Šibenik; Radojka Marijanović, Marijanovići Iznad Crkve 10, 22320 Gradac; Meri Cabadaj, Trg Bana Josipa Jelačića 10, 31000 Osijek; Mate Markotić, Put Starog Sela 23, 21311 Podstrana; Ante Marović, Lička 3, 21000 Split; Ivan Marušić, Poljičkih Knezova 87, 21311 Podstrana; Iva Melvan, Doverska 31, 21000 Split; Goran Merkel, Mutvoranska Ulica 3, 52100 Pula; Ivan Mornar, Miroslava Krleže 24, 21000 Split; Miodrag Munjiza, Put Miluša 7, 21311 Stobreč; Ante Nožina, Put Nožina-maljkovića 5, 21201 Prgomet; Anica Pandža, Hercegovačka 46, 21000 Split; Nikica Pavlović, Gornji Kono 37, 20000 Dubrovnik; Silvana Perić, Table 31, 21000 Split; Nediljka Perišić, Ruđera Boškovića 8a, 21204 Dugopolje; Elvira Dračevac, Lumbarda 678, 20260 Lumbarda; Mara Dobrota, Trondheimska 9, 21000 Split; Neda-lidia Buljević, Put Crkve 8, 22320 Gradac; Ivan Bugarin, Grab 114, 21238 Grab; Maja Bučić, Ruđera Boškovića 11, 21000 Split; Mira Božić, Bilice Ii 38, 21000 Split; Sandra Borić, Mosećka 56, 21000 Split; Marija Davidović, Gašpini 88, 21210 Solin; Petar Adjanski, Osječka Ulica 1, 21214 Kaštel Gomilica; Ana Čatlak, Put Sv. Ante Padovanskog 14, 21214 Kaštel Kambelovac; Marinko Buškulić, Ivana Gundulića 13, 21000 Split; Marinko Galić, Kamenita 99, 21000 Split; Luca Gabela, Kneza Lj. Posavskog 7, 21000 Split; Tomislav Frankić, Grljevačka 41, 21311 Podstrana; Elias Erceg, Vrbanj 132, 21460 Vrbanj; Jakov Elez, Donje Ogorje 0, 21206 Donje Ogorje; Sretan Bajalo, Poljana Kneza Trpimira 4, 21000 Split; Mario Tomić, Ulica Svetega Križica 26, 21450 Hvar; Ranko Vuleta, Sv. Ivana 20, 21311 Donje Sitno; Zlatko Balić, K. Višeslava 1, 21204 Dugopolje; Boško Barać, Bajagić 13a, 21238 Bajagić; Milan Vukić, Doverska 5, 21000 Split; Mara Vukorepa, Zgon 30, 21210 Solin; Bare Vujina, Vujinova 4, 21217 Kaštel Štafilić; Milenko Bašić, Sv.nikole 46, 21207 Podgrađe; Diana Blažević, Mejaši I 3b, 21000 Split; Jozo Bogić, Put Blata 132, 21217 Kaštel Stari; Stjepko Bojanić, Duvanjska 7, 21000 Split; Miroslav Trečić, Ulica Domovinskog Rata 1c, 21210 Solin; Neda Tukić, Trondheimska 10, 21000 Split; Vinka Ukić, Dinka Šimunovića 5, 22300 Knin; Mira Velić, Velebitska 73, 21000 Split; Ivan Vrdoljak, Donja Mala-centar 31, 21203 Neorić; Iva Vrdoljak, Kukuljevićeva 19, 21000 Split; Dražen Todorović, Hercegovačka 70, 21000 Split; Dubravka Stojanovska, Put Plokita 75, 21000 Split; Josip Strniša, Ivana Gundulića 9, 22300 Knin; Ivica Sviličić, Kneza Mutimira 3, 21000 Split; Ana Rogošić, Komjate 0, 21214 Kaštel Lukšić; Ivica Stipinović, Sukoišanska 25, 21000 Split; Darko Topić, Put Sv. Ižidora 92, 21000 Split; Marija Trečić, Ulica Domovinskog Rata 1c, 21210 Solin; Milica Zorić, Kneza Mislava 9, 21311 Podstrana; Ivo Rajčić, Radunićeva 19, 21217 Kaštel Novi; Ivan Radoš, Drniški Put 9, 21000 Kamen; Željka Vučemilović-šimunović, Alkarska 26, 21000 Split</izvorni_sadrzaj>
    <derivirana_varijabla naziv="DomainObject.Predmet.StrankaFormatedWithAdress_1"> REPUBLIKA HRVATSKA zastupanog po punomoćniku ŽUPANIJSKO DRŽAVNO ODVJETNIŠTVO U SPLITU; LUKA dioničko društvo, Kopilica 47 B, Split; RAD, d.o.o. za vodoopskrbu i ostale komunalne djelatnosti, Ul.Stjepana Radića 69, Drniš; HEP-Operator distribucijskog sustava d.o.o. za distribuciju i opskrbu električne energije ELEKTRA ŠIBENI, Ulica grada Vukovara 37, 10000 Zagreb; Mara Jukić, Čavoglave bb, 22322 Ružić zastupanog po punomoćniku Mijo Jeličić; Ivica Bašić, Vukovarska 170, 21000 Split zastupanog po punomoćniku Mijo Jeličić; GASTRO GRUPA d.o.o. za trgovinu i usluge, Grada Vukovara 271, 10000 Zagreb; AUTO HRVATSKA dioničko društvo, Dubrovačka Ulica 1, Split; JADRANSKO OSIGURANJE d.d., Listopadska 2, 10000 Zagreb zastupanog po punomoćniku Grgić &amp; Partneri odvjetničko društvo j.t.d.; CITY EX d.o.o. za prijenos poslovne dokumentacije, Donje Svetice 40, 10 000 Zagreb zastupanog po punomoćniku Antonio Zujić; Hrvatski Telekom d.d., Savska cesta 32, 10000 Zagreb; CODEX SORTIUM društvo s ograničenom odgovornošću za pružanje kompleksnih konzalting usluga, Ivana Šibla 9, 10000 Zagreb; SUNCE osiguranje d.d., Trnjanska cesta 108, 10000 Zagreb; HRVATSKA IZVJEŠTAJNA NOVINSKA AGENCIJA, Marulićev trg 16, 10000 Zagreb; ČISTOĆA d.o.o. za komunalnu djelatnost, održavanje čistoće i odlaganje komunalnog otpada, Put od Republike 14, Dubrovnik; TEXT-PAPIR d.o.o. za trgovinu i usluge, Stinice 12, Split; SLOBODNA DALMACIJA izdavačka i tiskarska djelatnost, dioničko društvo, Ulica Hrvatske Mornarice 4, Split; ČISTOĆA društvo s ograničenom odgovornošću za obavljanje komunalnih djelatnosti održavanja čistoće i odlaganja komunaln, Put Plokita 81, Split; OPĆINA JELSA Jedinstveni upravni odjel, Riba bb, 21465 Jelsa; AUTOKUĆA BOSNIĆ d.o.o. za trgovinu, servis i remont, Rakite 27, Žrnovnica; TISKARA MALENICA d.o.o., 113. Šibenske brigade HV-a 193, Šibenik zastupanog po punomoćniku Jasmin Avdagić; Ivan Marijan, Strossmayerovo šetalište bb, 21465 JELSA, Otok Hvar zastupanog po punomoćniku Zdravko Bojanić; HEP-Operator distribucijskog sustava d.o.o. za distribuciju i opskrbu električne energije, Ulica grada Vukovara 37, 10000 Zagreb; Rikard Pavlović, Gundulićeva 26, 21000 Split; LUČKA UPRAVA SPLIT, Gat Sv. Duje 1, Split; TINA ALATI društvo s ograničenom odgovorošću za trgovinu i usluge, Trg Francuske Repub. 14, 10000 Zagreb; PLOVPUT trgovačko društvo s ograničenom odgovornošću za održavanje pomorskih plovnih putova i radijske službe, Obala Lazareta 1, Split; Regionalna veletržnica Benkovac dioničko društvo za trgovinu i usluge "u stečaju", Benkovačke bojne 17, Benkovac; MESSER CROATIA PLIN Poduzeće za proizvodnju i prodaju tehničkih plinova d.o.o., Industrijska 1, Zaprešić; ZAVOD ZA JAVNO ZDRAVSTVO DR. ANDRIJA ŠTAMPAR, Mirogojska Cesta 16, 10000 Zagreb; Zagrebačka burza d.d., Ivana Lučića 2a/22, 10000 Zagreb zastupanog po punomoćniku MAĐARIĆ &amp; LUI - odvjetničko društvo d.o.o.; METRONET TELEKOMUNIKACIJE d.d. za telekomunikacijske usluge, Ulica Grada Vukovara 269/d, 10000 Zagreb; RELAX, d.o.o. za proizvodnju i trgovinu, Tijardovićeva 4/II, Split; MINISTARSTVO GOSPODARSTVA, RAVNETELJSTVO ZA ROBNE ZALIHE, Ul.Grada Vukovara 78/VI, 10000 Zagreb zastupanog po punomoćniku ŽUPANIJSKO DRŽAVNO ODVJETNIŠTVO U SPLITU; PUĆO d.o.o. za trgovinu, ugostiteljstvo i cestovni prijevoz, Puće 2, Ružić; ITEM, d.o.o. informatičke usluge, Put Supavla 39, Split; ŠKARE TRADE, d.o.o. za trgovinu i ugostiteljstvo, Sarajevska Ulica 64, Split; CROATIA osiguranje d.d. FILIJALA SPLIT, Miramarska 22, 10000 Zagreb; MIRJANA BARIĆ, D.Farlatija 92, 23000 Zadar; SREDIŠNJE KLIRINŠKO DEPOZITARNO DRUŠTVO, dioničko društvo, Heinzelova 62/a, 10000 Zagreb; MILENKO BUŠLJETA, P. Bonifacije 30, 23000 Zadar; MILICA UGARKOVIĆ, 23000 Zadar; FABIJAN PERONJA, Banski dolac bb, 21465 Jelsa zastupanog po punomoćniku KRUNO PERONJA; Agencija za upravljanje državnom imovinom, Ivana Lučića 6, 10000 Zagreb; COMENG, društvo s ograničenom odgovornošću za informatički inženjering, A. Starčevića 11, Solin; AMEROPA AG, Rebgasse 108, BINNINGEN zastupanog po punomoćniku Odvjetničko društvo Hanžeković &amp; Partneri društvo s ograničenom odgovornošću; GRAFOPLEX, društvo s ograničenom odgovornošću, za trgovinu i usluge, Hektorovićeva 47, Split; HP - Hrvatska pošta d.d., Jurišićeva 13, 10000 Zagreb; Financijska agencija, Vrtni put 3, 10000 Zagreb; NIKOLA LACMANOVIĆ, Sukoišanska 19, 21000 Split zastupanog po punomoćniku DORIS KOŠTA; HEP-Operator distribucijskog sustava d.o.o. za distribuciju i opskrbu električne energije, Ulica grada Vukovara 37, 10000 Zagreb; VODOVOD I KANALIZACIJA, društvo s ograničenom odgovornošću za vodoopskrbu, odvodnju i pročišćavanje otpadnih voda, Biokovska 3, Split; JELKOM, društvo s ograničenom odgovornošću za komunalnu djelatnost, Vrboska; DALMACIJAVINO d.d. za proizvodnju i promet alkoholnih i bezalkoholnih pića "u stečaju", Obala kneza Domagoja 15, Split; EUROLEASING d.o.o., Remetinečka cesta 98, 10000 Zagreb zastupanog po punomoćniku Grgić &amp; Partneri odvjetničko društvo j.t.d.; Rino Barbić, odvjetnik, Vrsina 0, 21465 Jelsa; HVARSKI VODOVOD d.o.o., Radičina 0, 21465 Jelsa zastupanog po punomoćniku Rino Barbić; IVAN MILAT, Ulica br. 7, 20271 BLATO NA KORČULI; DIONOVA - DIONA d.o.o., Donje Svetice 127, 10000 Zagreb; TEHNOPLAST d.o.o. za građevinarstvo, trgovinu, ugostiteljstvo, turizam i uslužne djelatnosti, Ulica Slobode 5, 21000 Split; VIPnet, društvo s ograničenom odgovornošću za usluge javnih telekomunikacija, Vrtni put 1, 10000 Zagreb; BILIĆ-ERIĆ d.o.o. za privatnu zaštitu, Ljudevita Posavskog 3, Trgovački centar Millennijum, Sesvete; DALMACIJAVINO - ZAGREB društvo sograničenom odgovornošću za trgovinu, ugostiteljstvo i prijevoz, Gajeva 26, 10000 Zagreb; GRAD DRNIŠ, Trg kralja Tomislava 1, 22320 Drniš; Vetropack Straža tvornica stakla d.d. Hum na Sutli, Hum na Sutli, Hum na Sutli 203, Hum Na Sutli; CAPRICORNO, društvo s ograničenom odgovornošću za trgovinu, Hercegovačka 57/A, Split; PELJEŠKI VRHOVI, POLJOPRIVREDNA ZADRUGA, Janjina 68, Janjina; Toma Šurjak, Sansovića dvori 29, 21465 JELSA, DOL zastupanog po punomoćniku Rino Barbić; Jakov Peronja, Jelsa 0, 21465 Jelsa zastupanog po punomoćniku Rino Barbić; TIGAR d.o.o. za usluge, Put Supavla 1, Split zastupanog po punomoćniku Zoran Iviš; POREZNA UPRAVA Područni ured Split, Trg dr. Franje Tuđmana 4, 21000 Split zastupanog po punomoćniku ŽUPANIJSKO DRŽAVNO ODVJETNIŠTVO; BURA I TRAMUNTANA d.o.o. za trgovinu i usluge, Don Frane Bulića 205, Solin; TRAST međunarodno otpremništvo, dioničko društvo,  Gat Sv.Duje 4, Split zastupanog po punomoćniku Marina Tončić-Bota; CHROMOS AGRO dioničko društvo proizvodnja sredstava za zaštitu bilja, Radnička cesta 173/n, 10000 Zagreb; VODOVOD I KANALIZACIJA, društvo s ograničenom odgovornošću za vodoopskrbu, odvodnju i pročišćavanje otpadnih voda, Biokovska 3, Split; AUTOTRANS d. o. o. za javni prijevoz putnika u cestovonom prometu, trgovinu, usluge i turistička agencija, Trg Žabica 1, Rijeka; BRTVILA BREZIĆ d.o.o. za proizvodnju brtvila, trgovinu i zastupanje, Starotrnjanska 46/A, 10000 Zagreb; IREKS AROMA društvo s ograničenom odgovornošću, Radnička Cesta 37, 10000 Zagreb zastupanog po punomoćniku Odvjetničko društvo GLAMUZINA &amp; GROŠETA; Marin Mileteta, odvjetnik, Gorjanska 26, 10000 Zagreb zastupanog po punomoćniku Antonia Selak; HEP - Opskrba d.o.o. za opskrbu potrošača električnom, toplinskom energijom i plinom, Ulica grada Vukovara 37, 10000 Zagreb; ING-ATEST d.o.o. za trgovinu i usluge, Hrvatske mornarice 1/a, Split; Hrvatske vode, pravna osoba za upravljanje vodama, Grada Vukovara 220, 10000 Zagreb; BASLER OSIGURANJE ZAGREB dioničko društvo za osiguranje, Radnička cesta 37/b, 10000 Zagreb; NARODNI TRGOVAČKI LANAC d.o.o. za trgovinu i usluge, Soblinec, Soblinečka 55, Sesvete; MANTIS, d.o.o. za trgovinu i usluge, Varaždinska 51, Split; Vinko Paina, Malo selo, 21460 Stari Grad; TRANSADRIA, međunarodna špedicija d. d. u stečaju, Riva Boduli 1, Rijeka; Hrvatska radiotelevizija, Prisavlje 3, 10000 Zagreb; BRODOMERKUR trgovina i usluge, dioničko društvo, Poljička Cesta 35, Split; ZAGREBAČKI HOLDING, društvo s ograničenom odgovornošću za javni prijevoz, opskrbu vodom, održavanje čistoće, putnička a, Ulica grada Vukovara 41, 10000 Zagreb; NASTAVNI ZAVOD ZA JAVNO ZDRAVSTVO SPLITSKO-DALMATINSKE ŽUPANIJE, Vukovarska Ulica 46, Split; BRODOSPLIT-BRODOGRADILIŠTE društvo s ograničenom odgovornošću, Put Supavla 21, Split; COPAN ZAGREB društvo s ograničenom odgovornošću za trgovinu i zastupanje, Selnica Šćitarjevska 25, 10410 Velika Gorica; DUHAN društvo s ograničenom odgovornošću, Vukovarska 30, Dubrovnik; Ivica Maleš vl. autoservis "UNO", Put Blata bb, 21216 Kaštel Stari; Teo Palaversić, Mala Banda 166, 21465 Jelsa; HRVATSKA POŠTANSKA BANKA, dioničko društvo, Jurišićeva 4, 10000 Zagreb; OTIS DIZALA, društvo s ograničenom odgovornošću za proizvodnju, montažu, remont i održavanje dizala, Prilaz Vladislava Brajkovića 15, 10000 Zagreb; Fabijan Roić, Domobranska 26, 21460 Stari Grad; Ivo Družević, Družević Dvor 20, 21460 Stari Grad, Dol; Ivo Roić, Zbora Narodne garde 2, 21460 Stari Grad; Josip Kovačević, M.Ivanića 26, 21460 Stari Grad; Tedi-Tadija Maroević, Out Rudine 4, 21460 Stari Grad; Jakica Lupi, Vrbanj 0, 21462 Vrbanj; Joza Bratanić, Vrbanj 0, 21462 Vrbanj; Antun Pavičić, Pavičića dvor 13, 21460 Stari Grad, Dol; Juraj Pavičić, Ceratorij 0, 21462 Vrbanj; Cvjetko Matković, Matije Ivanića 0, 21460 Stari Grad; Katica Kovačević, Dol 0, 21460 Dol; Nikša Dužević, Dol 0, 21460 Dol; Milovan Kombura, F. Vrančića 13, 21000 Split; Jelisava Pavičić, Vrbanj 0, 21462 Vrbanj; Matko Carić, Dol 0, 21460 Dol; Marinko Dužević, Dol  0, 21460 Stari Grad, Dol; Margarita Radonić, Dol 0, 21460 Dol; Dinko Pavičić Tribunol, Žrtava Rata  2, 21460 Stari Grad; Tonči Šurjak, Stari Grad 0, 21460 Stari Grad; Duško Pavičić Ivelja, Bassina 0, 21462 Vrbanj; Pero Dulčić Sušak, Malo Selo 63, 21460 Stari Grad; Ivan Tadić, Vagonj 32, 21460 Stari Grad; Ivica Pavičić, Vrbanj 0, 21462 Vrbanj; Mihovil-Mile Pavičić, Vrbanj 0, 21462 Vrbanj; Tomi Moscatello, Dol, 21460 Dol; Nikola Vodanović, Vrbanj 0, 21462 Vrbanj; Margarita Marica Stančić, Kod Sv. Petra 0, 21460 Stari Grad; Vjekoslav Radonić, Dol 0, 21460 Dol; Marinko Sanseović, Dol 0, 21460 Dol; Tadija Moškatelo, B.Kašića 9, 21460 Stari Grad; Damir Petrić, Stari Grad 0, 21460 Stari Grad; Louis Petrić, Srinjo kola 2, 21460 Stari Grad; Ivica Ljubić, Stari Grad 0, 21460 Stari Grad; Vinko Lupi, Sv. Magdalene 7, 21460 Stari Grad; Ivan Tadić Šilo, Stari Grad 0, 21460 Stari Grad; Ivan Tadić, Stari Grad 0, 21460 Stari Grad; Vinko Maroević, Stari Grad, 21460 Stari Grad; Ivan Buratović, Vrbanj 13, 21462 Vrbanj; Mijo Mili Pavičić, Vrbanj 0, 21460 Vrbanj; Marija Vodanović, Stari Grad 0, 21460 Stari Grad; Jakov Fredotović, Vrbanj 297, 21462 Vrbanj; Miljenko Srhoj, Krešimirova 5, 21460 Stari Grad; Nikola Haladić, Stari Grad 0, 21460 Stari Grad; Janez Jelušić, Sv. Petra 0, 21460 Stari Grad; Nikola Sansević, Dol 0, 21460 Stari Grad; Nikola Buratović, Vrbanj 0, 21462 Vrbanj; Cvjetko Buratović, Put Križa 4, 21460 Stari Grad; Nikola Buratović, Vrbanj 0, 21462 Vrbanj; Nikola Stipišić, Vrbanj 0, 21462 Vrbanj; Prošper Moškatelo, Dol 0, 21460 Dol; Tonko Maroević, Šiberija 6, 21460 Stari Grad; Ivo Pavičić, Dol 0, 21460 Dol; Pavao Čubre, Vrbanj 0, 21462 Vrbanj; Luka Šurjak, Dol 0, 21460 Dol; Luka Franetović, C. Škarpe 17, 21460 Stari Grad; Ivan Miloš Mile, Dol 0, 21460 Dol; Jure Moškatelo, Ploča 2, 21460 Dol; Vjekoslav Bogdanić, J.B.Jelačića 9, 21460 Stari Grad; Petro Šoljan, Donja kola 0, 21460 Stari Grad; Juraj Dužević, Radošića dvor 4, 21460 Dol; Damir Šurjak, Šurokovića dvor 5, 21460 Dol; Jakov Tresić, Vrbanj 0, 21462 Vrbanj; Juraj Moškatelo Stariji, Ploča 27, 21460 Stari Grad; Ruža Roić, Pod jugo 10, 21460 Dol; Rade Čavić, Malo Selo 0, 21460 Stari Grad; Matilda Buratović, Vrbanj 0, 21462 Vrbanj; Ivo Šurjak, Ostravska 8, 21000 Split; Dražica Matković Ljubo, Vrbanj 0, 21462 Vrbanj; Dinko Račić, Vrbanj 173, 21462 Vrbanj; Mila Franetović Dužević, Vrankovića dvor 5, 21460 Stari Grad; Luka Stančić, Stančića dvor 0, 21460 Dol; Meri Petrić, Stari Grad 0, 21460 Stari Grad; Ivan Moškatelo, Ploča 29, 21460 Dol; Vinko Moškatelo, Ploča 23, 21460 Dol; Nikola Šimunović, K. Zvonimira 35, 21460 Stari Grad; Mirko Radonić, Pod jugo 19, 21460 Dol; Antun Sansević, Sansevića dvor 43, 21460 Dol; Nikša Moškatelo, Ploča 4, 21460 Dol; Antun Vodanović Stariji, Vrbanj  0, 21460 Vrbanj; Ivo Bojanić, Šiberija 19, 21460 Stari Grad; Cvjetko Miličić, T. Buzolića 8, 21450 Hvar; Marija Trbuhović, Vrbanj 0, 21462 Vrbanj; Neno Šoljan, Molo Selo 0, 21460 Stari Grad; Juraj Tomi Moškatelo, Ploča 2, 21460 Dol; Ivo Račić Kapetanić, Vrbanj 0, 21462 Vrbanj; Đuro Caratan, Zavala 0, 21465 Zavala; Ante Tonči Drinković, Bonski Dolac, 21465 Jelsa; Kata Duboković, Pitve bb, 21465 Pitve; Boris Carić, Ivan Dolac 0, 21465 Ivan Dolac, Jelsa; Tonko Ivčević Bakulić, Šiberija 29, 21460 Stari Grad; Marko Huljić, Račić 860, 21465 Jelsa; Lenka Roić, Dol, 21460 Dol; Stjepan Jerković, Zastražišće 0, 21466 Zastražišće; Boris Borović, Poljica, 21466 Poljica; Niko Salamunić, Jelsa bb, 21465 Jelsa; File Vranković, Dol 0, 21460 Dol; Juraj Šperka, Zastražišće 0, 21466 Zastražišće; Mili Razović, Vinkovačka 51, 21000 Split; Ante Mihojević, Vrboska, 21463 Vrboska; Ljubica Stipišić, Vrbanj 0, 21462 Vrbanj; Stjepan Hujo Huljić, Vrsina bb, 21465 Jelsa; Nikola Grgičević, Vrisnik 0, 21465 Vrisnik; Tonči Gurdulić, Jelsa 0, 21465 Jelsa; Prošperino Milevčić, Jelsa 0, 21465 Jelsa; Boris Rubinić, V rbanj  0, 21462 Vrbanj; Jakov Račić, Vrbanj 302 A, 21462 Vrbanj; Jakša Radonić, Jelsa 0, 21465 Jelsa; Vinko Palaversić, Jelsa, 21465 Jelsa; Fabijan Kunčić, Dol 0, 21460 Dol; Dušan Salamunić, Račić bb, 21465 Jelsa; Margarita Stančić, Dol 0, 21460 Dol; Josip Crnčić, Pitve 0, 21465 Pitve; Luka Moškatelo, Dol 0, 21460 Dol; Lucija Milatić-Bričolić, Svirče 0, 21462 Svirče; Fabijan Dužević, Domobranska 31, 21460 Stari Grad; Vjeko Jakas, Zvala bb, 21465 Zavala; Pavo Bunčuga, Banski Dolac bb, 21465 Jelsa; Marko Buratović, Svirče 0, 21462 Svirče; Antun Lučić, Poljica, 21466 Poljica; Marin Parun Barbić, Pitve 0, 21465 Pitve; Stjepan Tomislav Huljić, Lučica bb, 21465 Jelsa; Cvjetka Cvita Milevčić, Jelsa 0, 21465 Jelsa; Marinko Radonić, Pitve 72, 21465 Pitve; Antun Gurdulić, Vrsina bb, 21465 Jelsa; Blaženko Jakas, Zavala 0, 21465 Zavala; Braco Jakas, Zavala 136, 21465 Zavala; Ivan Makjanić, Svirče 0, 21462 Svirče; Ante Rubinić, Vrsina  307, 21465 Jelsa; Dražica Vicenca Matković, Vrbanj 117, 21462 Vrbanj; Jakov Radonić, Jelsa bb, 21465 Jelsa; Slobodan Radičić, Pitve bb, 21465 Pitve; Jurko Lučić, Vrboska 0, 21463 Vrboska; Mate Antičević, Zavala 0, 21465 Zavala; Josip Franičević, Burkovo bb, 21465 Jelsa; Asija Bojanić, Burkovo, 21465 Jelsa; Milivoj Vidas vl. Servisa instrumenata, mjerne i regulacione opreme, Starčevićeva 26, 21000 Split; BURA l d.o.o. za trgovinu i usluge - u stečaju, Koturaška 51, 10000 Zagreb; NET MEDIA SISTEMI d.o.o. za informatički inženjering, Kvaternikova 12, Split; Financijska agencija, Vrtni put 3, 10000 Zagreb; Hrvatski registar brodova, Marasovića 67, Split; Nenad Ševo, Teiljska 1, 21000 Split; Meri Stipinović, Sukoišanska 25, 21000 Split; Fond za zaštitu okoliša i energetsku učinkovitost, Ksaver 208, 10000 Zagreb; Zlatko Balić, Obala kneza Domagoja 15, 21204 Dugopolje; Galić Ante, Odeska 16, 21000 Split; Dean Prelević, odvjetnik, Gundulićeva 22, 21000 Split; Želimir Miletić, Put Kotlara 31, 23000 Zadar; Luči Roić, Pavičića dvor 7, 21460 Dol; Ivelja Pavičić Nade, Vrbanj 0, 21460 Vrbanj; Dujko Čubre, Vrbanj 0, 21460 Vrbanj; Antun Bratanić, Zvonimirova 27, 21460 Stari Grad; Andrija Matković, Domobranska 22, 21460 Stari Grad; Antun Vune Bratanić, Vrbanj 0, 21460 Vrbanj; Dinko Lušić, Vrbanj 0, 21460 Vrbanj; Nikica Nikola Matijević, Dol 0, 21460 Stari Grad; Ivan Sanseović, Dol, Kunčića dvor 4, 21460 Stari Grad; Marija Kovačević Lolotović, Vukovarska 23, 21460 Stari Grad; Petar Zlatan Vodanović, Vrbanj 126, 21460 Vrbanj; Ivan Stančić, Dol, Stančića dvor 0, 21460 Stari Grad; Stjepan Moškatelo, Dol Sv. Marije 1, 21460 Stari Grad; Toma Dužević, Dol Sv. Marije 0, 21460 Stari Grad; Ivica Račić, Vrbanj 0, 21460 Vrbanj; Kuzma Pavičić Aleluja, Vrbanj 0, 21460 Vrbanj; Vinka Salamunić, Jelsa 0, 21465 Jelsa; Teo Huljić, Jelsa 0, 21465 Jelsa; Dejan Šperka, Jelsa 0, 21465 Jelsa; Juraj Caratan, Zavala 0, 21465 Zavala; Matko Antičević, Pitve 0, 21465 Pitve; Dinko Rubinić ( Vjera ), Vrisnik 73, 21465 Vrisnik; Vjera Rubinić, Vrinsnik 73, 21465 Vrisnik; Abraham Bojanić, Jelsa 1, 21465 Jelsa; Vedran Nevešćanin, Smiljanićeva 2, 21000 Split zastupanog po punomoćniku Jadranko Vidović; Marija Pjevac, Omiška 18, 21000 Split; Carinska uprava, Zrinsko Frankopanska 60, 21000 Split; Općinski sud u Starom Gradu - ZK odjel, Ulica Novo Riva 3, 21460 Stari Grad; Nada Akrap, Put Sirobuje 37, 21000 Split; Jasminka Antunović, Ulica Luke Botića 24, 21210 Solin; Nediljka Armanda, Vranjički put 18, 21000 Split; Ana Babić, Krilava 8, 21000 Split; Gordana Babić, Šulavi bb, 21214 Kaštel Lukšić; Ivan Babić, Doverska 7, 21000 Split; Katica Babić, Zvonimirova 16, 21210 Solin; Jure Bacelj, Novakova 26, 21000 Split; Ana Bačić, Umljanovići bb, 22320 Drniš; Nediljka Bajić, Križanica 7, 21000 Split; Žarka Bakotić, Mosorska Ulica 11 A, 21214 Kaštel Gomilica; Marko Baković, Kroz selo 2, 22320 Siverić; Ivica Ban, Braće Radića 7, 21212 Kaštel Sućurac; Srđanka Banovac, Sikavice - Banovci 5, Parčić; Božidar Barać, Maslinska 22, 21000 Split; Vedran Barbarić, Šimićeva 8, 21000 Split; Marija Barbir, Vukovarska 175, 21000 Split; Petar Barbir, Vukovarska 175, 21000 Split; Anica Baričević, Put blata bb, 21217 Kaštel Novi; Damira Barišić, Barišići 10, 22320 Žitnić; Ivan Barišić, Kornatska 31, 31000 Osijek; Manda Bašić, Put Majdana 29, 21210 Solin; Aleksandar Bauk, Alojzija Stepinca 16, 21000 Split; Marina Bauk, Stepinčeva 16, 21000 Split; Ivo Bavčević, Šibenska 3, 21000 Split; Nataša Bazina, PUT STRMA 67 (ranije: NEORIĆ, NEORIĆ, 0), 21203 Neorić; Mirjana Begonja, Džale 2, 22323 Sedramić; Jelena Belić, Banski Dolac 627, 21465 Jelsa; Niko Belić, Jelsa 627, 21465 Jelsa; Jagoda Bešker, Gašpini 23, 21210 Solin; Nedo Bešker, Gašpini 23, 21210 Solin; Zorica Bilić, Predraga Bojanića 13, 21460 Stari Grad; Sanja Bilić Pavlinović, Vukovarska 80, 21000 Split; Jela Bilobrk, Stepinčeva 32, 21000 Split; Antun Blažević, Meštrovića šetalište 96, 21000 Split; Hrvoje Blažević, Blaževići bb, 22320 Čavoglave; Damir Bojčić, Kralja Zvonimira 24, 22320 Drniš; Željko Bojčić, P. Preradovića 4, 22320 Drniš; Denis Boljat, Karlovo 46, 21214 Kaštel Kambelovac; Srećko Boras, Put groblja bb, 21217 Kaštel Novi; Robert Borić, Mosećka 56, 21000 Split; Goran Bosančić, Ulica Braski Dolac 40, 21212 Kaštel Sućurac; Pava Botić, Kosorova 7, 22300 Knin; Ljuba Božanić, Dobrilina 11, 21000 Split; Anka Božić, Šibenksa 9, 21000 Split; Anica Božić-Bakušić, Katalinića prilaz 5, 21000 Split; Ivica Bratić, Neorić bb, 21203 Neorić; Nikša Bratić, Put Svete Mande 18, 21000 Split; Vencislav Brizić, Ulica Kralja Zvonimira 56, 21460 Stari Grad; Zlata Brizić, Ulica Kralja Zvonimira 56, 21460 Stari Grad; Mate Brstilo, Krešimirova 25, 21311 Žrnovnica; Zora Budimir, Cesta Domovinskog rata 36, 22300 Knin; Miranda Budiša, Ulica Kralja Zvonimira 18, 22320 Drniš; Nediljko Bugarin, Doverska 7, 21000 Split; Željka Vučemilović Šimunović, Skradinska 7, 21000 Split; Gordana Buljević, Trondheimska 10, 21000 Split; Marina Burić, Mirlović Zagora, 22323 Unešić; Mario Buzov, Cerje 85, 22320 Mirlović Polje; Đuro Caratan, Stara zavala 58, 21465 Jelsa; Toni Caratan, Stara Zavala 58, 21465 Jelsa; Boris Carić, IVAN DOLAC 179 (ranije: IVAN DOLAC, IVAN DOLAC, 0), 21465 Ivan Dolac; Paulo Carić, SVIRČE 145 (ranije: SVIRČE, SVIRČE, 0), 21460 Svirče; Dinka Cazareo, Marina Šabića 4, 21460 Stari Grad; Nevenka Cukrov, Domovinskog rata 6, 21210 Solin; Dijana Czwik, Matoševa Ulica 96, 21210 Solin; Vinka Čavala, Krešimirova bb, 21214 Kaštel Gomilica; Silva Černak-Lojić, Kralja Zvonimira 18, 22320 Drniš; Diana Čović, Duće-Glavica, 21310 Omiš; Ante Čulo, Hrvatskih knezova bb, 21214 Kaštel Gomilica; Blaž Ćapin, Odakova 9, 21000 Split; Filip Delać, Grge Novaka 6, 22300 Knin; Ankica Delić, Kaštelanska cesta 42, 21212 Kaštel Sućurac; Marko Delić, Gašpini 108, 21210 Solin; Nediljka Delić, Donji Muć bb, 21203 Donji Muć; Gordana Didak, Kroz Smrdečac 5, 21000 Split; Mili Divić, Radobiljska Cesta 12, 21250 Katuni; Ljiljana Dragan, Šimićeva 54, 21000 Split; Milka Drlje, Kitožer 9, 21311 Stobreč; Mate Drmić, Put Plokita 40, 21000 Split; Jozo Družianić, Pujanke 15, 21000 Split; Niko Dujić, Don Petra Peroša, 21210 Mravince; Stanko Duvančić, Duvančići 9, 22320 Razvođe; Damir Duvnjak, Križine 15A, 21000 Split; Nives Džanko, Ulica Fra Pavla Melade 24 A, 21217 Kaštel Štafilić; Ante Đurđević, Jadranska 12, 21400 Supetar; Ljubica Elez, Donji Moseć 14, 22320 Moseć; Ankica Ezgeta, Kaštelanska cesta 12, 21217 Kaštel Stari; Lenka Franić, Sedam Kaštela 6, 21000 Split; Ivica Gabelić, Vrboska 387, 21465 Vrboska; Marija Galešić, Neorić 61, 21203 Neorić; Petar Galić, Težački put 40, 21000 Split; Silvana Galić, Trondheimska 5, 21000 Split; Kazimir Garić, Ulica Matija Ivanića 35, 21460 Stari Grad; Vencel Gašpar, Hercegovačka 24, 21000 Split; Vinko Gašpar, Sinjska 9, 21000 Split; Ana Goreta, Put željezničke stanice, 22320 Drniš; Zorka Goreta, Donje Gorete 21, 22320 Drniš; Josip Gotovac, Vukovarska 113, 21000 Split; Vjekoslav Grbčić, Gajeva 11A, 21000 Split; Divna Grbeša, FRANKOPANSKA ULICA 20 (ranije: SOLIN, FRANKOPANSKA ULICA, 60), 21210 Solin; Ana Grubišić, Put Sirobuje 10, 21311 Stobreč; Gordana Grubišić, Braće Radića 3, 21210 Solin; Nikola Grubišić, Kralja Zvonimira 37, 22320 Drniš; Sanja Grubišić, Kralja Zvonimira 16, 22320 Drniš; Antonio Gudelj, Put Dragovoda 17, 21000 Split; Kata Gugić, Sarajevska 42, 21000 Split; Mirjana Gugić, Luke Botića 6, 21210 Solin; Ivica Hajder, Cigići 1, 22320 Otavice; Željko Hajder, Cigići 1, 22320 Otavice; Silvana Hajduk, Varoš 1, 21231 Klis; Tomislav Herceg, Sinjska 46, 22300 Knin; Mira Ikica, Vlaka Vi 2, 22303 Oklaj; Franjo Ivčević, Sv. Petra od Klob. 1, 21217 Kaštel Novi; Jelena Ivčević, Ulica Sv. Petra Od Klobuka 16, 21217 Kaštel Novi; Damir Jakus, Stepinčeva 67, 21000 Split; Gospova Jakus, Poljička Cesta 84, Poljica; Marica Jakus, PUT MAJDANA 31 (ranije: SOLIN, PUT MAJDANA, 31), 21231 Klis; Petar Jakus, Put Majdana 31, 21210 Solin; Marko Janković, Bisko bb, 21232 Bisko; Matija Jeličić, Vinkovačka 5, 21000 Split; Ante Jeličić, Trondheimska 7, 21000 Split; Marija Jocić, K. Ćipika 9, 21217 Kaštel Stari; Ante Jolić, Jolići 2, 22320 Gradac; Marica Jukić, Perivoj A. Roje 5, 21000 Split; Marko Jukić, Perivoj Ane Roje 5, 21000 Split; Renata Jukić, Put Župića 29, 21230 Sinj; Jadranka Jurić, Bufaline II 29, 21217 Kaštel Novi; Marija Jurić, Put Kruševika bb, 21214 Kaštel Kambelovac; Ankica Kainić, Prominski Put 11, 22300 Knin; Jelena Kalinić, Ivana Raosa 15, 21000 Split; Petar Kalinić, Mosećka 114, 21000 Split; Anamarija Kalinić Radović, Vukovarska 57, 21000 Split; Stipan Kamber, Sesartići 20, 21210 Solin; Đuro Kapoši, Južno predgrađe 51, 31000 Osijek; Željko Karin, Zgon 80, 21210 Solin; Marijana Karin Prnjak, Zgon 80, 21210 Solin; Neda Kasalo, Kaštelanska cesta 1, 21214 Kaštel Kambelovac; Zvonimir Kasalo, Kaštelanska cesta 1, 21214 Kaštel Kambelovac; Suzana Kašić, Kralja Zvonimira 47, 22320 Drniš; Ivana Katalinić, Renka Šperca 11, 21310 Omiš; Josip Katušić, Luke Botića 11, 21210 Solin; Ljiljana Kegalj, Istarska 5, 21000 Split; Ante Kekez, Dubrovačka 35, 21000 Split; Ivanko Kekez, Sukoišanska 29, 21000 Split; Petrica Kekez, Dubrovačka 35, 21000 Split; Boško Kevo, Stipe Pensa 5, 21217 Kaštel Štafilić; Antiša Kliškinić, Ulica Petra Krešimira Iv 108, 21210 Solin; Veljko Knezović, Zagrebačka 6, 21311 Stobreč; Stjepan Kokeza, Pribude bb, 21206 Pribude; Petar Kolega, Put Mira 2, 21210 Solin; Daniela Kovač, Cesta dr. Franje Tuđmana 238a, 21212 Kaštel Sućurac; Željka Kovač, Mažuranićevo šetalište 26, 21000 Split; Ivan Kraljić, Neorić bb, 21203 Neorić; Inga Krnjaić, Požeška 6, 21000 Split; Anka Krstić, Odeska 19, 21000 Split; Ivan Kundid, Gradišćanskih Hrvata 1, 21000 Split; Ivana Kundid, Dinarska 11, 21000 Split; Ružica Kundid, Dinarska 11, 21000 Split; Deni Kuvačić, Mažuranićevo Šetalište 10 B, 21000 Split; Anka Landikušić, Gradac 19 A, 21311 Podstrana; Ivan Lasić, Konjsko bb, 21231 Konjsko; Dražen Lazić, Šime Ljubića 9, 21000 Split; Nenad Leskur, Ulica Stjepana Radića 14, 21210 Solin; Ivana Lilić, Put Brodarice 7, 21000 Split; Ivo Lipanović, M. Getaldića 31, 21000 Split; Marko Lojić, Lojići 1, 22320 Drniš; Mile Lovrić, Fra Grge Martića 41, 21000 Split; Ana Lovrinčević, Vrh Visoke 121, 21000 Split; Dejan Lukavac, Ćirići 3, 22320 Tepljuh; Nela Madžar, Poljička 2, 21311 Podstrana; Alenka Malinić, Pujanke 79, 21000 Split; Pavao Marasović, Neorić bb, 21203 Neorić; Anto Marijan, Ulica Mate Lovraka 2, 10410 Velika Gorica; Cvita Marijanović, Marjanovići Iznad Crkve 11, 22320 Gradac; Dobrinka Marijanović, Put Smokovika 35, 21000 Split; Tomislav Marijanović, Put Smokovika 35, 21000 Split; Jasna Marin, Petra Svačića 99, 22320 Drniš; Marina Marin, Trbounje bb, 22320 Drniš; Željko Marinac, Varaždinska 3, 21000 Split; Božidar Marinković, Dosud 9, 21000 Split; Jakov Mateta, ULICA KORIOLANA ĆIPIKA 10 (ranije: KAŠTEL STARI, ULICA KARIOLANA ČIPIKA, 10), 21217 Kaštel Stari; Ivan Matić, Kopilica 33, 21000 Split; Ružica Matić, Trbounje bb, 22320 Trbounje; Slavko Matić, I. Aljinovića 11, 21311 Žrnovnica; Željko Matić, Raška 12, 22320 Drniš; Marija Matković, Šižgorićeva 20, 21000 Split; Ivan Melvan, Luke Botića 7, 21217 Kaštel Novi; Nikola Midenjak, Ulica 142. Brigade 16, 22320 Siverić; Pere Mihanović, Radičinka 12, 21311 Žrnovnica; Ana Mikulić, Čavoglave bb, 22320 Drniš; Mate Mikulić, Pauk 11, 22320 Čavoglave; Ivan Milaković, Strmoševica 3, 21222 Marina; Ivan Milanović, Terzićeva 17, 21000 Split; Zorka Miletić, Kliški put 4, 21210 Solin; Milan Miljuš, Kranjčevićeva 35, 21000 Split; Đorđe Mirčetić, Pokvasica 2, 22320 Miočić; Tonči Mišković, Jelsa 667, 21465 Jelsa; Ana Moro, Vukovarska 80, 21000 Split; Slavko Moro, Crivac 62P, 21203 Crivac; Tomi Moscatello, Ploča 17, Dol, 21460 Stari Grad; Marija Munitić, Mažuranićevo šetalište 48, 21000 Split; Ljubomir Muslim, Imotska 60, 21000 Split; Mijo Nožina, Prgomet bb, 21201 Prgomet; Jurica Oman, Ive Tijardovića 10, 21000 Split; Mirko Oman, Tijardovićeva 10, 21000 Split; Janja Orošnjak, Gorice 2, 21212 Kaštel Sućurac; Mila Palada, Odeska 4, 21000 Split; Ivan Pandža, K. Čipika 9, 21217 Kaštel Stari; Asija Papić, Dr. Ante Starčevića 55, 21220 Trogir; Mijo Papić, Getaldićeva 5, 21000 Split; Tereza Papić, M. Getaldićeva 5, 21000 Split; Rajko Parać, Ružić bb, 22320 Ružić; Tatjana Parać, Vrlička 43, 21000 Split; Đurđica Parat, Boksitno naselje 15, 22320 Drniš; Ivan Pastuović, Pastuovića 3, 22320 Ružić; Jurica Pavela, Poljana Kneza Trpimira 6, 21000 Split; Roki Pavičić, Drugi Donji Dvori 6, 21460 Stari Grad; Ivan Pažanin, Biokovska 6, 21000 Split; Luka Peko, Terzićeva 5, 21000 Split; Neda Penga, Sv.lovre 23, 21311 Stobreč; Ante Perko, Don Petra Peroša 5, 21210 Mravince; Ivana Perko, Don Petra Peroša 5, 21210 Mravince; Gordana Perković, Vukovarska 43, 21000 Split; Marica Perković, Perkovići 15, 22320 Kljake; Nediljko Perković, Vukovarska 43, 21000 Split; Nila Peroš, Terzićeva 3, 21000 Split; Dragica Peša, Jeretova 7, 21000 Split; Iris Peša, Rikarda Katalinića Jeretova 7, 21000 Split; Nikša Petrić, Kod sv. Stjepana 53, 21450 Hvar; Matko Pezo, Hercegovačka 30, 21000 Split; Zlatko Piperković, Dinka Šimunovića 17, 21000 Split; Joško Pivac, Varaždinska 43, 21000 Split; Luka Pjevac, Omiška 18, 21000 Split; Anka Plazonja, Uskočka 7, 21000 Split; Robert Plazonja, Uskočka 7, 21000 Split; Gordan Poparić, ULICA GRGURA NINSKOG 29 A (ranije: KAŠTEL NOVI, ŽRTAVA RATA, 29 A), 21217 Kaštel Novi; Ante Popović, J. Palmotića 2, 21000 Split; Milanka Pranić, Mosećka Ulica 4, 22320 Drniš; Miroslav Primorac, I. Paštrića Poljičanina 19, 21311 Podstrana; Iva Punda, Bistrička 29, 21204 Kotlenice; Drago Radić, Na rudini 3, 20207 Čibača; Mladen Radmilović, Gorička 4, 21000 Split; Petar Radonić, Burkovo 98, 21465 Jelsa; Jagoda Radošević, Vrh Lučca 35, 21000 Split; Ante Rajčić, Velebitska 97, 21000 Split; Marko Ralica, Benkovačka 3, 21000 Split; Ivan Raos, Mandićeva 66, 21311 Stobreč; Zdenka Razlog, Kod Pošte 33, 22320 Siverić; Mila Rebić, Marka M. 20A, 21210 Mravince; Marija Reljanović, Otavice 30, 22320 Otavice; Mara Režić, Kliški put bb, 21210 Solin; Marija Rizvan, Bilice 12, 21000 Split; Anđelko Rogulj, Gomile 38, 21217 Kaštel Stari; Berislava Roša, Zvonimirova 29 B, 22300 Knin; Sofija Ruić, Getaldićeva 19, 21000 Split; Ana Runjić, Hrvatskih vitezova 46, 21000 Split; Gordan Ruščić, Putaljski put bb, 21212 Kaštel Sućurac; Sanja Ružić, Šižgorićeva 7, 21000 Split; Svjetlana Samac, Samci 14, 22320 Brištane; Miljenko Samardžić, Šižegorićeva 20, 21000 Split; Dinka Sanseović, KUNIČIĆA DVOR 4 (ranije: DOL, DOL, 0), Dol; Ante Sarić, Neorić bb, 21203 Neorić; Ivan Sarić, Neorić bb, 21203 Neorić; Marija Sedlar, Ostravska 1, 21000 Split; Ljubica Sekelez, Mitnička 1, 21000 Split; Kristina Serdarević, Put Jokića-kalčina 8, 21203 Neorić; Aleksandra Sever-Muhar, Karamanova 7, 21000 Split; Boško Sikavica, Kričke bb, 22320 Ružić; Snježana Sikavica, Domovinskog rata 12, 21210 Solin; Dragan Simić, Sarajevska 76, 21000 Split; Tanja Sinovčić, Trondheimska 10, 21000 Split; Ljiljana Sirić, Put Vele Meje 10, 21212 Kaštel Sućurac; Dijana Skelin, Vručine II 12, 21217 Kaštel Novi; Kata Sočo, Neorić bb, 21203 Neorić; Marija Stančić, Petra Krešimira IV 10, 21460 Stari Grad; Đani Stanić, Matoševa Ulica 131, 21210 Solin; Danica Stipinović, Kneza Trpimira 101, 21212 Kaštel Sućurac; Milorad Stojsavljević, Šimićeva 58, 21000 Split; Petar Strinić, Velebitska 93, 21000 Split; Luca Strunje, Kralja Tomislava 18, 22300 Knin; Slavka Svalina, Crivac bb, 21203 Crivac; Marijan Šamija, Trstenik 2, 21000 Split; Marinka Šamija, Vrgoračka 8, 22300 Knin; Katica Šeparović, Kupreška 92, 21000 Split; Nenad Ševo, Triljska 1, 21000 Split; Krasna Šiklić, Hercegovačka 88, 21000 Split; Mili Šimig, Šibenska 27, 21000 Split; Vesna Škare, Ruđera Boškovića 12, 21000 Split; Ljubica Škopljanac, TIKVARIN 14 (ranije: KAŠTEL KAMBELOVAC, TIKVARIN, 8), 21214 Kaštel Kambelovac; Milica Špar, Mašogradska Ulica 16, 21212 Kaštel Sućurac; Eleana Šubat, Mosorska 26, 21311 Podstrana; Ivan Šuljug, Ivaniševićeva 45, 21000 Split; Vesna Šunjić, Šimićeva 14, 21000 Split; Ljubica Tarle, Tarle 12, 22320 Velušić; Nada Teklić, Zgon 80, 21210 Solin; Lada Terzić, Puntarska 5, 21000 Split; Ivan Tomić, Velebitska 91, 21000 Split; Ivan Topić, Obala kneza Branimira 1, 21000 Split; Jelica Topić, Mosećka 50A, 21000 Split; Tvrtko Topić, Ulica 142. Brigade 37 A, 22320 Siverić; Anđelka Torlak, Radunica 29, 21000 Split; Ivan Torlak, Radunica 29, 21000 Split; Marko Torlak, Kljaci bb, 22320 Kljake; Damir Tot, Šimićeva 12, 21000 Split; Anka Treskavica, Dubrovačka 35, 21000 Split; Anka Tukić, Šime Ljubića 13, 21000 Split; Nediljko Ugrin, Sv. Ivana 33, 21311 Donje Sitno; Marinko Uvodić, Zgon 32, 21210 Solin; Nedjeljka Uvodić, Vinkovačka 51, 21000 Split; Marko Validžić, Ružić bb, 22320 Ružić; Ivanka Varnica, Imotska 69, 21000 Split; Milica Varvodić, Kozjačka 24, 21210 Solin; Kristina Velić, Papandopulova 11, 21000 Split; Ljiljana Vesković, Fausta Vrančića 8, 21000 Split; Milka Veštić, Čavale 11, 22323 Sedramić; Ante Vidan, Gundulićeva 44, 21000 Split; Marko Vidović, Ružić bb, 22320 Gradac; Matko Vidović, Gradac bb, 22320 Gradac; Nevenka Vidović, Gradac bb, 22320 Gradac; Ankica Vilibić, Marina Getaldića 33, 21000 Split; Anđelko Vilić, RADOBILJSKA CESTA 41 (ranije: KREŠEVO, KREŠEVO, 24), 21250 Kreševo; Normela Visković, Jelsa 1005, 21465 Jelsa; Tonči Visković, Pelinje 1005, 21465 Jelsa; Marica Vlaić, Mira Tilića 12, 22320 Drniš; Dubravka Vlainić, Strossmayerovo Šetalište 357, 21465 Jelsa; Ivo Vodanović, Pavičića dvori 11, 21460 Stari Grad; Josip Vogleš, Kaštelanska cesta 8, 21214 Kaštel Kambelovac; Vinko Vranković, JELSA 129 (ranije: JELSA, JELSA, 0), 21465 Jelsa; Ivan Vrdoljak, Donji Muč bb, 21203 Donji Muć; Mirjana Vrdoljak, Put Kule 12, 21210 Solin; Marija Vrgoč, Velebitska 34, 21000 Split; Bože Vuco, Starčevićeva 10, 21212 Kaštel Sućurac; Mirjana Vučković, Ruđera Boškovića 23, 21000 Split; Višnja Vučković, Uvala Luka 18, 22202 Dvornica; Ivan Vugdelija, Put Groblja bb, 21217 Kaštel Štafilić; Dubravka Vukas, Markov Put 8, 21000 Split; Anđelka Vukičević, Badanj bb, 22320 Drniš; Zora Vuković, Plitvička 1A, 21000 Split; Ivan Vukušić, Dobrilina 6, 21000 Split; Jadran Vukušić, Put Sv. Klementa 19, 21311 Gornje Sitno; Nevenka Vukušić, Cerje 2, 22320 Mirlović Polje; Vjera Vukušić, Kralja Petra Krešimira IV 8, 22320 Drniš; Zvonimir Vukušić, Vinodolska 10, 21000 Split; Nevenka Vuleta, Markov put 33, 21311 Stobreč; Vinka Zekić, Mostarska 7, 21000 Split; Dinko Zenčić, Račić bb, 21465 Jelsa; Borislav Zokić, Fra Bone Razmilovića 1, 21000 Split; Dolina Zokić, Pojišanska 18, 21000 Split; Margita Zokić, Fra Bone Razmilovića 1, 21000 Split; Luca Zolota, Gospin Put 38, 21212 Kaštel Sućurac; Milan Žarković, Parčić bb, 22320 Siverić; Nevenka Živko, M. Čačića 3, 22300 Knin; Davorka Živković, Živkovići 12, 22320 Badanj; Ivica Živković, Badanj bb, 22320 Badanj; Ivo Živković, A. Starčevića 51, 21210 Solin; Siniša Ivančić, Lovački Put 13, 21000 Split; Iva Jelić, Benkovačka 3, 21000 Split; Marko Kavelj, Alojzija Stepinca 11, 21000 Split; Ivan Koljanin, Kupreška 82, 21000 Split; Željko Kovač, Dravska 4, 31000 Osijek; Zvonko Kruneš, Ulica Slobode 36, 21000 Split; Nikola Lacmanović, Sukoišanska 19, 21000 Split; Vesna Lepetić, Tršćanska 12, 21000 Split; Jelica Ljubica, Velebitska 105, 21000 Split; Darko Lulić, Vežarovice 18, 21214 Kaštel Lukšić; Vesna Lulić, Vežarovice 18, 21214 Kaštel Lukšić; Marija Mamić, Kroz Meterize 26, 22000 Šibenik; Radojka Marijanović, Marijanovići Iznad Crkve 10, 22320 Gradac; Meri Cabadaj, Trg Bana Josipa Jelačića 10, 31000 Osijek; Mate Markotić, Put Starog Sela 23, 21311 Podstrana; Ante Marović, Lička 3, 21000 Split; Ivan Marušić, Poljičkih Knezova 87, 21311 Podstrana; Iva Melvan, Doverska 31, 21000 Split; Goran Merkel, Mutvoranska Ulica 3, 52100 Pula; Ivan Mornar, Miroslava Krleže 24, 21000 Split; Miodrag Munjiza, Put Miluša 7, 21311 Stobreč; Ante Nožina, Put Nožina-maljkovića 5, 21201 Prgomet; Anica Pandža, Hercegovačka 46, 21000 Split; Nikica Pavlović, Gornji Kono 37, 20000 Dubrovnik; Silvana Perić, Table 31, 21000 Split; Nediljka Perišić, Ruđera Boškovića 8a, 21204 Dugopolje; Elvira Dračevac, Lumbarda 678, 20260 Lumbarda; Mara Dobrota, Trondheimska 9, 21000 Split; Neda-lidia Buljević, Put Crkve 8, 22320 Gradac; Ivan Bugarin, Grab 114, 21238 Grab; Maja Bučić, Ruđera Boškovića 11, 21000 Split; Mira Božić, Bilice Ii 38, 21000 Split; Sandra Borić, Mosećka 56, 21000 Split; Marija Davidović, Gašpini 88, 21210 Solin; Petar Adjanski, Osječka Ulica 1, 21214 Kaštel Gomilica; Ana Čatlak, Put Sv. Ante Padovanskog 14, 21214 Kaštel Kambelovac; Marinko Buškulić, Ivana Gundulića 13, 21000 Split; Marinko Galić, Kamenita 99, 21000 Split; Luca Gabela, Kneza Lj. Posavskog 7, 21000 Split; Tomislav Frankić, Grljevačka 41, 21311 Podstrana; Elias Erceg, Vrbanj 132, 21460 Vrbanj; Jakov Elez, Donje Ogorje 0, 21206 Donje Ogorje; Sretan Bajalo, Poljana Kneza Trpimira 4, 21000 Split; Mario Tomić, Ulica Svetega Križica 26, 21450 Hvar; Ranko Vuleta, Sv. Ivana 20, 21311 Donje Sitno; Zlatko Balić, K. Višeslava 1, 21204 Dugopolje; Boško Barać, Bajagić 13a, 21238 Bajagić; Milan Vukić, Doverska 5, 21000 Split; Mara Vukorepa, Zgon 30, 21210 Solin; Bare Vujina, Vujinova 4, 21217 Kaštel Štafilić; Milenko Bašić, Sv.nikole 46, 21207 Podgrađe; Diana Blažević, Mejaši I 3b, 21000 Split; Jozo Bogić, Put Blata 132, 21217 Kaštel Stari; Stjepko Bojanić, Duvanjska 7, 21000 Split; Miroslav Trečić, Ulica Domovinskog Rata 1c, 21210 Solin; Neda Tukić, Trondheimska 10, 21000 Split; Vinka Ukić, Dinka Šimunovića 5, 22300 Knin; Mira Velić, Velebitska 73, 21000 Split; Ivan Vrdoljak, Donja Mala-centar 31, 21203 Neorić; Iva Vrdoljak, Kukuljevićeva 19, 21000 Split; Dražen Todorović, Hercegovačka 70, 21000 Split; Dubravka Stojanovska, Put Plokita 75, 21000 Split; Josip Strniša, Ivana Gundulića 9, 22300 Knin; Ivica Sviličić, Kneza Mutimira 3, 21000 Split; Ana Rogošić, Komjate 0, 21214 Kaštel Lukšić; Ivica Stipinović, Sukoišanska 25, 21000 Split; Darko Topić, Put Sv. Ižidora 92, 21000 Split; Marija Trečić, Ulica Domovinskog Rata 1c, 21210 Solin; Milica Zorić, Kneza Mislava 9, 21311 Podstrana; Ivo Rajčić, Radunićeva 19, 21217 Kaštel Novi; Ivan Radoš, Drniški Put 9, 21000 Kamen; Željka Vučemilović-šimunović, Alkarska 26, 21000 Split</derivirana_varijabla>
  </DomainObject.Predmet.StrankaFormatedWithAdress>
  <DomainObject.Predmet.StrankaFormatedWithAdressOIB>
    <izvorni_sadrzaj> REPUBLIKA HRVATSKA, OIB 18683136487 zastupanog po punomoćniku ŽUPANIJSKO DRŽAVNO ODVJETNIŠTVO U SPLITU; LUKA dioničko društvo, OIB 34440814040, Kopilica 47 B, Split; RAD, d.o.o. za vodoopskrbu i ostale komunalne djelatnosti, OIB 71304592430, Ul.Stjepana Radića 69, Drniš; HEP-Operator distribucijskog sustava d.o.o. za distribuciju i opskrbu električne energije ELEKTRA ŠIBENI, OIB 46830600751, Ulica grada Vukovara 37, 10000 Zagreb; Mara Jukić, OIB 37710339746, Čavoglave bb, 22322 Ružić zastupanog po punomoćniku Mijo Jeličić; Ivica Bašić, OIB 14595893401, Vukovarska 170, 21000 Split zastupanog po punomoćniku Mijo Jeličić; GASTRO GRUPA d.o.o. za trgovinu i usluge, OIB 39228456312, Grada Vukovara 271, 10000 Zagreb; AUTO HRVATSKA dioničko društvo, OIB 32709834358, Dubrovačka Ulica 1, Split; JADRANSKO OSIGURANJE d.d., OIB 94472454976, Listopadska 2, 10000 Zagreb zastupanog po punomoćniku Grgić &amp; Partneri odvjetničko društvo j.t.d.; CITY EX d.o.o. za prijenos poslovne dokumentacije, OIB 99406899243, Donje Svetice 40, 10 000 Zagreb zastupanog po punomoćniku Antonio Zujić; Hrvatski Telekom d.d., OIB 81793146560, Savska cesta 32, 10000 Zagreb; CODEX SORTIUM društvo s ograničenom odgovornošću za pružanje kompleksnih konzalting usluga, OIB 83918065246, Ivana Šibla 9, 10000 Zagreb; SUNCE osiguranje d.d., OIB 12012147571, Trnjanska cesta 108, 10000 Zagreb; HRVATSKA IZVJEŠTAJNA NOVINSKA AGENCIJA, OIB 41387373932, Marulićev trg 16, 10000 Zagreb; ČISTOĆA d.o.o. za komunalnu djelatnost, održavanje čistoće i odlaganje komunalnog otpada, OIB 16912997621, Put od Republike 14, Dubrovnik; TEXT-PAPIR d.o.o. za trgovinu i usluge, OIB 45878059290, Stinice 12, Split; SLOBODNA DALMACIJA izdavačka i tiskarska djelatnost, dioničko društvo, OIB 35075764438, Ulica Hrvatske Mornarice 4, Split; ČISTOĆA društvo s ograničenom odgovornošću za obavljanje komunalnih djelatnosti održavanja čistoće i odlaganja komunaln, OIB 38812451417, Put Plokita 81, Split; OPĆINA JELSA Jedinstveni upravni odjel, OIB 94187441810, Riba bb, 21465 Jelsa; AUTOKUĆA BOSNIĆ d.o.o. za trgovinu, servis i remont, OIB 62890333516, Rakite 27, Žrnovnica; TISKARA MALENICA d.o.o., OIB 21268596817, 113. Šibenske brigade HV-a 193, Šibenik zastupanog po punomoćniku Jasmin Avdagić; Ivan Marijan, OIB 35721802898, Strossmayerovo šetalište bb, 21465 JELSA, Otok Hvar zastupanog po punomoćniku Zdravko Bojanić; HEP-Operator distribucijskog sustava d.o.o. za distribuciju i opskrbu električne energije, OIB 46830600751, Ulica grada Vukovara 37, 10000 Zagreb; Rikard Pavlović, OIB 16829467929, Gundulićeva 26, 21000 Split; LUČKA UPRAVA SPLIT, OIB 06992092556, Gat Sv. Duje 1, Split; TINA ALATI društvo s ograničenom odgovorošću za trgovinu i usluge, OIB 72232886006, Trg Francuske Repub. 14, 10000 Zagreb; PLOVPUT trgovačko društvo s ograničenom odgovornošću za održavanje pomorskih plovnih putova i radijske službe, OIB 14480721492, Obala Lazareta 1, Split; Regionalna veletržnica Benkovac dioničko društvo za trgovinu i usluge "u stečaju", OIB 16205687638, Benkovačke bojne 17, Benkovac; MESSER CROATIA PLIN Poduzeće za proizvodnju i prodaju tehničkih plinova d.o.o., OIB 32179081874, Industrijska 1, Zaprešić; ZAVOD ZA JAVNO ZDRAVSTVO DR. ANDRIJA ŠTAMPAR, OIB 33392005961, Mirogojska Cesta 16, 10000 Zagreb; Zagrebačka burza d.d., OIB 84368186611, Ivana Lučića 2a/22, 10000 Zagreb zastupanog po punomoćniku MAĐARIĆ &amp; LUI - odvjetničko društvo d.o.o.; METRONET TELEKOMUNIKACIJE d.d. za telekomunikacijske usluge, OIB 23269006802, Ulica Grada Vukovara 269/d, 10000 Zagreb; RELAX, d.o.o. za proizvodnju i trgovinu, OIB 24543050439, Tijardovićeva 4/II, Split; MINISTARSTVO GOSPODARSTVA, RAVNETELJSTVO ZA ROBNE ZALIHE, OIB 22413472900, Ul.Grada Vukovara 78/VI, 10000 Zagreb zastupanog po punomoćniku ŽUPANIJSKO DRŽAVNO ODVJETNIŠTVO U SPLITU; PUĆO d.o.o. za trgovinu, ugostiteljstvo i cestovni prijevoz, OIB 33417474295, Puće 2, Ružić; ITEM, d.o.o. informatičke usluge, OIB 71527463594, Put Supavla 39, Split; ŠKARE TRADE, d.o.o. za trgovinu i ugostiteljstvo, OIB 88448992592, Sarajevska Ulica 64, Split; CROATIA osiguranje d.d. FILIJALA SPLIT, OIB 26187994862, Miramarska 22, 10000 Zagreb; MIRJANA BARIĆ, OIB 91861480870, D.Farlatija 92, 23000 Zadar; SREDIŠNJE KLIRINŠKO DEPOZITARNO DRUŠTVO, dioničko društvo, OIB 64406809162, Heinzelova 62/a, 10000 Zagreb; MILENKO BUŠLJETA, OIB 63433937940, P. Bonifacije 30, 23000 Zadar; MILICA UGARKOVIĆ, OIB 03462724779, 23000 Zadar; FABIJAN PERONJA, OIB 19033633778, Banski dolac bb, 21465 Jelsa zastupanog po punomoćniku KRUNO PERONJA; Agencija za upravljanje državnom imovinom, OIB 75666130770, Ivana Lučića 6, 10000 Zagreb; COMENG, društvo s ograničenom odgovornošću za informatički inženjering, OIB 42122172362, A. Starčevića 11, Solin; AMEROPA AG, OIB 38272342702, Rebgasse 108, BINNINGEN zastupanog po punomoćniku Odvjetničko društvo Hanžeković &amp; Partneri društvo s ograničenom odgovornošću; GRAFOPLEX, društvo s ograničenom odgovornošću, za trgovinu i usluge, OIB 71142152777, Hektorovićeva 47, Split; HP - Hrvatska pošta d.d., OIB 87311810356, Jurišićeva 13, 10000 Zagreb; Financijska agencija, OIB 85821130368, Vrtni put 3, 10000 Zagreb; NIKOLA LACMANOVIĆ, OIB 50670282682, Sukoišanska 19, 21000 Split zastupanog po punomoćniku DORIS KOŠTA; HEP-Operator distribucijskog sustava d.o.o. za distribuciju i opskrbu električne energije, OIB 46830600751, Ulica grada Vukovara 37, 10000 Zagreb; VODOVOD I KANALIZACIJA, društvo s ograničenom odgovornošću za vodoopskrbu, odvodnju i pročišćavanje otpadnih voda, OIB 56826138353, Biokovska 3, Split; JELKOM, društvo s ograničenom odgovornošću za komunalnu djelatnost, OIB 92345732468, Vrboska; DALMACIJAVINO d.d. za proizvodnju i promet alkoholnih i bezalkoholnih pića "u stečaju", OIB 07837847925, Obala kneza Domagoja 15, Split; EUROLEASING d.o.o., OIB 48922277230, Remetinečka cesta 98, 10000 Zagreb zastupanog po punomoćniku Grgić &amp; Partneri odvjetničko društvo j.t.d.; Rino Barbić, odvjetnik, OIB 04402974520, Vrsina 0, 21465 Jelsa; HVARSKI VODOVOD d.o.o., OIB 96577868636, Radičina 0, 21465 Jelsa zastupanog po punomoćniku Rino Barbić; IVAN MILAT, OIB 89865160390, Ulica br. 7, 20271 BLATO NA KORČULI; DIONOVA - DIONA d.o.o., OIB 41112127430, Donje Svetice 127, 10000 Zagreb; TEHNOPLAST d.o.o. za građevinarstvo, trgovinu, ugostiteljstvo, turizam i uslužne djelatnosti, OIB 70676517267, Ulica Slobode 5, 21000 Split; VIPnet, društvo s ograničenom odgovornošću za usluge javnih telekomunikacija, OIB 29524210204, Vrtni put 1, 10000 Zagreb; BILIĆ-ERIĆ d.o.o. za privatnu zaštitu, OIB 68580128211, Ljudevita Posavskog 3, Trgovački centar Millennijum, Sesvete; DALMACIJAVINO - ZAGREB društvo sograničenom odgovornošću za trgovinu, ugostiteljstvo i prijevoz, OIB 93269876765, Gajeva 26, 10000 Zagreb; GRAD DRNIŠ, OIB 38309740312, Trg kralja Tomislava 1, 22320 Drniš; Vetropack Straža tvornica stakla d.d. Hum na Sutli, OIB 74210066591, Hum na Sutli, Hum na Sutli 203, Hum Na Sutli; CAPRICORNO, društvo s ograničenom odgovornošću za trgovinu, OIB 09517317411, Hercegovačka 57/A, Split; PELJEŠKI VRHOVI, POLJOPRIVREDNA ZADRUGA, OIB 49398931487, Janjina 68, Janjina; Toma Šurjak, OIB 66049692921, Sansovića dvori 29, 21465 JELSA, DOL zastupanog po punomoćniku Rino Barbić; Jakov Peronja, OIB 07373599239, Jelsa 0, 21465 Jelsa zastupanog po punomoćniku Rino Barbić; TIGAR d.o.o. za usluge, OIB 65051360088, Put Supavla 1, Split zastupanog po punomoćniku Zoran Iviš; POREZNA UPRAVA Područni ured Split, OIB 18683136487, Trg dr. Franje Tuđmana 4, 21000 Split zastupanog po punomoćniku ŽUPANIJSKO DRŽAVNO ODVJETNIŠTVO; BURA I TRAMUNTANA d.o.o. za trgovinu i usluge, OIB 78359961331, Don Frane Bulića 205, Solin; TRAST međunarodno otpremništvo, dioničko društvo, OIB 93225891495,  Gat Sv.Duje 4, Split zastupanog po punomoćniku Marina Tončić-Bota; CHROMOS AGRO dioničko društvo proizvodnja sredstava za zaštitu bilja, OIB 82790074844, Radnička cesta 173/n, 10000 Zagreb; VODOVOD I KANALIZACIJA, društvo s ograničenom odgovornošću za vodoopskrbu, odvodnju i pročišćavanje otpadnih voda, OIB 56826138353, Biokovska 3, Split; AUTOTRANS d. o. o. za javni prijevoz putnika u cestovonom prometu, trgovinu, usluge i turistička agencija, OIB 19819724166, Trg Žabica 1, Rijeka; BRTVILA BREZIĆ d.o.o. za proizvodnju brtvila, trgovinu i zastupanje, OIB 47897946377, Starotrnjanska 46/A, 10000 Zagreb; IREKS AROMA društvo s ograničenom odgovornošću, OIB 36709757659, Radnička Cesta 37, 10000 Zagreb zastupanog po punomoćniku Odvjetničko društvo GLAMUZINA &amp; GROŠETA; Marin Mileteta, odvjetnik, OIB 37476644793, Gorjanska 26, 10000 Zagreb zastupanog po punomoćniku Antonia Selak; HEP - Opskrba d.o.o. za opskrbu potrošača električnom, toplinskom energijom i plinom, OIB 63073332379, Ulica grada Vukovara 37, 10000 Zagreb; ING-ATEST d.o.o. za trgovinu i usluge, OIB 21777333810, Hrvatske mornarice 1/a, Split; Hrvatske vode, pravna osoba za upravljanje vodama, OIB 28921383001, Grada Vukovara 220, 10000 Zagreb; BASLER OSIGURANJE ZAGREB dioničko društvo za osiguranje, OIB 59706054982, Radnička cesta 37/b, 10000 Zagreb; NARODNI TRGOVAČKI LANAC d.o.o. za trgovinu i usluge, OIB 78344221376, Soblinec, Soblinečka 55, Sesvete; MANTIS, d.o.o. za trgovinu i usluge, OIB 41274793973, Varaždinska 51, Split; Vinko Paina, OIB 51203688235, Malo selo, 21460 Stari Grad; TRANSADRIA, međunarodna špedicija d. d. u stečaju, OIB 47965841018, Riva Boduli 1, Rijeka; Hrvatska radiotelevizija, OIB 68419124305, Prisavlje 3, 10000 Zagreb; BRODOMERKUR trgovina i usluge, dioničko društvo, OIB 33956120458, Poljička Cesta 35, Split; ZAGREBAČKI HOLDING, društvo s ograničenom odgovornošću za javni prijevoz, opskrbu vodom, održavanje čistoće, putnička a, OIB 85584865987, Ulica grada Vukovara 41, 10000 Zagreb; NASTAVNI ZAVOD ZA JAVNO ZDRAVSTVO SPLITSKO-DALMATINSKE ŽUPANIJE, OIB 54948902275, Vukovarska Ulica 46, Split; BRODOSPLIT-BRODOGRADILIŠTE društvo s ograničenom odgovornošću, OIB 05532178397, Put Supavla 21, Split; COPAN ZAGREB društvo s ograničenom odgovornošću za trgovinu i zastupanje, OIB 43698579132, Selnica Šćitarjevska 25, 10410 Velika Gorica; DUHAN društvo s ograničenom odgovornošću, OIB 84143469050, Vukovarska 30, Dubrovnik; Ivica Maleš vl. autoservis "UNO", OIB 89917595934, Put Blata bb, 21216 Kaštel Stari; Teo Palaversić, OIB 21074825891, Mala Banda 166, 21465 Jelsa; HRVATSKA POŠTANSKA BANKA, dioničko društvo, OIB 87939104217, Jurišićeva 4, 10000 Zagreb; OTIS DIZALA, društvo s ograničenom odgovornošću za proizvodnju, montažu, remont i održavanje dizala, OIB 76080865307, Prilaz Vladislava Brajkovića 15, 10000 Zagreb; Fabijan Roić, OIB 55646544786, Domobranska 26, 21460 Stari Grad; Ivo Družević, OIB 59608054089, Družević Dvor 20, 21460 Stari Grad, Dol; Ivo Roić, OIB 73872839985, Zbora Narodne garde 2, 21460 Stari Grad; Josip Kovačević, OIB 24407104693, M.Ivanića 26, 21460 Stari Grad; Tedi-Tadija Maroević, OIB 75901351091, Out Rudine 4, 21460 Stari Grad; Jakica Lupi, OIB 73236308888, Vrbanj 0, 21462 Vrbanj; Joza Bratanić, OIB 08011374888, Vrbanj 0, 21462 Vrbanj; Antun Pavičić, OIB 65866256737, Pavičića dvor 13, 21460 Stari Grad, Dol; Juraj Pavičić, OIB 09529542053, Ceratorij 0, 21462 Vrbanj; Cvjetko Matković, OIB 10443683019, Matije Ivanića 0, 21460 Stari Grad; Katica Kovačević, OIB 33120980772, Dol 0, 21460 Dol; Nikša Dužević, OIB 66241675982, Dol 0, 21460 Dol; Milovan Kombura, OIB 30770175855, F. Vrančića 13, 21000 Split; Jelisava Pavičić, OIB 83980708087, Vrbanj 0, 21462 Vrbanj; Matko Carić, OIB 35189247498, Dol 0, 21460 Dol; Marinko Dužević, OIB 12242231071, Dol  0, 21460 Stari Grad, Dol; Margarita Radonić, OIB 28025722533, Dol 0, 21460 Dol; Dinko Pavičić Tribunol, OIB 99243667034, Žrtava Rata  2, 21460 Stari Grad; Tonči Šurjak, OIB 60785268681, Stari Grad 0, 21460 Stari Grad; Duško Pavičić Ivelja, OIB 25982798589, Bassina 0, 21462 Vrbanj; Pero Dulčić Sušak, OIB 55533277123, Malo Selo 63, 21460 Stari Grad; Ivan Tadić, OIB 00384008152, Vagonj 32, 21460 Stari Grad; Ivica Pavičić, OIB 72332556277, Vrbanj 0, 21462 Vrbanj; Mihovil-Mile Pavičić, OIB 24835949834, Vrbanj 0, 21462 Vrbanj; Tomi Moscatello, OIB 28508820612, Dol, 21460 Dol; Nikola Vodanović, OIB 74845370223, Vrbanj 0, 21462 Vrbanj; Margarita Marica Stančić, OIB 08101100980, Kod Sv. Petra 0, 21460 Stari Grad; Vjekoslav Radonić, OIB 33204721839, Dol 0, 21460 Dol; Marinko Sanseović, OIB 45513941394, Dol 0, 21460 Dol; Tadija Moškatelo, OIB 31188799731, B.Kašića 9, 21460 Stari Grad; Damir Petrić, OIB 86091667582, Stari Grad 0, 21460 Stari Grad; Louis Petrić, OIB 16074465250, Srinjo kola 2, 21460 Stari Grad; Ivica Ljubić, OIB 56655610557, Stari Grad 0, 21460 Stari Grad; Vinko Lupi, OIB 35451219902, Sv. Magdalene 7, 21460 Stari Grad; Ivan Tadić Šilo, OIB 70114227603, Stari Grad 0, 21460 Stari Grad; Ivan Tadić, OIB 70114227603, Stari Grad 0, 21460 Stari Grad; Vinko Maroević, OIB 76848533915, Stari Grad, 21460 Stari Grad; Ivan Buratović, OIB 47859397279, Vrbanj 13, 21462 Vrbanj; Mijo Mili Pavičić, OIB 88915921313, Vrbanj 0, 21460 Vrbanj; Marija Vodanović, OIB 55757464937, Stari Grad 0, 21460 Stari Grad; Jakov Fredotović, OIB 46839149373, Vrbanj 297, 21462 Vrbanj; Miljenko Srhoj, OIB 83488729434, Krešimirova 5, 21460 Stari Grad; Nikola Haladić, OIB 44890767273, Stari Grad 0, 21460 Stari Grad; Janez Jelušić, OIB 53424861114, Sv. Petra 0, 21460 Stari Grad; Nikola Sansević, OIB 77925554696, Dol 0, 21460 Stari Grad; Nikola Buratović, OIB 63461897206, Vrbanj 0, 21462 Vrbanj; Cvjetko Buratović, OIB 68271062216, Put Križa 4, 21460 Stari Grad; Nikola Buratović, OIB 83296807791, Vrbanj 0, 21462 Vrbanj; Nikola Stipišić, OIB 40730811746, Vrbanj 0, 21462 Vrbanj; Prošper Moškatelo, OIB 30735770287, Dol 0, 21460 Dol; Tonko Maroević, OIB 09539101243, Šiberija 6, 21460 Stari Grad; Ivo Pavičić, OIB 10571584537, Dol 0, 21460 Dol; Pavao Čubre, OIB 53903728630, Vrbanj 0, 21462 Vrbanj; Luka Šurjak, OIB 94878152360, Dol 0, 21460 Dol; Luka Franetović, OIB 70961784599, C. Škarpe 17, 21460 Stari Grad; Ivan Miloš Mile, OIB 62291039145, Dol 0, 21460 Dol; Jure Moškatelo, OIB 82967525191, Ploča 2, 21460 Dol; Vjekoslav Bogdanić, OIB 94391191426, J.B.Jelačića 9, 21460 Stari Grad; Petro Šoljan, OIB 76350894229, Donja kola 0, 21460 Stari Grad; Juraj Dužević, OIB 99909425440, Radošića dvor 4, 21460 Dol; Damir Šurjak, OIB 27457530614, Šurokovića dvor 5, 21460 Dol; Jakov Tresić, OIB 60663993622, Vrbanj 0, 21462 Vrbanj; Juraj Moškatelo Stariji, OIB 12577877147, Ploča 27, 21460 Stari Grad; Ruža Roić, OIB 27524265061, Pod jugo 10, 21460 Dol; Rade Čavić, OIB 74420229729, Malo Selo 0, 21460 Stari Grad; Matilda Buratović, OIB 24198956638, Vrbanj 0, 21462 Vrbanj; Ivo Šurjak, OIB 90776404563, Ostravska 8, 21000 Split; Dražica Matković Ljubo, OIB 38484140872, Vrbanj 0, 21462 Vrbanj; Dinko Račić, OIB 02437704848, Vrbanj 173, 21462 Vrbanj; Mila Franetović Dužević, OIB 02539671010, Vrankovića dvor 5, 21460 Stari Grad; Luka Stančić, OIB 91475365556, Stančića dvor 0, 21460 Dol; Meri Petrić, OIB 49953370209, Stari Grad 0, 21460 Stari Grad; Ivan Moškatelo, OIB 16048013538, Ploča 29, 21460 Dol; Vinko Moškatelo, OIB 57771107058, Ploča 23, 21460 Dol; Nikola Šimunović, OIB 24630749503, K. Zvonimira 35, 21460 Stari Grad; Mirko Radonić, OIB 28025722533, Pod jugo 19, 21460 Dol; Antun Sansević, OIB 80183811492, Sansevića dvor 43, 21460 Dol; Nikša Moškatelo, OIB 98307576243, Ploča 4, 21460 Dol; Antun Vodanović Stariji, OIB 43563335947, Vrbanj  0, 21460 Vrbanj; Ivo Bojanić, OIB 00897882683, Šiberija 19, 21460 Stari Grad; Cvjetko Miličić, OIB 44230808110, T. Buzolića 8, 21450 Hvar; Marija Trbuhović, OIB 38712300010, Vrbanj 0, 21462 Vrbanj; Neno Šoljan, OIB 04419572654, Molo Selo 0, 21460 Stari Grad; Juraj Tomi Moškatelo, OIB 80968217347, Ploča 2, 21460 Dol; Ivo Račić Kapetanić, OIB 70008404713, Vrbanj 0, 21462 Vrbanj; Đuro Caratan, OIB 81898965125, Zavala 0, 21465 Zavala; Ante Tonči Drinković, OIB 92836065068, Bonski Dolac, 21465 Jelsa; Kata Duboković, OIB 93006547119, Pitve bb, 21465 Pitve; Boris Carić, OIB 46466426123, Ivan Dolac 0, 21465 Ivan Dolac, Jelsa; Tonko Ivčević Bakulić, OIB 62293366608, Šiberija 29, 21460 Stari Grad; Marko Huljić, OIB 99873701212, Račić 860, 21465 Jelsa; Lenka Roić, OIB 57371012596, Dol, 21460 Dol; Stjepan Jerković, OIB 25876380285, Zastražišće 0, 21466 Zastražišće; Boris Borović, OIB 51193036454, Poljica, 21466 Poljica; Niko Salamunić, OIB 76231208532, Jelsa bb, 21465 Jelsa; File Vranković, OIB 44132340384, Dol 0, 21460 Dol; Juraj Šperka, OIB 79176257167, Zastražišće 0, 21466 Zastražišće; Mili Razović, OIB 03291272208, Vinkovačka 51, 21000 Split; Ante Mihojević, OIB 08852465695, Vrboska, 21463 Vrboska; Ljubica Stipišić, OIB 53136752678, Vrbanj 0, 21462 Vrbanj; Stjepan Hujo Huljić, OIB 06947019866, Vrsina bb, 21465 Jelsa; Nikola Grgičević, OIB 72806517394, Vrisnik 0, 21465 Vrisnik; Tonči Gurdulić, OIB 88962507191, Jelsa 0, 21465 Jelsa; Prošperino Milevčić, OIB 45533211549, Jelsa 0, 21465 Jelsa; Boris Rubinić, OIB 69242251733, V rbanj  0, 21462 Vrbanj; Jakov Račić, OIB 31621777587, Vrbanj 302 A, 21462 Vrbanj; Jakša Radonić, OIB 11727504421, Jelsa 0, 21465 Jelsa; Vinko Palaversić, OIB 66878442541, Jelsa, 21465 Jelsa; Fabijan Kunčić, OIB 51005536058, Dol 0, 21460 Dol; Dušan Salamunić, OIB 67690387290, Račić bb, 21465 Jelsa; Margarita Stančić, OIB 77283348907, Dol 0, 21460 Dol; Josip Crnčić, OIB 78272535399, Pitve 0, 21465 Pitve; Luka Moškatelo, OIB 37611216898, Dol 0, 21460 Dol; Lucija Milatić-Bričolić, OIB 72454967005, Svirče 0, 21462 Svirče; Fabijan Dužević, OIB 65516171063, Domobranska 31, 21460 Stari Grad; Vjeko Jakas, OIB 99530955280, Zvala bb, 21465 Zavala; Pavo Bunčuga, OIB 76824484181, Banski Dolac bb, 21465 Jelsa; Marko Buratović, OIB 96637597848, Svirče 0, 21462 Svirče; Antun Lučić, OIB 23239072373, Poljica, 21466 Poljica; Marin Parun Barbić, OIB 39599282196, Pitve 0, 21465 Pitve; Stjepan Tomislav Huljić, OIB 97499130016, Lučica bb, 21465 Jelsa; Cvjetka Cvita Milevčić, OIB 75708915913, Jelsa 0, 21465 Jelsa; Marinko Radonić, OIB 89514038279, Pitve 72, 21465 Pitve; Antun Gurdulić, OIB 55215862622, Vrsina bb, 21465 Jelsa; Blaženko Jakas, OIB 38730295070, Zavala 0, 21465 Zavala; Braco Jakas, OIB 76920975322, Zavala 136, 21465 Zavala; Ivan Makjanić, OIB 86091321106, Svirče 0, 21462 Svirče; Ante Rubinić, OIB 15201258693, Vrsina  307, 21465 Jelsa; Dražica Vicenca Matković, OIB 67149132840, Vrbanj 117, 21462 Vrbanj; Jakov Radonić, OIB 93729454627, Jelsa bb, 21465 Jelsa; Slobodan Radičić, OIB 46777889915, Pitve bb, 21465 Pitve; Jurko Lučić, OIB 16439489089, Vrboska 0, 21463 Vrboska; Mate Antičević, OIB 55268785640, Zavala 0, 21465 Zavala; Josip Franičević, OIB 43547284113, Burkovo bb, 21465 Jelsa; Asija Bojanić, OIB 14798986072, Burkovo, 21465 Jelsa; Milivoj Vidas vl. Servisa instrumenata, mjerne i regulacione opreme, OIB 56342789123, Starčevićeva 26, 21000 Split; BURA l d.o.o. za trgovinu i usluge - u stečaju, OIB 79000721319, Koturaška 51, 10000 Zagreb; NET MEDIA SISTEMI d.o.o. za informatički inženjering, OIB 03380490457, Kvaternikova 12, Split; Financijska agencija, OIB 85821130368, Vrtni put 3, 10000 Zagreb; Hrvatski registar brodova, OIB 04601923208, Marasovića 67, Split; Nenad Ševo, OIB 88234857624, Teiljska 1, 21000 Split; Meri Stipinović, OIB 64965084141, Sukoišanska 25, 21000 Split; Fond za zaštitu okoliša i energetsku učinkovitost, OIB 85828625994, Ksaver 208, 10000 Zagreb; Zlatko Balić, OIB 07837847925, Obala kneza Domagoja 15, 21204 Dugopolje; Galić Ante, OIB 90017639391, Odeska 16, 21000 Split; Dean Prelević, odvjetnik, OIB 10098946497, Gundulićeva 22, 21000 Split; Želimir Miletić, OIB 86888847404, Put Kotlara 31, 23000 Zadar; Luči Roić, OIB 24743587539, Pavičića dvor 7, 21460 Dol; Ivelja Pavičić Nade, Vrbanj 0, 21460 Vrbanj; Dujko Čubre, OIB 91478009603, Vrbanj 0, 21460 Vrbanj; Antun Bratanić, OIB 52392458213, Zvonimirova 27, 21460 Stari Grad; Andrija Matković, OIB 72332556277, Domobranska 22, 21460 Stari Grad; Antun Vune Bratanić, OIB 44890767273, Vrbanj 0, 21460 Vrbanj; Dinko Lušić, OIB 23131390669, Vrbanj 0, 21460 Vrbanj; Nikica Nikola Matijević, OIB 21094494613, Dol 0, 21460 Stari Grad; Ivan Sanseović, OIB 08563467932, Dol, Kunčića dvor 4, 21460 Stari Grad; Marija Kovačević Lolotović, OIB 69060952354, Vukovarska 23, 21460 Stari Grad; Petar Zlatan Vodanović, OIB 11403397863, Vrbanj 126, 21460 Vrbanj; Ivan Stančić, OIB 31497688270, Dol, Stančića dvor 0, 21460 Stari Grad; Stjepan Moškatelo, OIB 92020885489, Dol Sv. Marije 1, 21460 Stari Grad; Toma Dužević, OIB 08830644469, Dol Sv. Marije 0, 21460 Stari Grad; Ivica Račić, OIB 28123794048, Vrbanj 0, 21460 Vrbanj; Kuzma Pavičić Aleluja, OIB 33120197409, Vrbanj 0, 21460 Vrbanj; Vinka Salamunić, OIB 91445751353, Jelsa 0, 21465 Jelsa; Teo Huljić, OIB 56034797647, Jelsa 0, 21465 Jelsa; Dejan Šperka, OIB 10054205030, Jelsa 0, 21465 Jelsa; Juraj Caratan, OIB 29357565225, Zavala 0, 21465 Zavala; Matko Antičević, OIB 42034643125, Pitve 0, 21465 Pitve; Dinko Rubinić ( Vjera ), OIB 69863599942, Vrisnik 73, 21465 Vrisnik; Vjera Rubinić, OIB 98825603309, Vrinsnik 73, 21465 Vrisnik; Abraham Bojanić, OIB 79576557482, Jelsa 1, 21465 Jelsa; Vedran Nevešćanin, OIB 34969575575, Smiljanićeva 2, 21000 Split zastupanog po punomoćniku Jadranko Vidović; Marija Pjevac, OIB 82096480140, Omiška 18, 21000 Split; Carinska uprava, Zrinsko Frankopanska 60, 21000 Split; Općinski sud u Starom Gradu - ZK odjel, Ulica Novo Riva 3, 21460 Stari Grad; Nada Akrap, OIB 50608806627, Put Sirobuje 37, 21000 Split; Jasminka Antunović, OIB 74697035343, Ulica Luke Botića 24, 21210 Solin; Nediljka Armanda, OIB 09033661295, Vranjički put 18, 21000 Split; Ana Babić, Krilava 8, 21000 Split; Gordana Babić, Šulavi bb, 21214 Kaštel Lukšić; Ivan Babić, Doverska 7, 21000 Split; Katica Babić, Zvonimirova 16, 21210 Solin; Jure Bacelj, Novakova 26, 21000 Split; Ana Bačić, Umljanovići bb, 22320 Drniš; Nediljka Bajić, Križanica 7, 21000 Split; Žarka Bakotić, OIB 36917498674, Mosorska Ulica 11 A, 21214 Kaštel Gomilica; Marko Baković, Kroz selo 2, 22320 Siverić; Ivica Ban, Braće Radića 7, 21212 Kaštel Sućurac; Srđanka Banovac, OIB 50974371502, Sikavice - Banovci 5, Parčić; Božidar Barać, Maslinska 22, 21000 Split; Vedran Barbarić, Šimićeva 8, 21000 Split; Marija Barbir, Vukovarska 175, 21000 Split; Petar Barbir, Vukovarska 175, 21000 Split; Anica Baričević, Put blata bb, 21217 Kaštel Novi; Damira Barišić, OIB 88385690941, Barišići 10, 22320 Žitnić; Ivan Barišić, Kornatska 31, 31000 Osijek; Manda Bašić, Put Majdana 29, 21210 Solin; Aleksandar Bauk, OIB 97860316263, Alojzija Stepinca 16, 21000 Split; Marina Bauk, Stepinčeva 16, 21000 Split; Ivo Bavčević, Šibenska 3, 21000 Split; Nataša Bazina, OIB 67925940620, PUT STRMA 67 (ranije: NEORIĆ, NEORIĆ, 0), 21203 Neorić; Mirjana Begonja, Džale 2, 22323 Sedramić; Jelena Belić, Banski Dolac 627, 21465 Jelsa; Niko Belić, OIB 18977071620, Jelsa 627, 21465 Jelsa; Jagoda Bešker, OIB 29966440390, Gašpini 23, 21210 Solin; Nedo Bešker, Gašpini 23, 21210 Solin; Zorica Bilić, Predraga Bojanića 13, 21460 Stari Grad; Sanja Bilić Pavlinović, Vukovarska 80, 21000 Split; Jela Bilobrk, Stepinčeva 32, 21000 Split; Antun Blažević, Meštrovića šetalište 96, 21000 Split; Hrvoje Blažević, Blaževići bb, 22320 Čavoglave; Damir Bojčić, Kralja Zvonimira 24, 22320 Drniš; Željko Bojčić, P. Preradovića 4, 22320 Drniš; Denis Boljat, Karlovo 46, 21214 Kaštel Kambelovac; Srećko Boras, Put groblja bb, 21217 Kaštel Novi; Robert Borić, OIB 38057391892, Mosećka 56, 21000 Split; Goran Bosančić, OIB 33007404175, Ulica Braski Dolac 40, 21212 Kaštel Sućurac; Pava Botić, OIB 34296544282, Kosorova 7, 22300 Knin; Ljuba Božanić, Dobrilina 11, 21000 Split; Anka Božić, Šibenksa 9, 21000 Split; Anica Božić-Bakušić, Katalinića prilaz 5, 21000 Split; Ivica Bratić, Neorić bb, 21203 Neorić; Nikša Bratić, OIB 49290967945, Put Svete Mande 18, 21000 Split; Vencislav Brizić, OIB 29265973045, Ulica Kralja Zvonimira 56, 21460 Stari Grad; Zlata Brizić, OIB 73389614517, Ulica Kralja Zvonimira 56, 21460 Stari Grad; Mate Brstilo, Krešimirova 25, 21311 Žrnovnica; Zora Budimir, Cesta Domovinskog rata 36, 22300 Knin; Miranda Budiša, OIB 35557811513, Ulica Kralja Zvonimira 18, 22320 Drniš; Nediljko Bugarin, Doverska 7, 21000 Split; Željka Vučemilović Šimunović, Skradinska 7, 21000 Split; Gordana Buljević, OIB 32937631192, Trondheimska 10, 21000 Split; Marina Burić, Mirlović Zagora, 22323 Unešić; Mario Buzov, Cerje 85, 22320 Mirlović Polje; Đuro Caratan, Stara zavala 58, 21465 Jelsa; Toni Caratan, Stara Zavala 58, 21465 Jelsa; Boris Carić, OIB 46466426123, IVAN DOLAC 179 (ranije: IVAN DOLAC, IVAN DOLAC, 0), 21465 Ivan Dolac; Paulo Carić, OIB 15402538356, SVIRČE 145 (ranije: SVIRČE, SVIRČE, 0), 21460 Svirče; Dinka Cazareo, Marina Šabića 4, 21460 Stari Grad; Nevenka Cukrov, Domovinskog rata 6, 21210 Solin; Dijana Czwik, OIB 09675579569, Matoševa Ulica 96, 21210 Solin; Vinka Čavala, Krešimirova bb, 21214 Kaštel Gomilica; Silva Černak-Lojić, Kralja Zvonimira 18, 22320 Drniš; Diana Čović, Duće-Glavica, 21310 Omiš; Ante Čulo, Hrvatskih knezova bb, 21214 Kaštel Gomilica; Blaž Ćapin, Odakova 9, 21000 Split; Filip Delać, OIB 82167098700, Grge Novaka 6, 22300 Knin; Ankica Delić, Kaštelanska cesta 42, 21212 Kaštel Sućurac; Marko Delić, Gašpini 108, 21210 Solin; Nediljka Delić, Donji Muć bb, 21203 Donji Muć; Gordana Didak, OIB 78878339902, Kroz Smrdečac 5, 21000 Split; Mili Divić, OIB 35555990248, Radobiljska Cesta 12, 21250 Katuni; Ljiljana Dragan, Šimićeva 54, 21000 Split; Milka Drlje, Kitožer 9, 21311 Stobreč; Mate Drmić, Put Plokita 40, 21000 Split; Jozo Družianić, OIB 63604163211, Pujanke 15, 21000 Split; Niko Dujić, Don Petra Peroša, 21210 Mravince; Stanko Duvančić, OIB 41476060687, Duvančići 9, 22320 Razvođe; Damir Duvnjak, Križine 15A, 21000 Split; Nives Džanko, OIB 90598357164, Ulica Fra Pavla Melade 24 A, 21217 Kaštel Štafilić; Ante Đurđević, OIB 72594587030, Jadranska 12, 21400 Supetar; Ljubica Elez, Donji Moseć 14, 22320 Moseć; Ankica Ezgeta, Kaštelanska cesta 12, 21217 Kaštel Stari; Lenka Franić, OIB 62951288048, Sedam Kaštela 6, 21000 Split; Ivica Gabelić, OIB 70468304794, Vrboska 387, 21465 Vrboska; Marija Galešić, Neorić 61, 21203 Neorić; Petar Galić, Težački put 40, 21000 Split; Silvana Galić, OIB 02726524452, Trondheimska 5, 21000 Split; Kazimir Garić, OIB 83662319172, Ulica Matija Ivanića 35, 21460 Stari Grad; Vencel Gašpar, Hercegovačka 24, 21000 Split; Vinko Gašpar, Sinjska 9, 21000 Split; Ana Goreta, Put željezničke stanice, 22320 Drniš; Zorka Goreta, Donje Gorete 21, 22320 Drniš; Josip Gotovac, Vukovarska 113, 21000 Split; Vjekoslav Grbčić, Gajeva 11A, 21000 Split; Divna Grbeša, OIB 74813693236, FRANKOPANSKA ULICA 20 (ranije: SOLIN, FRANKOPANSKA ULICA, 60), 21210 Solin; Ana Grubišić, Put Sirobuje 10, 21311 Stobreč; Gordana Grubišić, Braće Radića 3, 21210 Solin; Nikola Grubišić, Kralja Zvonimira 37, 22320 Drniš; Sanja Grubišić, Kralja Zvonimira 16, 22320 Drniš; Antonio Gudelj, Put Dragovoda 17, 21000 Split; Kata Gugić, Sarajevska 42, 21000 Split; Mirjana Gugić, Luke Botića 6, 21210 Solin; Ivica Hajder, Cigići 1, 22320 Otavice; Željko Hajder, OIB 70330715284, Cigići 1, 22320 Otavice; Silvana Hajduk, OIB 33507058945, Varoš 1, 21231 Klis; Tomislav Herceg, Sinjska 46, 22300 Knin; Mira Ikica, OIB 11849010850, Vlaka Vi 2, 22303 Oklaj; Franjo Ivčević, Sv. Petra od Klob. 1, 21217 Kaštel Novi; Jelena Ivčević, OIB 74901888496, Ulica Sv. Petra Od Klobuka 16, 21217 Kaštel Novi; Damir Jakus, Stepinčeva 67, 21000 Split; Gospova Jakus, OIB 04209324873, Poljička Cesta 84, Poljica; Marica Jakus, OIB 74750176046, PUT MAJDANA 31 (ranije: SOLIN, PUT MAJDANA, 31), 21231 Klis; Petar Jakus, Put Majdana 31, 21210 Solin; Marko Janković, Bisko bb, 21232 Bisko; Matija Jeličić, Vinkovačka 5, 21000 Split; Ante Jeličić, Trondheimska 7, 21000 Split; Marija Jocić, K. Ćipika 9, 21217 Kaštel Stari; Ante Jolić, Jolići 2, 22320 Gradac; Marica Jukić, Perivoj A. Roje 5, 21000 Split; Marko Jukić, Perivoj Ane Roje 5, 21000 Split; Renata Jukić, Put Župića 29, 21230 Sinj; Jadranka Jurić, Bufaline II 29, 21217 Kaštel Novi; Marija Jurić, Put Kruševika bb, 21214 Kaštel Kambelovac; Ankica Kainić, OIB 80409745726, Prominski Put 11, 22300 Knin; Jelena Kalinić, Ivana Raosa 15, 21000 Split; Petar Kalinić, Mosećka 114, 21000 Split; Anamarija Kalinić Radović, Vukovarska 57, 21000 Split; Stipan Kamber, Sesartići 20, 21210 Solin; Đuro Kapoši, Južno predgrađe 51, 31000 Osijek; Željko Karin, Zgon 80, 21210 Solin; Marijana Karin Prnjak, Zgon 80, 21210 Solin; Neda Kasalo, Kaštelanska cesta 1, 21214 Kaštel Kambelovac; Zvonimir Kasalo, Kaštelanska cesta 1, 21214 Kaštel Kambelovac; Suzana Kašić, Kralja Zvonimira 47, 22320 Drniš; Ivana Katalinić, Renka Šperca 11, 21310 Omiš; Josip Katušić, Luke Botića 11, 21210 Solin; Ljiljana Kegalj, OIB 44567225674, Istarska 5, 21000 Split; Ante Kekez, Dubrovačka 35, 21000 Split; Ivanko Kekez, OIB 69257203171, Sukoišanska 29, 21000 Split; Petrica Kekez, OIB 01138031201, Dubrovačka 35, 21000 Split; Boško Kevo, Stipe Pensa 5, 21217 Kaštel Štafilić; Antiša Kliškinić, OIB 54591476829, Ulica Petra Krešimira Iv 108, 21210 Solin; Veljko Knezović, OIB 29953576092, Zagrebačka 6, 21311 Stobreč; Stjepan Kokeza, Pribude bb, 21206 Pribude; Petar Kolega, Put Mira 2, 21210 Solin; Daniela Kovač, Cesta dr. Franje Tuđmana 238a, 21212 Kaštel Sućurac; Željka Kovač, Mažuranićevo šetalište 26, 21000 Split; Ivan Kraljić, Neorić bb, 21203 Neorić; Inga Krnjaić, OIB 00968558935, Požeška 6, 21000 Split; Anka Krstić, Odeska 19, 21000 Split; Ivan Kundid, Gradišćanskih Hrvata 1, 21000 Split; Ivana Kundid, Dinarska 11, 21000 Split; Ružica Kundid, Dinarska 11, 21000 Split; Deni Kuvačić, OIB 86909984538, Mažuranićevo Šetalište 10 B, 21000 Split; Anka Landikušić, OIB 18023655586, Gradac 19 A, 21311 Podstrana; Ivan Lasić, Konjsko bb, 21231 Konjsko; Dražen Lazić, Šime Ljubića 9, 21000 Split; Nenad Leskur, OIB 79369933858, Ulica Stjepana Radića 14, 21210 Solin; Ivana Lilić, OIB 24212828078, Put Brodarice 7, 21000 Split; Ivo Lipanović, M. Getaldića 31, 21000 Split; Marko Lojić, Lojići 1, 22320 Drniš; Mile Lovrić, Fra Grge Martića 41, 21000 Split; Ana Lovrinčević, Vrh Visoke 121, 21000 Split; Dejan Lukavac, OIB 85205650926, Ćirići 3, 22320 Tepljuh; Nela Madžar, OIB 92085359240, Poljička 2, 21311 Podstrana; Alenka Malinić, OIB 44061509536, Pujanke 79, 21000 Split; Pavao Marasović, Neorić bb, 21203 Neorić; Anto Marijan, OIB 32989170521, Ulica Mate Lovraka 2, 10410 Velika Gorica; Cvita Marijanović, OIB 33573858243, Marjanovići Iznad Crkve 11, 22320 Gradac; Dobrinka Marijanović, OIB 03673706981, Put Smokovika 35, 21000 Split; Tomislav Marijanović, Put Smokovika 35, 21000 Split; Jasna Marin, Petra Svačića 99, 22320 Drniš; Marina Marin, Trbounje bb, 22320 Drniš; Željko Marinac, Varaždinska 3, 21000 Split; Božidar Marinković, Dosud 9, 21000 Split; Jakov Mateta, OIB 14390943845, ULICA KORIOLANA ĆIPIKA 10 (ranije: KAŠTEL STARI, ULICA KARIOLANA ČIPIKA, 10), 21217 Kaštel Stari; Ivan Matić, Kopilica 33, 21000 Split; Ružica Matić, Trbounje bb, 22320 Trbounje; Slavko Matić, I. Aljinovića 11, 21311 Žrnovnica; Željko Matić, Raška 12, 22320 Drniš; Marija Matković, Šižgorićeva 20, 21000 Split; Ivan Melvan, Luke Botića 7, 21217 Kaštel Novi; Nikola Midenjak, OIB 88248589366, Ulica 142. Brigade 16, 22320 Siverić; Pere Mihanović, OIB 49545684243, Radičinka 12, 21311 Žrnovnica; Ana Mikulić, Čavoglave bb, 22320 Drniš; Mate Mikulić, Pauk 11, 22320 Čavoglave; Ivan Milaković, Strmoševica 3, 21222 Marina; Ivan Milanović, Terzićeva 17, 21000 Split; Zorka Miletić, Kliški put 4, 21210 Solin; Milan Miljuš, Kranjčevićeva 35, 21000 Split; Đorđe Mirčetić, Pokvasica 2, 22320 Miočić; Tonči Mišković, OIB 74628173475, Jelsa 667, 21465 Jelsa; Ana Moro, Vukovarska 80, 21000 Split; Slavko Moro, Crivac 62P, 21203 Crivac; Tomi Moscatello, OIB 28508820612, Ploča 17, Dol, 21460 Stari Grad; Marija Munitić, Mažuranićevo šetalište 48, 21000 Split; Ljubomir Muslim, OIB 17589644925, Imotska 60, 21000 Split; Mijo Nožina, Prgomet bb, 21201 Prgomet; Jurica Oman, OIB 78517901315, Ive Tijardovića 10, 21000 Split; Mirko Oman, OIB 68766264149, Tijardovićeva 10, 21000 Split; Janja Orošnjak, OIB 49619386391, Gorice 2, 21212 Kaštel Sućurac; Mila Palada, OIB 10163841708, Odeska 4, 21000 Split; Ivan Pandža, K. Čipika 9, 21217 Kaštel Stari; Asija Papić, OIB 36844611036, Dr. Ante Starčevića 55, 21220 Trogir; Mijo Papić, Getaldićeva 5, 21000 Split; Tereza Papić, M. Getaldićeva 5, 21000 Split; Rajko Parać, Ružić bb, 22320 Ružić; Tatjana Parać, OIB 45662446398, Vrlička 43, 21000 Split; Đurđica Parat, Boksitno naselje 15, 22320 Drniš; Ivan Pastuović, Pastuovića 3, 22320 Ružić; Jurica Pavela, OIB 06763759506, Poljana Kneza Trpimira 6, 21000 Split; Roki Pavičić, OIB 01089958101, Drugi Donji Dvori 6, 21460 Stari Grad; Ivan Pažanin, Biokovska 6, 21000 Split; Luka Peko, OIB 89771272445, Terzićeva 5, 21000 Split; Neda Penga, OIB 76197116887, Sv.lovre 23, 21311 Stobreč; Ante Perko, Don Petra Peroša 5, 21210 Mravince; Ivana Perko, Don Petra Peroša 5, 21210 Mravince; Gordana Perković, Vukovarska 43, 21000 Split; Marica Perković, Perkovići 15, 22320 Kljake; Nediljko Perković, Vukovarska 43, 21000 Split; Nila Peroš, OIB 48544328267, Terzićeva 3, 21000 Split; Dragica Peša, Jeretova 7, 21000 Split; Iris Peša, OIB 06010961010, Rikarda Katalinića Jeretova 7, 21000 Split; Nikša Petrić, Kod sv. Stjepana 53, 21450 Hvar; Matko Pezo, OIB 51619560640, Hercegovačka 30, 21000 Split; Zlatko Piperković, OIB 91173398058, Dinka Šimunovića 17, 21000 Split; Joško Pivac, Varaždinska 43, 21000 Split; Luka Pjevac, Omiška 18, 21000 Split; Anka Plazonja, OIB 92736733656, Uskočka 7, 21000 Split; Robert Plazonja, OIB 75774016292, Uskočka 7, 21000 Split; Gordan Poparić, OIB 98826275620, ULICA GRGURA NINSKOG 29 A (ranije: KAŠTEL NOVI, ŽRTAVA RATA, 29 A), 21217 Kaštel Novi; Ante Popović, J. Palmotića 2, 21000 Split; Milanka Pranić, OIB 03263396290, Mosećka Ulica 4, 22320 Drniš; Miroslav Primorac, OIB 42998076332, I. Paštrića Poljičanina 19, 21311 Podstrana; Iva Punda, Bistrička 29, 21204 Kotlenice; Drago Radić, Na rudini 3, 20207 Čibača; Mladen Radmilović, Gorička 4, 21000 Split; Petar Radonić, Burkovo 98, 21465 Jelsa; Jagoda Radošević, Vrh Lučca 35, 21000 Split; Ante Rajčić, Velebitska 97, 21000 Split; Marko Ralica, Benkovačka 3, 21000 Split; Ivan Raos, Mandićeva 66, 21311 Stobreč; Zdenka Razlog, OIB 03030085275, Kod Pošte 33, 22320 Siverić; Mila Rebić, Marka M. 20A, 21210 Mravince; Marija Reljanović, Otavice 30, 22320 Otavice; Mara Režić, Kliški put bb, 21210 Solin; Marija Rizvan, Bilice 12, 21000 Split; Anđelko Rogulj, Gomile 38, 21217 Kaštel Stari; Berislava Roša, OIB 03031267329, Zvonimirova 29 B, 22300 Knin; Sofija Ruić, OIB 32252086462, Getaldićeva 19, 21000 Split; Ana Runjić, Hrvatskih vitezova 46, 21000 Split; Gordan Ruščić, OIB 53119078542, Putaljski put bb, 21212 Kaštel Sućurac; Sanja Ružić, Šižgorićeva 7, 21000 Split; Svjetlana Samac, OIB 00231948560, Samci 14, 22320 Brištane; Miljenko Samardžić, OIB 48154982931, Šižegorićeva 20, 21000 Split; Dinka Sanseović, OIB 27313861620, KUNIČIĆA DVOR 4 (ranije: DOL, DOL, 0), Dol; Ante Sarić, Neorić bb, 21203 Neorić; Ivan Sarić, Neorić bb, 21203 Neorić; Marija Sedlar, Ostravska 1, 21000 Split; Ljubica Sekelez, OIB 37811046307, Mitnička 1, 21000 Split; Kristina Serdarević, OIB 96208368856, Put Jokića-kalčina 8, 21203 Neorić; Aleksandra Sever-Muhar, Karamanova 7, 21000 Split; Boško Sikavica, Kričke bb, 22320 Ružić; Snježana Sikavica, Domovinskog rata 12, 21210 Solin; Dragan Simić, Sarajevska 76, 21000 Split; Tanja Sinovčić, OIB 15724160128, Trondheimska 10, 21000 Split; Ljiljana Sirić, OIB 13682411690, Put Vele Meje 10, 21212 Kaštel Sućurac; Dijana Skelin, Vručine II 12, 21217 Kaštel Novi; Kata Sočo, Neorić bb, 21203 Neorić; Marija Stančić, Petra Krešimira IV 10, 21460 Stari Grad; Đani Stanić, OIB 01952579328, Matoševa Ulica 131, 21210 Solin; Danica Stipinović, Kneza Trpimira 101, 21212 Kaštel Sućurac; Milorad Stojsavljević, Šimićeva 58, 21000 Split; Petar Strinić, Velebitska 93, 21000 Split; Luca Strunje, Kralja Tomislava 18, 22300 Knin; Slavka Svalina, OIB 20916812996, Crivac bb, 21203 Crivac; Marijan Šamija, Trstenik 2, 21000 Split; Marinka Šamija, OIB 26187211202, Vrgoračka 8, 22300 Knin; Katica Šeparović, Kupreška 92, 21000 Split; Nenad Ševo, OIB 88234857624, Triljska 1, 21000 Split; Krasna Šiklić, OIB 53374014167, Hercegovačka 88, 21000 Split; Mili Šimig, OIB 94704411458, Šibenska 27, 21000 Split; Vesna Škare, OIB 71821692373, Ruđera Boškovića 12, 21000 Split; Ljubica Škopljanac, OIB 09408788504, TIKVARIN 14 (ranije: KAŠTEL KAMBELOVAC, TIKVARIN, 8), 21214 Kaštel Kambelovac; Milica Špar, OIB 07038339077, Mašogradska Ulica 16, 21212 Kaštel Sućurac; Eleana Šubat, OIB 38900880602, Mosorska 26, 21311 Podstrana; Ivan Šuljug, Ivaniševićeva 45, 21000 Split; Vesna Šunjić, Šimićeva 14, 21000 Split; Ljubica Tarle, OIB 28166909018, Tarle 12, 22320 Velušić; Nada Teklić, OIB 80645998554, Zgon 80, 21210 Solin; Lada Terzić, OIB 31496851195, Puntarska 5, 21000 Split; Ivan Tomić, Velebitska 91, 21000 Split; Ivan Topić, Obala kneza Branimira 1, 21000 Split; Jelica Topić, OIB 84009834780, Mosećka 50A, 21000 Split; Tvrtko Topić, OIB 15832739048, Ulica 142. Brigade 37 A, 22320 Siverić; Anđelka Torlak, Radunica 29, 21000 Split; Ivan Torlak, Radunica 29, 21000 Split; Marko Torlak, Kljaci bb, 22320 Kljake; Damir Tot, Šimićeva 12, 21000 Split; Anka Treskavica, OIB 89998355619, Dubrovačka 35, 21000 Split; Anka Tukić, Šime Ljubića 13, 21000 Split; Nediljko Ugrin, OIB 61713318858, Sv. Ivana 33, 21311 Donje Sitno; Marinko Uvodić, OIB 86857726322, Zgon 32, 21210 Solin; Nedjeljka Uvodić, Vinkovačka 51, 21000 Split; Marko Validžić, Ružić bb, 22320 Ružić; Ivanka Varnica, Imotska 69, 21000 Split; Milica Varvodić, Kozjačka 24, 21210 Solin; Kristina Velić, Papandopulova 11, 21000 Split; Ljiljana Vesković, OIB 43910221929, Fausta Vrančića 8, 21000 Split; Milka Veštić, OIB 06357620254, Čavale 11, 22323 Sedramić; Ante Vidan, Gundulićeva 44, 21000 Split; Marko Vidović, Ružić bb, 22320 Gradac; Matko Vidović, Gradac bb, 22320 Gradac; Nevenka Vidović, Gradac bb, 22320 Gradac; Ankica Vilibić, OIB 41935131740, Marina Getaldića 33, 21000 Split; Anđelko Vilić, OIB 46303939151, RADOBILJSKA CESTA 41 (ranije: KREŠEVO, KREŠEVO, 24), 21250 Kreševo; Normela Visković, OIB 93848978885, Jelsa 1005, 21465 Jelsa; Tonči Visković, Pelinje 1005, 21465 Jelsa; Marica Vlaić, Mira Tilića 12, 22320 Drniš; Dubravka Vlainić, Strossmayerovo Šetalište 357, 21465 Jelsa; Ivo Vodanović, Pavičića dvori 11, 21460 Stari Grad; Josip Vogleš, Kaštelanska cesta 8, 21214 Kaštel Kambelovac; Vinko Vranković, OIB 28469423878, JELSA 129 (ranije: JELSA, JELSA, 0), 21465 Jelsa; Ivan Vrdoljak, Donji Muč bb, 21203 Donji Muć; Mirjana Vrdoljak, Put Kule 12, 21210 Solin; Marija Vrgoč, Velebitska 34, 21000 Split; Bože Vuco, Starčevićeva 10, 21212 Kaštel Sućurac; Mirjana Vučković, Ruđera Boškovića 23, 21000 Split; Višnja Vučković, Uvala Luka 18, 22202 Dvornica; Ivan Vugdelija, Put Groblja bb, 21217 Kaštel Štafilić; Dubravka Vukas, OIB 08519715626, Markov Put 8, 21000 Split; Anđelka Vukičević, Badanj bb, 22320 Drniš; Zora Vuković, Plitvička 1A, 21000 Split; Ivan Vukušić, Dobrilina 6, 21000 Split; Jadran Vukušić, OIB 16315354223, Put Sv. Klementa 19, 21311 Gornje Sitno; Nevenka Vukušić, Cerje 2, 22320 Mirlović Polje; Vjera Vukušić, Kralja Petra Krešimira IV 8, 22320 Drniš; Zvonimir Vukušić, Vinodolska 10, 21000 Split; Nevenka Vuleta, Markov put 33, 21311 Stobreč; Vinka Zekić, Mostarska 7, 21000 Split; Dinko Zenčić, OIB 65189931544, Račić bb, 21465 Jelsa; Borislav Zokić, OIB 51253879731, Fra Bone Razmilovića 1, 21000 Split; Dolina Zokić, OIB 75688399939, Pojišanska 18, 21000 Split; Margita Zokić, OIB 85982645988, Fra Bone Razmilovića 1, 21000 Split; Luca Zolota, OIB 57479376750, Gospin Put 38, 21212 Kaštel Sućurac; Milan Žarković, Parčić bb, 22320 Siverić; Nevenka Živko, M. Čačića 3, 22300 Knin; Davorka Živković, Živkovići 12, 22320 Badanj; Ivica Živković, Badanj bb, 22320 Badanj; Ivo Živković, A. Starčevića 51, 21210 Solin; Siniša Ivančić, OIB 26067778479, Lovački Put 13, 21000 Split; Iva Jelić, OIB 44484653228, Benkovačka 3, 21000 Split; Marko Kavelj, OIB 02369489649, Alojzija Stepinca 11, 21000 Split; Ivan Koljanin, OIB 21918343692, Kupreška 82, 21000 Split; Željko Kovač, OIB 11925765994, Dravska 4, 31000 Osijek; Zvonko Kruneš, OIB 55906727777, Ulica Slobode 36, 21000 Split; Nikola Lacmanović, OIB 50670282682, Sukoišanska 19, 21000 Split; Vesna Lepetić, OIB 84143512273, Tršćanska 12, 21000 Split; Jelica Ljubica, OIB 08611982578, Velebitska 105, 21000 Split; Darko Lulić, OIB 19997474853, Vežarovice 18, 21214 Kaštel Lukšić; Vesna Lulić, OIB 31024530599, Vežarovice 18, 21214 Kaštel Lukšić; Marija Mamić, OIB 82920304679, Kroz Meterize 26, 22000 Šibenik; Radojka Marijanović, OIB 75956845709, Marijanovići Iznad Crkve 10, 22320 Gradac; Meri Cabadaj, OIB 90828303800, Trg Bana Josipa Jelačića 10, 31000 Osijek; Mate Markotić, OIB 40858158040, Put Starog Sela 23, 21311 Podstrana; Ante Marović, OIB 68871210232, Lička 3, 21000 Split; Ivan Marušić, OIB 38554028146, Poljičkih Knezova 87, 21311 Podstrana; Iva Melvan, OIB 03677154609, Doverska 31, 21000 Split; Goran Merkel, OIB 20105696184, Mutvoranska Ulica 3, 52100 Pula; Ivan Mornar, OIB 99253273877, Miroslava Krleže 24, 21000 Split; Miodrag Munjiza, OIB 45836749093, Put Miluša 7, 21311 Stobreč; Ante Nožina, OIB 63957170679, Put Nožina-maljkovića 5, 21201 Prgomet; Anica Pandža, OIB 13489275071, Hercegovačka 46, 21000 Split; Nikica Pavlović, OIB 49276013054, Gornji Kono 37, 20000 Dubrovnik; Silvana Perić, OIB 13586987904, Table 31, 21000 Split; Nediljka Perišić, OIB 60970664434, Ruđera Boškovića 8a, 21204 Dugopolje; Elvira Dračevac, OIB 02336991708, Lumbarda 678, 20260 Lumbarda; Mara Dobrota, OIB 21943772484, Trondheimska 9, 21000 Split; Neda-lidia Buljević, OIB 14338735105, Put Crkve 8, 22320 Gradac; Ivan Bugarin, OIB 77317760491, Grab 114, 21238 Grab; Maja Bučić, OIB 03739843191, Ruđera Boškovića 11, 21000 Split; Mira Božić, OIB 22986331166, Bilice Ii 38, 21000 Split; Sandra Borić, OIB 36571760060, Mosećka 56, 21000 Split; Marija Davidović, OIB 45482063767, Gašpini 88, 21210 Solin; Petar Adjanski, OIB 59639817186, Osječka Ulica 1, 21214 Kaštel Gomilica; Ana Čatlak, OIB 78110711892, Put Sv. Ante Padovanskog 14, 21214 Kaštel Kambelovac; Marinko Buškulić, OIB 08200114705, Ivana Gundulića 13, 21000 Split; Marinko Galić, OIB 96762020666, Kamenita 99, 21000 Split; Luca Gabela, OIB 68629820074, Kneza Lj. Posavskog 7, 21000 Split; Tomislav Frankić, OIB 69745327532, Grljevačka 41, 21311 Podstrana; Elias Erceg, OIB 27105475264, Vrbanj 132, 21460 Vrbanj; Jakov Elez, OIB 36735285579, Donje Ogorje 0, 21206 Donje Ogorje; Sretan Bajalo, OIB 77606115521, Poljana Kneza Trpimira 4, 21000 Split; Mario Tomić, OIB 12822553870, Ulica Svetega Križica 26, 21450 Hvar; Ranko Vuleta, OIB 75885216649, Sv. Ivana 20, 21311 Donje Sitno; Zlatko Balić, OIB 07556207031, K. Višeslava 1, 21204 Dugopolje; Boško Barać, OIB 00526661882, Bajagić 13a, 21238 Bajagić; Milan Vukić, OIB 34302227455, Doverska 5, 21000 Split; Mara Vukorepa, OIB 56814423724, Zgon 30, 21210 Solin; Bare Vujina, OIB 23922325811, Vujinova 4, 21217 Kaštel Štafilić; Milenko Bašić, OIB 71120573278, Sv.nikole 46, 21207 Podgrađe; Diana Blažević, OIB 12578026353, Mejaši I 3b, 21000 Split; Jozo Bogić, OIB 35027187093, Put Blata 132, 21217 Kaštel Stari; Stjepko Bojanić, OIB 25751926536, Duvanjska 7, 21000 Split; Miroslav Trečić, OIB 50880474980, Ulica Domovinskog Rata 1c, 21210 Solin; Neda Tukić, OIB 70924511514, Trondheimska 10, 21000 Split; Vinka Ukić, OIB 42081497162, Dinka Šimunovića 5, 22300 Knin; Mira Velić, OIB 31812224044, Velebitska 73, 21000 Split; Ivan Vrdoljak, OIB 58654492314, Donja Mala-centar 31, 21203 Neorić; Iva Vrdoljak, OIB 63554079953, Kukuljevićeva 19, 21000 Split; Dražen Todorović, OIB 98584327843, Hercegovačka 70, 21000 Split; Dubravka Stojanovska, OIB 87171204134, Put Plokita 75, 21000 Split; Josip Strniša, OIB 95889329970, Ivana Gundulića 9, 22300 Knin; Ivica Sviličić, OIB 30978785630, Kneza Mutimira 3, 21000 Split; Ana Rogošić, OIB 63013573312, Komjate 0, 21214 Kaštel Lukšić; Ivica Stipinović, OIB 04756380103, Sukoišanska 25, 21000 Split; Darko Topić, OIB 09297890199, Put Sv. Ižidora 92, 21000 Split; Marija Trečić, OIB 54951995215, Ulica Domovinskog Rata 1c, 21210 Solin; Milica Zorić, OIB , Kneza Mislava 9, 21311 Podstrana; Ivo Rajčić, OIB 52467354389, Radunićeva 19, 21217 Kaštel Novi; Ivan Radoš, OIB 36063141303, Drniški Put 9, 21000 Kamen; Željka Vučemilović-šimunović, OIB 19390672750, Alkarska 26, 21000 Split</izvorni_sadrzaj>
    <derivirana_varijabla naziv="DomainObject.Predmet.StrankaFormatedWithAdressOIB_1"> REPUBLIKA HRVATSKA, OIB 18683136487 zastupanog po punomoćniku ŽUPANIJSKO DRŽAVNO ODVJETNIŠTVO U SPLITU; LUKA dioničko društvo, OIB 34440814040, Kopilica 47 B, Split; RAD, d.o.o. za vodoopskrbu i ostale komunalne djelatnosti, OIB 71304592430, Ul.Stjepana Radića 69, Drniš; HEP-Operator distribucijskog sustava d.o.o. za distribuciju i opskrbu električne energije ELEKTRA ŠIBENI, OIB 46830600751, Ulica grada Vukovara 37, 10000 Zagreb; Mara Jukić, OIB 37710339746, Čavoglave bb, 22322 Ružić zastupanog po punomoćniku Mijo Jeličić; Ivica Bašić, OIB 14595893401, Vukovarska 170, 21000 Split zastupanog po punomoćniku Mijo Jeličić; GASTRO GRUPA d.o.o. za trgovinu i usluge, OIB 39228456312, Grada Vukovara 271, 10000 Zagreb; AUTO HRVATSKA dioničko društvo, OIB 32709834358, Dubrovačka Ulica 1, Split; JADRANSKO OSIGURANJE d.d., OIB 94472454976, Listopadska 2, 10000 Zagreb zastupanog po punomoćniku Grgić &amp; Partneri odvjetničko društvo j.t.d.; CITY EX d.o.o. za prijenos poslovne dokumentacije, OIB 99406899243, Donje Svetice 40, 10 000 Zagreb zastupanog po punomoćniku Antonio Zujić; Hrvatski Telekom d.d., OIB 81793146560, Savska cesta 32, 10000 Zagreb; CODEX SORTIUM društvo s ograničenom odgovornošću za pružanje kompleksnih konzalting usluga, OIB 83918065246, Ivana Šibla 9, 10000 Zagreb; SUNCE osiguranje d.d., OIB 12012147571, Trnjanska cesta 108, 10000 Zagreb; HRVATSKA IZVJEŠTAJNA NOVINSKA AGENCIJA, OIB 41387373932, Marulićev trg 16, 10000 Zagreb; ČISTOĆA d.o.o. za komunalnu djelatnost, održavanje čistoće i odlaganje komunalnog otpada, OIB 16912997621, Put od Republike 14, Dubrovnik; TEXT-PAPIR d.o.o. za trgovinu i usluge, OIB 45878059290, Stinice 12, Split; SLOBODNA DALMACIJA izdavačka i tiskarska djelatnost, dioničko društvo, OIB 35075764438, Ulica Hrvatske Mornarice 4, Split; ČISTOĆA društvo s ograničenom odgovornošću za obavljanje komunalnih djelatnosti održavanja čistoće i odlaganja komunaln, OIB 38812451417, Put Plokita 81, Split; OPĆINA JELSA Jedinstveni upravni odjel, OIB 94187441810, Riba bb, 21465 Jelsa; AUTOKUĆA BOSNIĆ d.o.o. za trgovinu, servis i remont, OIB 62890333516, Rakite 27, Žrnovnica; TISKARA MALENICA d.o.o., OIB 21268596817, 113. Šibenske brigade HV-a 193, Šibenik zastupanog po punomoćniku Jasmin Avdagić; Ivan Marijan, OIB 35721802898, Strossmayerovo šetalište bb, 21465 JELSA, Otok Hvar zastupanog po punomoćniku Zdravko Bojanić; HEP-Operator distribucijskog sustava d.o.o. za distribuciju i opskrbu električne energije, OIB 46830600751, Ulica grada Vukovara 37, 10000 Zagreb; Rikard Pavlović, OIB 16829467929, Gundulićeva 26, 21000 Split; LUČKA UPRAVA SPLIT, OIB 06992092556, Gat Sv. Duje 1, Split; TINA ALATI društvo s ograničenom odgovorošću za trgovinu i usluge, OIB 72232886006, Trg Francuske Repub. 14, 10000 Zagreb; PLOVPUT trgovačko društvo s ograničenom odgovornošću za održavanje pomorskih plovnih putova i radijske službe, OIB 14480721492, Obala Lazareta 1, Split; Regionalna veletržnica Benkovac dioničko društvo za trgovinu i usluge "u stečaju", OIB 16205687638, Benkovačke bojne 17, Benkovac; MESSER CROATIA PLIN Poduzeće za proizvodnju i prodaju tehničkih plinova d.o.o., OIB 32179081874, Industrijska 1, Zaprešić; ZAVOD ZA JAVNO ZDRAVSTVO DR. ANDRIJA ŠTAMPAR, OIB 33392005961, Mirogojska Cesta 16, 10000 Zagreb; Zagrebačka burza d.d., OIB 84368186611, Ivana Lučića 2a/22, 10000 Zagreb zastupanog po punomoćniku MAĐARIĆ &amp; LUI - odvjetničko društvo d.o.o.; METRONET TELEKOMUNIKACIJE d.d. za telekomunikacijske usluge, OIB 23269006802, Ulica Grada Vukovara 269/d, 10000 Zagreb; RELAX, d.o.o. za proizvodnju i trgovinu, OIB 24543050439, Tijardovićeva 4/II, Split; MINISTARSTVO GOSPODARSTVA, RAVNETELJSTVO ZA ROBNE ZALIHE, OIB 22413472900, Ul.Grada Vukovara 78/VI, 10000 Zagreb zastupanog po punomoćniku ŽUPANIJSKO DRŽAVNO ODVJETNIŠTVO U SPLITU; PUĆO d.o.o. za trgovinu, ugostiteljstvo i cestovni prijevoz, OIB 33417474295, Puće 2, Ružić; ITEM, d.o.o. informatičke usluge, OIB 71527463594, Put Supavla 39, Split; ŠKARE TRADE, d.o.o. za trgovinu i ugostiteljstvo, OIB 88448992592, Sarajevska Ulica 64, Split; CROATIA osiguranje d.d. FILIJALA SPLIT, OIB 26187994862, Miramarska 22, 10000 Zagreb; MIRJANA BARIĆ, OIB 91861480870, D.Farlatija 92, 23000 Zadar; SREDIŠNJE KLIRINŠKO DEPOZITARNO DRUŠTVO, dioničko društvo, OIB 64406809162, Heinzelova 62/a, 10000 Zagreb; MILENKO BUŠLJETA, OIB 63433937940, P. Bonifacije 30, 23000 Zadar; MILICA UGARKOVIĆ, OIB 03462724779, 23000 Zadar; FABIJAN PERONJA, OIB 19033633778, Banski dolac bb, 21465 Jelsa zastupanog po punomoćniku KRUNO PERONJA; Agencija za upravljanje državnom imovinom, OIB 75666130770, Ivana Lučića 6, 10000 Zagreb; COMENG, društvo s ograničenom odgovornošću za informatički inženjering, OIB 42122172362, A. Starčevića 11, Solin; AMEROPA AG, OIB 38272342702, Rebgasse 108, BINNINGEN zastupanog po punomoćniku Odvjetničko društvo Hanžeković &amp; Partneri društvo s ograničenom odgovornošću; GRAFOPLEX, društvo s ograničenom odgovornošću, za trgovinu i usluge, OIB 71142152777, Hektorovićeva 47, Split; HP - Hrvatska pošta d.d., OIB 87311810356, Jurišićeva 13, 10000 Zagreb; Financijska agencija, OIB 85821130368, Vrtni put 3, 10000 Zagreb; NIKOLA LACMANOVIĆ, OIB 50670282682, Sukoišanska 19, 21000 Split zastupanog po punomoćniku DORIS KOŠTA; HEP-Operator distribucijskog sustava d.o.o. za distribuciju i opskrbu električne energije, OIB 46830600751, Ulica grada Vukovara 37, 10000 Zagreb; VODOVOD I KANALIZACIJA, društvo s ograničenom odgovornošću za vodoopskrbu, odvodnju i pročišćavanje otpadnih voda, OIB 56826138353, Biokovska 3, Split; JELKOM, društvo s ograničenom odgovornošću za komunalnu djelatnost, OIB 92345732468, Vrboska; DALMACIJAVINO d.d. za proizvodnju i promet alkoholnih i bezalkoholnih pića "u stečaju", OIB 07837847925, Obala kneza Domagoja 15, Split; EUROLEASING d.o.o., OIB 48922277230, Remetinečka cesta 98, 10000 Zagreb zastupanog po punomoćniku Grgić &amp; Partneri odvjetničko društvo j.t.d.; Rino Barbić, odvjetnik, OIB 04402974520, Vrsina 0, 21465 Jelsa; HVARSKI VODOVOD d.o.o., OIB 96577868636, Radičina 0, 21465 Jelsa zastupanog po punomoćniku Rino Barbić; IVAN MILAT, OIB 89865160390, Ulica br. 7, 20271 BLATO NA KORČULI; DIONOVA - DIONA d.o.o., OIB 41112127430, Donje Svetice 127, 10000 Zagreb; TEHNOPLAST d.o.o. za građevinarstvo, trgovinu, ugostiteljstvo, turizam i uslužne djelatnosti, OIB 70676517267, Ulica Slobode 5, 21000 Split; VIPnet, društvo s ograničenom odgovornošću za usluge javnih telekomunikacija, OIB 29524210204, Vrtni put 1, 10000 Zagreb; BILIĆ-ERIĆ d.o.o. za privatnu zaštitu, OIB 68580128211, Ljudevita Posavskog 3, Trgovački centar Millennijum, Sesvete; DALMACIJAVINO - ZAGREB društvo sograničenom odgovornošću za trgovinu, ugostiteljstvo i prijevoz, OIB 93269876765, Gajeva 26, 10000 Zagreb; GRAD DRNIŠ, OIB 38309740312, Trg kralja Tomislava 1, 22320 Drniš; Vetropack Straža tvornica stakla d.d. Hum na Sutli, OIB 74210066591, Hum na Sutli, Hum na Sutli 203, Hum Na Sutli; CAPRICORNO, društvo s ograničenom odgovornošću za trgovinu, OIB 09517317411, Hercegovačka 57/A, Split; PELJEŠKI VRHOVI, POLJOPRIVREDNA ZADRUGA, OIB 49398931487, Janjina 68, Janjina; Toma Šurjak, OIB 66049692921, Sansovića dvori 29, 21465 JELSA, DOL zastupanog po punomoćniku Rino Barbić; Jakov Peronja, OIB 07373599239, Jelsa 0, 21465 Jelsa zastupanog po punomoćniku Rino Barbić; TIGAR d.o.o. za usluge, OIB 65051360088, Put Supavla 1, Split zastupanog po punomoćniku Zoran Iviš; POREZNA UPRAVA Područni ured Split, OIB 18683136487, Trg dr. Franje Tuđmana 4, 21000 Split zastupanog po punomoćniku ŽUPANIJSKO DRŽAVNO ODVJETNIŠTVO; BURA I TRAMUNTANA d.o.o. za trgovinu i usluge, OIB 78359961331, Don Frane Bulića 205, Solin; TRAST međunarodno otpremništvo, dioničko društvo, OIB 93225891495,  Gat Sv.Duje 4, Split zastupanog po punomoćniku Marina Tončić-Bota; CHROMOS AGRO dioničko društvo proizvodnja sredstava za zaštitu bilja, OIB 82790074844, Radnička cesta 173/n, 10000 Zagreb; VODOVOD I KANALIZACIJA, društvo s ograničenom odgovornošću za vodoopskrbu, odvodnju i pročišćavanje otpadnih voda, OIB 56826138353, Biokovska 3, Split; AUTOTRANS d. o. o. za javni prijevoz putnika u cestovonom prometu, trgovinu, usluge i turistička agencija, OIB 19819724166, Trg Žabica 1, Rijeka; BRTVILA BREZIĆ d.o.o. za proizvodnju brtvila, trgovinu i zastupanje, OIB 47897946377, Starotrnjanska 46/A, 10000 Zagreb; IREKS AROMA društvo s ograničenom odgovornošću, OIB 36709757659, Radnička Cesta 37, 10000 Zagreb zastupanog po punomoćniku Odvjetničko društvo GLAMUZINA &amp; GROŠETA; Marin Mileteta, odvjetnik, OIB 37476644793, Gorjanska 26, 10000 Zagreb zastupanog po punomoćniku Antonia Selak; HEP - Opskrba d.o.o. za opskrbu potrošača električnom, toplinskom energijom i plinom, OIB 63073332379, Ulica grada Vukovara 37, 10000 Zagreb; ING-ATEST d.o.o. za trgovinu i usluge, OIB 21777333810, Hrvatske mornarice 1/a, Split; Hrvatske vode, pravna osoba za upravljanje vodama, OIB 28921383001, Grada Vukovara 220, 10000 Zagreb; BASLER OSIGURANJE ZAGREB dioničko društvo za osiguranje, OIB 59706054982, Radnička cesta 37/b, 10000 Zagreb; NARODNI TRGOVAČKI LANAC d.o.o. za trgovinu i usluge, OIB 78344221376, Soblinec, Soblinečka 55, Sesvete; MANTIS, d.o.o. za trgovinu i usluge, OIB 41274793973, Varaždinska 51, Split; Vinko Paina, OIB 51203688235, Malo selo, 21460 Stari Grad; TRANSADRIA, međunarodna špedicija d. d. u stečaju, OIB 47965841018, Riva Boduli 1, Rijeka; Hrvatska radiotelevizija, OIB 68419124305, Prisavlje 3, 10000 Zagreb; BRODOMERKUR trgovina i usluge, dioničko društvo, OIB 33956120458, Poljička Cesta 35, Split; ZAGREBAČKI HOLDING, društvo s ograničenom odgovornošću za javni prijevoz, opskrbu vodom, održavanje čistoće, putnička a, OIB 85584865987, Ulica grada Vukovara 41, 10000 Zagreb; NASTAVNI ZAVOD ZA JAVNO ZDRAVSTVO SPLITSKO-DALMATINSKE ŽUPANIJE, OIB 54948902275, Vukovarska Ulica 46, Split; BRODOSPLIT-BRODOGRADILIŠTE društvo s ograničenom odgovornošću, OIB 05532178397, Put Supavla 21, Split; COPAN ZAGREB društvo s ograničenom odgovornošću za trgovinu i zastupanje, OIB 43698579132, Selnica Šćitarjevska 25, 10410 Velika Gorica; DUHAN društvo s ograničenom odgovornošću, OIB 84143469050, Vukovarska 30, Dubrovnik; Ivica Maleš vl. autoservis "UNO", OIB 89917595934, Put Blata bb, 21216 Kaštel Stari; Teo Palaversić, OIB 21074825891, Mala Banda 166, 21465 Jelsa; HRVATSKA POŠTANSKA BANKA, dioničko društvo, OIB 87939104217, Jurišićeva 4, 10000 Zagreb; OTIS DIZALA, društvo s ograničenom odgovornošću za proizvodnju, montažu, remont i održavanje dizala, OIB 76080865307, Prilaz Vladislava Brajkovića 15, 10000 Zagreb; Fabijan Roić, OIB 55646544786, Domobranska 26, 21460 Stari Grad; Ivo Družević, OIB 59608054089, Družević Dvor 20, 21460 Stari Grad, Dol; Ivo Roić, OIB 73872839985, Zbora Narodne garde 2, 21460 Stari Grad; Josip Kovačević, OIB 24407104693, M.Ivanića 26, 21460 Stari Grad; Tedi-Tadija Maroević, OIB 75901351091, Out Rudine 4, 21460 Stari Grad; Jakica Lupi, OIB 73236308888, Vrbanj 0, 21462 Vrbanj; Joza Bratanić, OIB 08011374888, Vrbanj 0, 21462 Vrbanj; Antun Pavičić, OIB 65866256737, Pavičića dvor 13, 21460 Stari Grad, Dol; Juraj Pavičić, OIB 09529542053, Ceratorij 0, 21462 Vrbanj; Cvjetko Matković, OIB 10443683019, Matije Ivanića 0, 21460 Stari Grad; Katica Kovačević, OIB 33120980772, Dol 0, 21460 Dol; Nikša Dužević, OIB 66241675982, Dol 0, 21460 Dol; Milovan Kombura, OIB 30770175855, F. Vrančića 13, 21000 Split; Jelisava Pavičić, OIB 83980708087, Vrbanj 0, 21462 Vrbanj; Matko Carić, OIB 35189247498, Dol 0, 21460 Dol; Marinko Dužević, OIB 12242231071, Dol  0, 21460 Stari Grad, Dol; Margarita Radonić, OIB 28025722533, Dol 0, 21460 Dol; Dinko Pavičić Tribunol, OIB 99243667034, Žrtava Rata  2, 21460 Stari Grad; Tonči Šurjak, OIB 60785268681, Stari Grad 0, 21460 Stari Grad; Duško Pavičić Ivelja, OIB 25982798589, Bassina 0, 21462 Vrbanj; Pero Dulčić Sušak, OIB 55533277123, Malo Selo 63, 21460 Stari Grad; Ivan Tadić, OIB 00384008152, Vagonj 32, 21460 Stari Grad; Ivica Pavičić, OIB 72332556277, Vrbanj 0, 21462 Vrbanj; Mihovil-Mile Pavičić, OIB 24835949834, Vrbanj 0, 21462 Vrbanj; Tomi Moscatello, OIB 28508820612, Dol, 21460 Dol; Nikola Vodanović, OIB 74845370223, Vrbanj 0, 21462 Vrbanj; Margarita Marica Stančić, OIB 08101100980, Kod Sv. Petra 0, 21460 Stari Grad; Vjekoslav Radonić, OIB 33204721839, Dol 0, 21460 Dol; Marinko Sanseović, OIB 45513941394, Dol 0, 21460 Dol; Tadija Moškatelo, OIB 31188799731, B.Kašića 9, 21460 Stari Grad; Damir Petrić, OIB 86091667582, Stari Grad 0, 21460 Stari Grad; Louis Petrić, OIB 16074465250, Srinjo kola 2, 21460 Stari Grad; Ivica Ljubić, OIB 56655610557, Stari Grad 0, 21460 Stari Grad; Vinko Lupi, OIB 35451219902, Sv. Magdalene 7, 21460 Stari Grad; Ivan Tadić Šilo, OIB 70114227603, Stari Grad 0, 21460 Stari Grad; Ivan Tadić, OIB 70114227603, Stari Grad 0, 21460 Stari Grad; Vinko Maroević, OIB 76848533915, Stari Grad, 21460 Stari Grad; Ivan Buratović, OIB 47859397279, Vrbanj 13, 21462 Vrbanj; Mijo Mili Pavičić, OIB 88915921313, Vrbanj 0, 21460 Vrbanj; Marija Vodanović, OIB 55757464937, Stari Grad 0, 21460 Stari Grad; Jakov Fredotović, OIB 46839149373, Vrbanj 297, 21462 Vrbanj; Miljenko Srhoj, OIB 83488729434, Krešimirova 5, 21460 Stari Grad; Nikola Haladić, OIB 44890767273, Stari Grad 0, 21460 Stari Grad; Janez Jelušić, OIB 53424861114, Sv. Petra 0, 21460 Stari Grad; Nikola Sansević, OIB 77925554696, Dol 0, 21460 Stari Grad; Nikola Buratović, OIB 63461897206, Vrbanj 0, 21462 Vrbanj; Cvjetko Buratović, OIB 68271062216, Put Križa 4, 21460 Stari Grad; Nikola Buratović, OIB 83296807791, Vrbanj 0, 21462 Vrbanj; Nikola Stipišić, OIB 40730811746, Vrbanj 0, 21462 Vrbanj; Prošper Moškatelo, OIB 30735770287, Dol 0, 21460 Dol; Tonko Maroević, OIB 09539101243, Šiberija 6, 21460 Stari Grad; Ivo Pavičić, OIB 10571584537, Dol 0, 21460 Dol; Pavao Čubre, OIB 53903728630, Vrbanj 0, 21462 Vrbanj; Luka Šurjak, OIB 94878152360, Dol 0, 21460 Dol; Luka Franetović, OIB 70961784599, C. Škarpe 17, 21460 Stari Grad; Ivan Miloš Mile, OIB 62291039145, Dol 0, 21460 Dol; Jure Moškatelo, OIB 82967525191, Ploča 2, 21460 Dol; Vjekoslav Bogdanić, OIB 94391191426, J.B.Jelačića 9, 21460 Stari Grad; Petro Šoljan, OIB 76350894229, Donja kola 0, 21460 Stari Grad; Juraj Dužević, OIB 99909425440, Radošića dvor 4, 21460 Dol; Damir Šurjak, OIB 27457530614, Šurokovića dvor 5, 21460 Dol; Jakov Tresić, OIB 60663993622, Vrbanj 0, 21462 Vrbanj; Juraj Moškatelo Stariji, OIB 12577877147, Ploča 27, 21460 Stari Grad; Ruža Roić, OIB 27524265061, Pod jugo 10, 21460 Dol; Rade Čavić, OIB 74420229729, Malo Selo 0, 21460 Stari Grad; Matilda Buratović, OIB 24198956638, Vrbanj 0, 21462 Vrbanj; Ivo Šurjak, OIB 90776404563, Ostravska 8, 21000 Split; Dražica Matković Ljubo, OIB 38484140872, Vrbanj 0, 21462 Vrbanj; Dinko Račić, OIB 02437704848, Vrbanj 173, 21462 Vrbanj; Mila Franetović Dužević, OIB 02539671010, Vrankovića dvor 5, 21460 Stari Grad; Luka Stančić, OIB 91475365556, Stančića dvor 0, 21460 Dol; Meri Petrić, OIB 49953370209, Stari Grad 0, 21460 Stari Grad; Ivan Moškatelo, OIB 16048013538, Ploča 29, 21460 Dol; Vinko Moškatelo, OIB 57771107058, Ploča 23, 21460 Dol; Nikola Šimunović, OIB 24630749503, K. Zvonimira 35, 21460 Stari Grad; Mirko Radonić, OIB 28025722533, Pod jugo 19, 21460 Dol; Antun Sansević, OIB 80183811492, Sansevića dvor 43, 21460 Dol; Nikša Moškatelo, OIB 98307576243, Ploča 4, 21460 Dol; Antun Vodanović Stariji, OIB 43563335947, Vrbanj  0, 21460 Vrbanj; Ivo Bojanić, OIB 00897882683, Šiberija 19, 21460 Stari Grad; Cvjetko Miličić, OIB 44230808110, T. Buzolića 8, 21450 Hvar; Marija Trbuhović, OIB 38712300010, Vrbanj 0, 21462 Vrbanj; Neno Šoljan, OIB 04419572654, Molo Selo 0, 21460 Stari Grad; Juraj Tomi Moškatelo, OIB 80968217347, Ploča 2, 21460 Dol; Ivo Račić Kapetanić, OIB 70008404713, Vrbanj 0, 21462 Vrbanj; Đuro Caratan, OIB 81898965125, Zavala 0, 21465 Zavala; Ante Tonči Drinković, OIB 92836065068, Bonski Dolac, 21465 Jelsa; Kata Duboković, OIB 93006547119, Pitve bb, 21465 Pitve; Boris Carić, OIB 46466426123, Ivan Dolac 0, 21465 Ivan Dolac, Jelsa; Tonko Ivčević Bakulić, OIB 62293366608, Šiberija 29, 21460 Stari Grad; Marko Huljić, OIB 99873701212, Račić 860, 21465 Jelsa; Lenka Roić, OIB 57371012596, Dol, 21460 Dol; Stjepan Jerković, OIB 25876380285, Zastražišće 0, 21466 Zastražišće; Boris Borović, OIB 51193036454, Poljica, 21466 Poljica; Niko Salamunić, OIB 76231208532, Jelsa bb, 21465 Jelsa; File Vranković, OIB 44132340384, Dol 0, 21460 Dol; Juraj Šperka, OIB 79176257167, Zastražišće 0, 21466 Zastražišće; Mili Razović, OIB 03291272208, Vinkovačka 51, 21000 Split; Ante Mihojević, OIB 08852465695, Vrboska, 21463 Vrboska; Ljubica Stipišić, OIB 53136752678, Vrbanj 0, 21462 Vrbanj; Stjepan Hujo Huljić, OIB 06947019866, Vrsina bb, 21465 Jelsa; Nikola Grgičević, OIB 72806517394, Vrisnik 0, 21465 Vrisnik; Tonči Gurdulić, OIB 88962507191, Jelsa 0, 21465 Jelsa; Prošperino Milevčić, OIB 45533211549, Jelsa 0, 21465 Jelsa; Boris Rubinić, OIB 69242251733, V rbanj  0, 21462 Vrbanj; Jakov Račić, OIB 31621777587, Vrbanj 302 A, 21462 Vrbanj; Jakša Radonić, OIB 11727504421, Jelsa 0, 21465 Jelsa; Vinko Palaversić, OIB 66878442541, Jelsa, 21465 Jelsa; Fabijan Kunčić, OIB 51005536058, Dol 0, 21460 Dol; Dušan Salamunić, OIB 67690387290, Račić bb, 21465 Jelsa; Margarita Stančić, OIB 77283348907, Dol 0, 21460 Dol; Josip Crnčić, OIB 78272535399, Pitve 0, 21465 Pitve; Luka Moškatelo, OIB 37611216898, Dol 0, 21460 Dol; Lucija Milatić-Bričolić, OIB 72454967005, Svirče 0, 21462 Svirče; Fabijan Dužević, OIB 65516171063, Domobranska 31, 21460 Stari Grad; Vjeko Jakas, OIB 99530955280, Zvala bb, 21465 Zavala; Pavo Bunčuga, OIB 76824484181, Banski Dolac bb, 21465 Jelsa; Marko Buratović, OIB 96637597848, Svirče 0, 21462 Svirče; Antun Lučić, OIB 23239072373, Poljica, 21466 Poljica; Marin Parun Barbić, OIB 39599282196, Pitve 0, 21465 Pitve; Stjepan Tomislav Huljić, OIB 97499130016, Lučica bb, 21465 Jelsa; Cvjetka Cvita Milevčić, OIB 75708915913, Jelsa 0, 21465 Jelsa; Marinko Radonić, OIB 89514038279, Pitve 72, 21465 Pitve; Antun Gurdulić, OIB 55215862622, Vrsina bb, 21465 Jelsa; Blaženko Jakas, OIB 38730295070, Zavala 0, 21465 Zavala; Braco Jakas, OIB 76920975322, Zavala 136, 21465 Zavala; Ivan Makjanić, OIB 86091321106, Svirče 0, 21462 Svirče; Ante Rubinić, OIB 15201258693, Vrsina  307, 21465 Jelsa; Dražica Vicenca Matković, OIB 67149132840, Vrbanj 117, 21462 Vrbanj; Jakov Radonić, OIB 93729454627, Jelsa bb, 21465 Jelsa; Slobodan Radičić, OIB 46777889915, Pitve bb, 21465 Pitve; Jurko Lučić, OIB 16439489089, Vrboska 0, 21463 Vrboska; Mate Antičević, OIB 55268785640, Zavala 0, 21465 Zavala; Josip Franičević, OIB 43547284113, Burkovo bb, 21465 Jelsa; Asija Bojanić, OIB 14798986072, Burkovo, 21465 Jelsa; Milivoj Vidas vl. Servisa instrumenata, mjerne i regulacione opreme, OIB 56342789123, Starčevićeva 26, 21000 Split; BURA l d.o.o. za trgovinu i usluge - u stečaju, OIB 79000721319, Koturaška 51, 10000 Zagreb; NET MEDIA SISTEMI d.o.o. za informatički inženjering, OIB 03380490457, Kvaternikova 12, Split; Financijska agencija, OIB 85821130368, Vrtni put 3, 10000 Zagreb; Hrvatski registar brodova, OIB 04601923208, Marasovića 67, Split; Nenad Ševo, OIB 88234857624, Teiljska 1, 21000 Split; Meri Stipinović, OIB 64965084141, Sukoišanska 25, 21000 Split; Fond za zaštitu okoliša i energetsku učinkovitost, OIB 85828625994, Ksaver 208, 10000 Zagreb; Zlatko Balić, OIB 07837847925, Obala kneza Domagoja 15, 21204 Dugopolje; Galić Ante, OIB 90017639391, Odeska 16, 21000 Split; Dean Prelević, odvjetnik, OIB 10098946497, Gundulićeva 22, 21000 Split; Želimir Miletić, OIB 86888847404, Put Kotlara 31, 23000 Zadar; Luči Roić, OIB 24743587539, Pavičića dvor 7, 21460 Dol; Ivelja Pavičić Nade, Vrbanj 0, 21460 Vrbanj; Dujko Čubre, OIB 91478009603, Vrbanj 0, 21460 Vrbanj; Antun Bratanić, OIB 52392458213, Zvonimirova 27, 21460 Stari Grad; Andrija Matković, OIB 72332556277, Domobranska 22, 21460 Stari Grad; Antun Vune Bratanić, OIB 44890767273, Vrbanj 0, 21460 Vrbanj; Dinko Lušić, OIB 23131390669, Vrbanj 0, 21460 Vrbanj; Nikica Nikola Matijević, OIB 21094494613, Dol 0, 21460 Stari Grad; Ivan Sanseović, OIB 08563467932, Dol, Kunčića dvor 4, 21460 Stari Grad; Marija Kovačević Lolotović, OIB 69060952354, Vukovarska 23, 21460 Stari Grad; Petar Zlatan Vodanović, OIB 11403397863, Vrbanj 126, 21460 Vrbanj; Ivan Stančić, OIB 31497688270, Dol, Stančića dvor 0, 21460 Stari Grad; Stjepan Moškatelo, OIB 92020885489, Dol Sv. Marije 1, 21460 Stari Grad; Toma Dužević, OIB 08830644469, Dol Sv. Marije 0, 21460 Stari Grad; Ivica Račić, OIB 28123794048, Vrbanj 0, 21460 Vrbanj; Kuzma Pavičić Aleluja, OIB 33120197409, Vrbanj 0, 21460 Vrbanj; Vinka Salamunić, OIB 91445751353, Jelsa 0, 21465 Jelsa; Teo Huljić, OIB 56034797647, Jelsa 0, 21465 Jelsa; Dejan Šperka, OIB 10054205030, Jelsa 0, 21465 Jelsa; Juraj Caratan, OIB 29357565225, Zavala 0, 21465 Zavala; Matko Antičević, OIB 42034643125, Pitve 0, 21465 Pitve; Dinko Rubinić ( Vjera ), OIB 69863599942, Vrisnik 73, 21465 Vrisnik; Vjera Rubinić, OIB 98825603309, Vrinsnik 73, 21465 Vrisnik; Abraham Bojanić, OIB 79576557482, Jelsa 1, 21465 Jelsa; Vedran Nevešćanin, OIB 34969575575, Smiljanićeva 2, 21000 Split zastupanog po punomoćniku Jadranko Vidović; Marija Pjevac, OIB 82096480140, Omiška 18, 21000 Split; Carinska uprava, Zrinsko Frankopanska 60, 21000 Split; Općinski sud u Starom Gradu - ZK odjel, Ulica Novo Riva 3, 21460 Stari Grad; Nada Akrap, OIB 50608806627, Put Sirobuje 37, 21000 Split; Jasminka Antunović, OIB 74697035343, Ulica Luke Botića 24, 21210 Solin; Nediljka Armanda, OIB 09033661295, Vranjički put 18, 21000 Split; Ana Babić, Krilava 8, 21000 Split; Gordana Babić, Šulavi bb, 21214 Kaštel Lukšić; Ivan Babić, Doverska 7, 21000 Split; Katica Babić, Zvonimirova 16, 21210 Solin; Jure Bacelj, Novakova 26, 21000 Split; Ana Bačić, Umljanovići bb, 22320 Drniš; Nediljka Bajić, Križanica 7, 21000 Split; Žarka Bakotić, OIB 36917498674, Mosorska Ulica 11 A, 21214 Kaštel Gomilica; Marko Baković, Kroz selo 2, 22320 Siverić; Ivica Ban, Braće Radića 7, 21212 Kaštel Sućurac; Srđanka Banovac, OIB 50974371502, Sikavice - Banovci 5, Parčić; Božidar Barać, Maslinska 22, 21000 Split; Vedran Barbarić, Šimićeva 8, 21000 Split; Marija Barbir, Vukovarska 175, 21000 Split; Petar Barbir, Vukovarska 175, 21000 Split; Anica Baričević, Put blata bb, 21217 Kaštel Novi; Damira Barišić, OIB 88385690941, Barišići 10, 22320 Žitnić; Ivan Barišić, Kornatska 31, 31000 Osijek; Manda Bašić, Put Majdana 29, 21210 Solin; Aleksandar Bauk, OIB 97860316263, Alojzija Stepinca 16, 21000 Split; Marina Bauk, Stepinčeva 16, 21000 Split; Ivo Bavčević, Šibenska 3, 21000 Split; Nataša Bazina, OIB 67925940620, PUT STRMA 67 (ranije: NEORIĆ, NEORIĆ, 0), 21203 Neorić; Mirjana Begonja, Džale 2, 22323 Sedramić; Jelena Belić, Banski Dolac 627, 21465 Jelsa; Niko Belić, OIB 18977071620, Jelsa 627, 21465 Jelsa; Jagoda Bešker, OIB 29966440390, Gašpini 23, 21210 Solin; Nedo Bešker, Gašpini 23, 21210 Solin; Zorica Bilić, Predraga Bojanića 13, 21460 Stari Grad; Sanja Bilić Pavlinović, Vukovarska 80, 21000 Split; Jela Bilobrk, Stepinčeva 32, 21000 Split; Antun Blažević, Meštrovića šetalište 96, 21000 Split; Hrvoje Blažević, Blaževići bb, 22320 Čavoglave; Damir Bojčić, Kralja Zvonimira 24, 22320 Drniš; Željko Bojčić, P. Preradovića 4, 22320 Drniš; Denis Boljat, Karlovo 46, 21214 Kaštel Kambelovac; Srećko Boras, Put groblja bb, 21217 Kaštel Novi; Robert Borić, OIB 38057391892, Mosećka 56, 21000 Split; Goran Bosančić, OIB 33007404175, Ulica Braski Dolac 40, 21212 Kaštel Sućurac; Pava Botić, OIB 34296544282, Kosorova 7, 22300 Knin; Ljuba Božanić, Dobrilina 11, 21000 Split; Anka Božić, Šibenksa 9, 21000 Split; Anica Božić-Bakušić, Katalinića prilaz 5, 21000 Split; Ivica Bratić, Neorić bb, 21203 Neorić; Nikša Bratić, OIB 49290967945, Put Svete Mande 18, 21000 Split; Vencislav Brizić, OIB 29265973045, Ulica Kralja Zvonimira 56, 21460 Stari Grad; Zlata Brizić, OIB 73389614517, Ulica Kralja Zvonimira 56, 21460 Stari Grad; Mate Brstilo, Krešimirova 25, 21311 Žrnovnica; Zora Budimir, Cesta Domovinskog rata 36, 22300 Knin; Miranda Budiša, OIB 35557811513, Ulica Kralja Zvonimira 18, 22320 Drniš; Nediljko Bugarin, Doverska 7, 21000 Split; Željka Vučemilović Šimunović, Skradinska 7, 21000 Split; Gordana Buljević, OIB 32937631192, Trondheimska 10, 21000 Split; Marina Burić, Mirlović Zagora, 22323 Unešić; Mario Buzov, Cerje 85, 22320 Mirlović Polje; Đuro Caratan, Stara zavala 58, 21465 Jelsa; Toni Caratan, Stara Zavala 58, 21465 Jelsa; Boris Carić, OIB 46466426123, IVAN DOLAC 179 (ranije: IVAN DOLAC, IVAN DOLAC, 0), 21465 Ivan Dolac; Paulo Carić, OIB 15402538356, SVIRČE 145 (ranije: SVIRČE, SVIRČE, 0), 21460 Svirče; Dinka Cazareo, Marina Šabića 4, 21460 Stari Grad; Nevenka Cukrov, Domovinskog rata 6, 21210 Solin; Dijana Czwik, OIB 09675579569, Matoševa Ulica 96, 21210 Solin; Vinka Čavala, Krešimirova bb, 21214 Kaštel Gomilica; Silva Černak-Lojić, Kralja Zvonimira 18, 22320 Drniš; Diana Čović, Duće-Glavica, 21310 Omiš; Ante Čulo, Hrvatskih knezova bb, 21214 Kaštel Gomilica; Blaž Ćapin, Odakova 9, 21000 Split; Filip Delać, OIB 82167098700, Grge Novaka 6, 22300 Knin; Ankica Delić, Kaštelanska cesta 42, 21212 Kaštel Sućurac; Marko Delić, Gašpini 108, 21210 Solin; Nediljka Delić, Donji Muć bb, 21203 Donji Muć; Gordana Didak, OIB 78878339902, Kroz Smrdečac 5, 21000 Split; Mili Divić, OIB 35555990248, Radobiljska Cesta 12, 21250 Katuni; Ljiljana Dragan, Šimićeva 54, 21000 Split; Milka Drlje, Kitožer 9, 21311 Stobreč; Mate Drmić, Put Plokita 40, 21000 Split; Jozo Družianić, OIB 63604163211, Pujanke 15, 21000 Split; Niko Dujić, Don Petra Peroša, 21210 Mravince; Stanko Duvančić, OIB 41476060687, Duvančići 9, 22320 Razvođe; Damir Duvnjak, Križine 15A, 21000 Split; Nives Džanko, OIB 90598357164, Ulica Fra Pavla Melade 24 A, 21217 Kaštel Štafilić; Ante Đurđević, OIB 72594587030, Jadranska 12, 21400 Supetar; Ljubica Elez, Donji Moseć 14, 22320 Moseć; Ankica Ezgeta, Kaštelanska cesta 12, 21217 Kaštel Stari; Lenka Franić, OIB 62951288048, Sedam Kaštela 6, 21000 Split; Ivica Gabelić, OIB 70468304794, Vrboska 387, 21465 Vrboska; Marija Galešić, Neorić 61, 21203 Neorić; Petar Galić, Težački put 40, 21000 Split; Silvana Galić, OIB 02726524452, Trondheimska 5, 21000 Split; Kazimir Garić, OIB 83662319172, Ulica Matija Ivanića 35, 21460 Stari Grad; Vencel Gašpar, Hercegovačka 24, 21000 Split; Vinko Gašpar, Sinjska 9, 21000 Split; Ana Goreta, Put željezničke stanice, 22320 Drniš; Zorka Goreta, Donje Gorete 21, 22320 Drniš; Josip Gotovac, Vukovarska 113, 21000 Split; Vjekoslav Grbčić, Gajeva 11A, 21000 Split; Divna Grbeša, OIB 74813693236, FRANKOPANSKA ULICA 20 (ranije: SOLIN, FRANKOPANSKA ULICA, 60), 21210 Solin; Ana Grubišić, Put Sirobuje 10, 21311 Stobreč; Gordana Grubišić, Braće Radića 3, 21210 Solin; Nikola Grubišić, Kralja Zvonimira 37, 22320 Drniš; Sanja Grubišić, Kralja Zvonimira 16, 22320 Drniš; Antonio Gudelj, Put Dragovoda 17, 21000 Split; Kata Gugić, Sarajevska 42, 21000 Split; Mirjana Gugić, Luke Botića 6, 21210 Solin; Ivica Hajder, Cigići 1, 22320 Otavice; Željko Hajder, OIB 70330715284, Cigići 1, 22320 Otavice; Silvana Hajduk, OIB 33507058945, Varoš 1, 21231 Klis; Tomislav Herceg, Sinjska 46, 22300 Knin; Mira Ikica, OIB 11849010850, Vlaka Vi 2, 22303 Oklaj; Franjo Ivčević, Sv. Petra od Klob. 1, 21217 Kaštel Novi; Jelena Ivčević, OIB 74901888496, Ulica Sv. Petra Od Klobuka 16, 21217 Kaštel Novi; Damir Jakus, Stepinčeva 67, 21000 Split; Gospova Jakus, OIB 04209324873, Poljička Cesta 84, Poljica; Marica Jakus, OIB 74750176046, PUT MAJDANA 31 (ranije: SOLIN, PUT MAJDANA, 31), 21231 Klis; Petar Jakus, Put Majdana 31, 21210 Solin; Marko Janković, Bisko bb, 21232 Bisko; Matija Jeličić, Vinkovačka 5, 21000 Split; Ante Jeličić, Trondheimska 7, 21000 Split; Marija Jocić, K. Ćipika 9, 21217 Kaštel Stari; Ante Jolić, Jolići 2, 22320 Gradac; Marica Jukić, Perivoj A. Roje 5, 21000 Split; Marko Jukić, Perivoj Ane Roje 5, 21000 Split; Renata Jukić, Put Župića 29, 21230 Sinj; Jadranka Jurić, Bufaline II 29, 21217 Kaštel Novi; Marija Jurić, Put Kruševika bb, 21214 Kaštel Kambelovac; Ankica Kainić, OIB 80409745726, Prominski Put 11, 22300 Knin; Jelena Kalinić, Ivana Raosa 15, 21000 Split; Petar Kalinić, Mosećka 114, 21000 Split; Anamarija Kalinić Radović, Vukovarska 57, 21000 Split; Stipan Kamber, Sesartići 20, 21210 Solin; Đuro Kapoši, Južno predgrađe 51, 31000 Osijek; Željko Karin, Zgon 80, 21210 Solin; Marijana Karin Prnjak, Zgon 80, 21210 Solin; Neda Kasalo, Kaštelanska cesta 1, 21214 Kaštel Kambelovac; Zvonimir Kasalo, Kaštelanska cesta 1, 21214 Kaštel Kambelovac; Suzana Kašić, Kralja Zvonimira 47, 22320 Drniš; Ivana Katalinić, Renka Šperca 11, 21310 Omiš; Josip Katušić, Luke Botića 11, 21210 Solin; Ljiljana Kegalj, OIB 44567225674, Istarska 5, 21000 Split; Ante Kekez, Dubrovačka 35, 21000 Split; Ivanko Kekez, OIB 69257203171, Sukoišanska 29, 21000 Split; Petrica Kekez, OIB 01138031201, Dubrovačka 35, 21000 Split; Boško Kevo, Stipe Pensa 5, 21217 Kaštel Štafilić; Antiša Kliškinić, OIB 54591476829, Ulica Petra Krešimira Iv 108, 21210 Solin; Veljko Knezović, OIB 29953576092, Zagrebačka 6, 21311 Stobreč; Stjepan Kokeza, Pribude bb, 21206 Pribude; Petar Kolega, Put Mira 2, 21210 Solin; Daniela Kovač, Cesta dr. Franje Tuđmana 238a, 21212 Kaštel Sućurac; Željka Kovač, Mažuranićevo šetalište 26, 21000 Split; Ivan Kraljić, Neorić bb, 21203 Neorić; Inga Krnjaić, OIB 00968558935, Požeška 6, 21000 Split; Anka Krstić, Odeska 19, 21000 Split; Ivan Kundid, Gradišćanskih Hrvata 1, 21000 Split; Ivana Kundid, Dinarska 11, 21000 Split; Ružica Kundid, Dinarska 11, 21000 Split; Deni Kuvačić, OIB 86909984538, Mažuranićevo Šetalište 10 B, 21000 Split; Anka Landikušić, OIB 18023655586, Gradac 19 A, 21311 Podstrana; Ivan Lasić, Konjsko bb, 21231 Konjsko; Dražen Lazić, Šime Ljubića 9, 21000 Split; Nenad Leskur, OIB 79369933858, Ulica Stjepana Radića 14, 21210 Solin; Ivana Lilić, OIB 24212828078, Put Brodarice 7, 21000 Split; Ivo Lipanović, M. Getaldića 31, 21000 Split; Marko Lojić, Lojići 1, 22320 Drniš; Mile Lovrić, Fra Grge Martića 41, 21000 Split; Ana Lovrinčević, Vrh Visoke 121, 21000 Split; Dejan Lukavac, OIB 85205650926, Ćirići 3, 22320 Tepljuh; Nela Madžar, OIB 92085359240, Poljička 2, 21311 Podstrana; Alenka Malinić, OIB 44061509536, Pujanke 79, 21000 Split; Pavao Marasović, Neorić bb, 21203 Neorić; Anto Marijan, OIB 32989170521, Ulica Mate Lovraka 2, 10410 Velika Gorica; Cvita Marijanović, OIB 33573858243, Marjanovići Iznad Crkve 11, 22320 Gradac; Dobrinka Marijanović, OIB 03673706981, Put Smokovika 35, 21000 Split; Tomislav Marijanović, Put Smokovika 35, 21000 Split; Jasna Marin, Petra Svačića 99, 22320 Drniš; Marina Marin, Trbounje bb, 22320 Drniš; Željko Marinac, Varaždinska 3, 21000 Split; Božidar Marinković, Dosud 9, 21000 Split; Jakov Mateta, OIB 14390943845, ULICA KORIOLANA ĆIPIKA 10 (ranije: KAŠTEL STARI, ULICA KARIOLANA ČIPIKA, 10), 21217 Kaštel Stari; Ivan Matić, Kopilica 33, 21000 Split; Ružica Matić, Trbounje bb, 22320 Trbounje; Slavko Matić, I. Aljinovića 11, 21311 Žrnovnica; Željko Matić, Raška 12, 22320 Drniš; Marija Matković, Šižgorićeva 20, 21000 Split; Ivan Melvan, Luke Botića 7, 21217 Kaštel Novi; Nikola Midenjak, OIB 88248589366, Ulica 142. Brigade 16, 22320 Siverić; Pere Mihanović, OIB 49545684243, Radičinka 12, 21311 Žrnovnica; Ana Mikulić, Čavoglave bb, 22320 Drniš; Mate Mikulić, Pauk 11, 22320 Čavoglave; Ivan Milaković, Strmoševica 3, 21222 Marina; Ivan Milanović, Terzićeva 17, 21000 Split; Zorka Miletić, Kliški put 4, 21210 Solin; Milan Miljuš, Kranjčevićeva 35, 21000 Split; Đorđe Mirčetić, Pokvasica 2, 22320 Miočić; Tonči Mišković, OIB 74628173475, Jelsa 667, 21465 Jelsa; Ana Moro, Vukovarska 80, 21000 Split; Slavko Moro, Crivac 62P, 21203 Crivac; Tomi Moscatello, OIB 28508820612, Ploča 17, Dol, 21460 Stari Grad; Marija Munitić, Mažuranićevo šetalište 48, 21000 Split; Ljubomir Muslim, OIB 17589644925, Imotska 60, 21000 Split; Mijo Nožina, Prgomet bb, 21201 Prgomet; Jurica Oman, OIB 78517901315, Ive Tijardovića 10, 21000 Split; Mirko Oman, OIB 68766264149, Tijardovićeva 10, 21000 Split; Janja Orošnjak, OIB 49619386391, Gorice 2, 21212 Kaštel Sućurac; Mila Palada, OIB 10163841708, Odeska 4, 21000 Split; Ivan Pandža, K. Čipika 9, 21217 Kaštel Stari; Asija Papić, OIB 36844611036, Dr. Ante Starčevića 55, 21220 Trogir; Mijo Papić, Getaldićeva 5, 21000 Split; Tereza Papić, M. Getaldićeva 5, 21000 Split; Rajko Parać, Ružić bb, 22320 Ružić; Tatjana Parać, OIB 45662446398, Vrlička 43, 21000 Split; Đurđica Parat, Boksitno naselje 15, 22320 Drniš; Ivan Pastuović, Pastuovića 3, 22320 Ružić; Jurica Pavela, OIB 06763759506, Poljana Kneza Trpimira 6, 21000 Split; Roki Pavičić, OIB 01089958101, Drugi Donji Dvori 6, 21460 Stari Grad; Ivan Pažanin, Biokovska 6, 21000 Split; Luka Peko, OIB 89771272445, Terzićeva 5, 21000 Split; Neda Penga, OIB 76197116887, Sv.lovre 23, 21311 Stobreč; Ante Perko, Don Petra Peroša 5, 21210 Mravince; Ivana Perko, Don Petra Peroša 5, 21210 Mravince; Gordana Perković, Vukovarska 43, 21000 Split; Marica Perković, Perkovići 15, 22320 Kljake; Nediljko Perković, Vukovarska 43, 21000 Split; Nila Peroš, OIB 48544328267, Terzićeva 3, 21000 Split; Dragica Peša, Jeretova 7, 21000 Split; Iris Peša, OIB 06010961010, Rikarda Katalinića Jeretova 7, 21000 Split; Nikša Petrić, Kod sv. Stjepana 53, 21450 Hvar; Matko Pezo, OIB 51619560640, Hercegovačka 30, 21000 Split; Zlatko Piperković, OIB 91173398058, Dinka Šimunovića 17, 21000 Split; Joško Pivac, Varaždinska 43, 21000 Split; Luka Pjevac, Omiška 18, 21000 Split; Anka Plazonja, OIB 92736733656, Uskočka 7, 21000 Split; Robert Plazonja, OIB 75774016292, Uskočka 7, 21000 Split; Gordan Poparić, OIB 98826275620, ULICA GRGURA NINSKOG 29 A (ranije: KAŠTEL NOVI, ŽRTAVA RATA, 29 A), 21217 Kaštel Novi; Ante Popović, J. Palmotića 2, 21000 Split; Milanka Pranić, OIB 03263396290, Mosećka Ulica 4, 22320 Drniš; Miroslav Primorac, OIB 42998076332, I. Paštrića Poljičanina 19, 21311 Podstrana; Iva Punda, Bistrička 29, 21204 Kotlenice; Drago Radić, Na rudini 3, 20207 Čibača; Mladen Radmilović, Gorička 4, 21000 Split; Petar Radonić, Burkovo 98, 21465 Jelsa; Jagoda Radošević, Vrh Lučca 35, 21000 Split; Ante Rajčić, Velebitska 97, 21000 Split; Marko Ralica, Benkovačka 3, 21000 Split; Ivan Raos, Mandićeva 66, 21311 Stobreč; Zdenka Razlog, OIB 03030085275, Kod Pošte 33, 22320 Siverić; Mila Rebić, Marka M. 20A, 21210 Mravince; Marija Reljanović, Otavice 30, 22320 Otavice; Mara Režić, Kliški put bb, 21210 Solin; Marija Rizvan, Bilice 12, 21000 Split; Anđelko Rogulj, Gomile 38, 21217 Kaštel Stari; Berislava Roša, OIB 03031267329, Zvonimirova 29 B, 22300 Knin; Sofija Ruić, OIB 32252086462, Getaldićeva 19, 21000 Split; Ana Runjić, Hrvatskih vitezova 46, 21000 Split; Gordan Ruščić, OIB 53119078542, Putaljski put bb, 21212 Kaštel Sućurac; Sanja Ružić, Šižgorićeva 7, 21000 Split; Svjetlana Samac, OIB 00231948560, Samci 14, 22320 Brištane; Miljenko Samardžić, OIB 48154982931, Šižegorićeva 20, 21000 Split; Dinka Sanseović, OIB 27313861620, KUNIČIĆA DVOR 4 (ranije: DOL, DOL, 0), Dol; Ante Sarić, Neorić bb, 21203 Neorić; Ivan Sarić, Neorić bb, 21203 Neorić; Marija Sedlar, Ostravska 1, 21000 Split; Ljubica Sekelez, OIB 37811046307, Mitnička 1, 21000 Split; Kristina Serdarević, OIB 96208368856, Put Jokića-kalčina 8, 21203 Neorić; Aleksandra Sever-Muhar, Karamanova 7, 21000 Split; Boško Sikavica, Kričke bb, 22320 Ružić; Snježana Sikavica, Domovinskog rata 12, 21210 Solin; Dragan Simić, Sarajevska 76, 21000 Split; Tanja Sinovčić, OIB 15724160128, Trondheimska 10, 21000 Split; Ljiljana Sirić, OIB 13682411690, Put Vele Meje 10, 21212 Kaštel Sućurac; Dijana Skelin, Vručine II 12, 21217 Kaštel Novi; Kata Sočo, Neorić bb, 21203 Neorić; Marija Stančić, Petra Krešimira IV 10, 21460 Stari Grad; Đani Stanić, OIB 01952579328, Matoševa Ulica 131, 21210 Solin; Danica Stipinović, Kneza Trpimira 101, 21212 Kaštel Sućurac; Milorad Stojsavljević, Šimićeva 58, 21000 Split; Petar Strinić, Velebitska 93, 21000 Split; Luca Strunje, Kralja Tomislava 18, 22300 Knin; Slavka Svalina, OIB 20916812996, Crivac bb, 21203 Crivac; Marijan Šamija, Trstenik 2, 21000 Split; Marinka Šamija, OIB 26187211202, Vrgoračka 8, 22300 Knin; Katica Šeparović, Kupreška 92, 21000 Split; Nenad Ševo, OIB 88234857624, Triljska 1, 21000 Split; Krasna Šiklić, OIB 53374014167, Hercegovačka 88, 21000 Split; Mili Šimig, OIB 94704411458, Šibenska 27, 21000 Split; Vesna Škare, OIB 71821692373, Ruđera Boškovića 12, 21000 Split; Ljubica Škopljanac, OIB 09408788504, TIKVARIN 14 (ranije: KAŠTEL KAMBELOVAC, TIKVARIN, 8), 21214 Kaštel Kambelovac; Milica Špar, OIB 07038339077, Mašogradska Ulica 16, 21212 Kaštel Sućurac; Eleana Šubat, OIB 38900880602, Mosorska 26, 21311 Podstrana; Ivan Šuljug, Ivaniševićeva 45, 21000 Split; Vesna Šunjić, Šimićeva 14, 21000 Split; Ljubica Tarle, OIB 28166909018, Tarle 12, 22320 Velušić; Nada Teklić, OIB 80645998554, Zgon 80, 21210 Solin; Lada Terzić, OIB 31496851195, Puntarska 5, 21000 Split; Ivan Tomić, Velebitska 91, 21000 Split; Ivan Topić, Obala kneza Branimira 1, 21000 Split; Jelica Topić, OIB 84009834780, Mosećka 50A, 21000 Split; Tvrtko Topić, OIB 15832739048, Ulica 142. Brigade 37 A, 22320 Siverić; Anđelka Torlak, Radunica 29, 21000 Split; Ivan Torlak, Radunica 29, 21000 Split; Marko Torlak, Kljaci bb, 22320 Kljake; Damir Tot, Šimićeva 12, 21000 Split; Anka Treskavica, OIB 89998355619, Dubrovačka 35, 21000 Split; Anka Tukić, Šime Ljubića 13, 21000 Split; Nediljko Ugrin, OIB 61713318858, Sv. Ivana 33, 21311 Donje Sitno; Marinko Uvodić, OIB 86857726322, Zgon 32, 21210 Solin; Nedjeljka Uvodić, Vinkovačka 51, 21000 Split; Marko Validžić, Ružić bb, 22320 Ružić; Ivanka Varnica, Imotska 69, 21000 Split; Milica Varvodić, Kozjačka 24, 21210 Solin; Kristina Velić, Papandopulova 11, 21000 Split; Ljiljana Vesković, OIB 43910221929, Fausta Vrančića 8, 21000 Split; Milka Veštić, OIB 06357620254, Čavale 11, 22323 Sedramić; Ante Vidan, Gundulićeva 44, 21000 Split; Marko Vidović, Ružić bb, 22320 Gradac; Matko Vidović, Gradac bb, 22320 Gradac; Nevenka Vidović, Gradac bb, 22320 Gradac; Ankica Vilibić, OIB 41935131740, Marina Getaldića 33, 21000 Split; Anđelko Vilić, OIB 46303939151, RADOBILJSKA CESTA 41 (ranije: KREŠEVO, KREŠEVO, 24), 21250 Kreševo; Normela Visković, OIB 93848978885, Jelsa 1005, 21465 Jelsa; Tonči Visković, Pelinje 1005, 21465 Jelsa; Marica Vlaić, Mira Tilića 12, 22320 Drniš; Dubravka Vlainić, Strossmayerovo Šetalište 357, 21465 Jelsa; Ivo Vodanović, Pavičića dvori 11, 21460 Stari Grad; Josip Vogleš, Kaštelanska cesta 8, 21214 Kaštel Kambelovac; Vinko Vranković, OIB 28469423878, JELSA 129 (ranije: JELSA, JELSA, 0), 21465 Jelsa; Ivan Vrdoljak, Donji Muč bb, 21203 Donji Muć; Mirjana Vrdoljak, Put Kule 12, 21210 Solin; Marija Vrgoč, Velebitska 34, 21000 Split; Bože Vuco, Starčevićeva 10, 21212 Kaštel Sućurac; Mirjana Vučković, Ruđera Boškovića 23, 21000 Split; Višnja Vučković, Uvala Luka 18, 22202 Dvornica; Ivan Vugdelija, Put Groblja bb, 21217 Kaštel Štafilić; Dubravka Vukas, OIB 08519715626, Markov Put 8, 21000 Split; Anđelka Vukičević, Badanj bb, 22320 Drniš; Zora Vuković, Plitvička 1A, 21000 Split; Ivan Vukušić, Dobrilina 6, 21000 Split; Jadran Vukušić, OIB 16315354223, Put Sv. Klementa 19, 21311 Gornje Sitno; Nevenka Vukušić, Cerje 2, 22320 Mirlović Polje; Vjera Vukušić, Kralja Petra Krešimira IV 8, 22320 Drniš; Zvonimir Vukušić, Vinodolska 10, 21000 Split; Nevenka Vuleta, Markov put 33, 21311 Stobreč; Vinka Zekić, Mostarska 7, 21000 Split; Dinko Zenčić, OIB 65189931544, Račić bb, 21465 Jelsa; Borislav Zokić, OIB 51253879731, Fra Bone Razmilovića 1, 21000 Split; Dolina Zokić, OIB 75688399939, Pojišanska 18, 21000 Split; Margita Zokić, OIB 85982645988, Fra Bone Razmilovića 1, 21000 Split; Luca Zolota, OIB 57479376750, Gospin Put 38, 21212 Kaštel Sućurac; Milan Žarković, Parčić bb, 22320 Siverić; Nevenka Živko, M. Čačića 3, 22300 Knin; Davorka Živković, Živkovići 12, 22320 Badanj; Ivica Živković, Badanj bb, 22320 Badanj; Ivo Živković, A. Starčevića 51, 21210 Solin; Siniša Ivančić, OIB 26067778479, Lovački Put 13, 21000 Split; Iva Jelić, OIB 44484653228, Benkovačka 3, 21000 Split; Marko Kavelj, OIB 02369489649, Alojzija Stepinca 11, 21000 Split; Ivan Koljanin, OIB 21918343692, Kupreška 82, 21000 Split; Željko Kovač, OIB 11925765994, Dravska 4, 31000 Osijek; Zvonko Kruneš, OIB 55906727777, Ulica Slobode 36, 21000 Split; Nikola Lacmanović, OIB 50670282682, Sukoišanska 19, 21000 Split; Vesna Lepetić, OIB 84143512273, Tršćanska 12, 21000 Split; Jelica Ljubica, OIB 08611982578, Velebitska 105, 21000 Split; Darko Lulić, OIB 19997474853, Vežarovice 18, 21214 Kaštel Lukšić; Vesna Lulić, OIB 31024530599, Vežarovice 18, 21214 Kaštel Lukšić; Marija Mamić, OIB 82920304679, Kroz Meterize 26, 22000 Šibenik; Radojka Marijanović, OIB 75956845709, Marijanovići Iznad Crkve 10, 22320 Gradac; Meri Cabadaj, OIB 90828303800, Trg Bana Josipa Jelačića 10, 31000 Osijek; Mate Markotić, OIB 40858158040, Put Starog Sela 23, 21311 Podstrana; Ante Marović, OIB 68871210232, Lička 3, 21000 Split; Ivan Marušić, OIB 38554028146, Poljičkih Knezova 87, 21311 Podstrana; Iva Melvan, OIB 03677154609, Doverska 31, 21000 Split; Goran Merkel, OIB 20105696184, Mutvoranska Ulica 3, 52100 Pula; Ivan Mornar, OIB 99253273877, Miroslava Krleže 24, 21000 Split; Miodrag Munjiza, OIB 45836749093, Put Miluša 7, 21311 Stobreč; Ante Nožina, OIB 63957170679, Put Nožina-maljkovića 5, 21201 Prgomet; Anica Pandža, OIB 13489275071, Hercegovačka 46, 21000 Split; Nikica Pavlović, OIB 49276013054, Gornji Kono 37, 20000 Dubrovnik; Silvana Perić, OIB 13586987904, Table 31, 21000 Split; Nediljka Perišić, OIB 60970664434, Ruđera Boškovića 8a, 21204 Dugopolje; Elvira Dračevac, OIB 02336991708, Lumbarda 678, 20260 Lumbarda; Mara Dobrota, OIB 21943772484, Trondheimska 9, 21000 Split; Neda-lidia Buljević, OIB 14338735105, Put Crkve 8, 22320 Gradac; Ivan Bugarin, OIB 77317760491, Grab 114, 21238 Grab; Maja Bučić, OIB 03739843191, Ruđera Boškovića 11, 21000 Split; Mira Božić, OIB 22986331166, Bilice Ii 38, 21000 Split; Sandra Borić, OIB 36571760060, Mosećka 56, 21000 Split; Marija Davidović, OIB 45482063767, Gašpini 88, 21210 Solin; Petar Adjanski, OIB 59639817186, Osječka Ulica 1, 21214 Kaštel Gomilica; Ana Čatlak, OIB 78110711892, Put Sv. Ante Padovanskog 14, 21214 Kaštel Kambelovac; Marinko Buškulić, OIB 08200114705, Ivana Gundulića 13, 21000 Split; Marinko Galić, OIB 96762020666, Kamenita 99, 21000 Split; Luca Gabela, OIB 68629820074, Kneza Lj. Posavskog 7, 21000 Split; Tomislav Frankić, OIB 69745327532, Grljevačka 41, 21311 Podstrana; Elias Erceg, OIB 27105475264, Vrbanj 132, 21460 Vrbanj; Jakov Elez, OIB 36735285579, Donje Ogorje 0, 21206 Donje Ogorje; Sretan Bajalo, OIB 77606115521, Poljana Kneza Trpimira 4, 21000 Split; Mario Tomić, OIB 12822553870, Ulica Svetega Križica 26, 21450 Hvar; Ranko Vuleta, OIB 75885216649, Sv. Ivana 20, 21311 Donje Sitno; Zlatko Balić, OIB 07556207031, K. Višeslava 1, 21204 Dugopolje; Boško Barać, OIB 00526661882, Bajagić 13a, 21238 Bajagić; Milan Vukić, OIB 34302227455, Doverska 5, 21000 Split; Mara Vukorepa, OIB 56814423724, Zgon 30, 21210 Solin; Bare Vujina, OIB 23922325811, Vujinova 4, 21217 Kaštel Štafilić; Milenko Bašić, OIB 71120573278, Sv.nikole 46, 21207 Podgrađe; Diana Blažević, OIB 12578026353, Mejaši I 3b, 21000 Split; Jozo Bogić, OIB 35027187093, Put Blata 132, 21217 Kaštel Stari; Stjepko Bojanić, OIB 25751926536, Duvanjska 7, 21000 Split; Miroslav Trečić, OIB 50880474980, Ulica Domovinskog Rata 1c, 21210 Solin; Neda Tukić, OIB 70924511514, Trondheimska 10, 21000 Split; Vinka Ukić, OIB 42081497162, Dinka Šimunovića 5, 22300 Knin; Mira Velić, OIB 31812224044, Velebitska 73, 21000 Split; Ivan Vrdoljak, OIB 58654492314, Donja Mala-centar 31, 21203 Neorić; Iva Vrdoljak, OIB 63554079953, Kukuljevićeva 19, 21000 Split; Dražen Todorović, OIB 98584327843, Hercegovačka 70, 21000 Split; Dubravka Stojanovska, OIB 87171204134, Put Plokita 75, 21000 Split; Josip Strniša, OIB 95889329970, Ivana Gundulića 9, 22300 Knin; Ivica Sviličić, OIB 30978785630, Kneza Mutimira 3, 21000 Split; Ana Rogošić, OIB 63013573312, Komjate 0, 21214 Kaštel Lukšić; Ivica Stipinović, OIB 04756380103, Sukoišanska 25, 21000 Split; Darko Topić, OIB 09297890199, Put Sv. Ižidora 92, 21000 Split; Marija Trečić, OIB 54951995215, Ulica Domovinskog Rata 1c, 21210 Solin; Milica Zorić, OIB , Kneza Mislava 9, 21311 Podstrana; Ivo Rajčić, OIB 52467354389, Radunićeva 19, 21217 Kaštel Novi; Ivan Radoš, OIB 36063141303, Drniški Put 9, 21000 Kamen; Željka Vučemilović-šimunović, OIB 19390672750, Alkarska 26, 21000 Split</derivirana_varijabla>
  </DomainObject.Predmet.StrankaFormatedWithAdressOIB>
  <DomainObject.Predmet.StrankaWithAdress>
    <izvorni_sadrzaj>REPUBLIKA HRVATSKA ,LUKA dioničko društvo Kopilica 47 B,Split,RAD, d.o.o. za vodoopskrbu i ostale komunalne djelatnosti Ul.Stjepana Radića 69,Drniš,HEP-Operator distribucijskog sustava d.o.o. za distribuciju i opskrbu električne energije ELEKTRA ŠIBENI Ulica grada Vukovara 37,10000 Zagreb,Mara Jukić Čavoglave bb,22322 Ružić,Ivica Bašić Vukovarska 170,21000 Split,GASTRO GRUPA d.o.o. za trgovinu i usluge Grada Vukovara 271,10000 Zagreb,AUTO HRVATSKA dioničko društvo Dubrovačka Ulica 1,Split,JADRANSKO OSIGURANJE d.d. Listopadska 2,10000 Zagreb,CITY EX d.o.o. za prijenos poslovne dokumentacije Donje Svetice 40,10 000 Zagreb,Hrvatski Telekom d.d. Savska cesta 32,10000 Zagreb,CODEX SORTIUM društvo s ograničenom odgovornošću za pružanje kompleksnih konzalting usluga Ivana Šibla 9,10000 Zagreb,SUNCE osiguranje d.d. Trnjanska cesta 108,10000 Zagreb,HRVATSKA IZVJEŠTAJNA NOVINSKA AGENCIJA Marulićev trg 16,10000 Zagreb,ČISTOĆA d.o.o. za komunalnu djelatnost, održavanje čistoće i odlaganje komunalnog otpada Put od Republike 14,Dubrovnik,TEXT-PAPIR d.o.o. za trgovinu i usluge Stinice 12,Split,SLOBODNA DALMACIJA izdavačka i tiskarska djelatnost, dioničko društvo Ulica Hrvatske Mornarice 4,Split,ČISTOĆA društvo s ograničenom odgovornošću za obavljanje komunalnih djelatnosti održavanja čistoće i odlaganja komunaln Put Plokita 81,Split,OPĆINA JELSA Jedinstveni upravni odjel Riba bb,21465 Jelsa,AUTOKUĆA BOSNIĆ d.o.o. za trgovinu, servis i remont Rakite 27,Žrnovnica,TISKARA MALENICA d.o.o. 113. Šibenske brigade HV-a 193,Šibenik,Ivan Marijan Strossmayerovo šetalište bb,21465 JELSA, Otok Hvar,HEP-Operator distribucijskog sustava d.o.o. za distribuciju i opskrbu električne energije Ulica grada Vukovara 37,10000 Zagreb,Rikard Pavlović Gundulićeva 26,21000 Split,LUČKA UPRAVA SPLIT Gat Sv. Duje 1,Split,TINA ALATI društvo s ograničenom odgovorošću za trgovinu i usluge Trg Francuske Repub. 14,10000 Zagreb,PLOVPUT trgovačko društvo s ograničenom odgovornošću za održavanje pomorskih plovnih putova i radijske službe Obala Lazareta 1,Split,Regionalna veletržnica Benkovac dioničko društvo za trgovinu i usluge "u stečaju" Benkovačke bojne 17,Benkovac,MESSER CROATIA PLIN Poduzeće za proizvodnju i prodaju tehničkih plinova d.o.o. Industrijska 1,Zaprešić,ZAVOD ZA JAVNO ZDRAVSTVO DR. ANDRIJA ŠTAMPAR Mirogojska Cesta 16,10000 Zagreb,Zagrebačka burza d.d. Ivana Lučića 2a/22,10000 Zagreb,METRONET TELEKOMUNIKACIJE d.d. za telekomunikacijske usluge Ulica Grada Vukovara 269/d,10000 Zagreb,RELAX, d.o.o. za proizvodnju i trgovinu Tijardovićeva 4/II,Split,MINISTARSTVO GOSPODARSTVA, RAVNETELJSTVO ZA ROBNE ZALIHE Ul.Grada Vukovara 78/VI,10000 Zagreb,PUĆO d.o.o. za trgovinu, ugostiteljstvo i cestovni prijevoz Puće 2,Ružić,ITEM, d.o.o. informatičke usluge Put Supavla 39,Split,ŠKARE TRADE, d.o.o. za trgovinu i ugostiteljstvo Sarajevska Ulica 64,Split,CROATIA osiguranje d.d. FILIJALA SPLIT Miramarska 22,10000 Zagreb,MIRJANA BARIĆ D.Farlatija 92,23000 Zadar,SREDIŠNJE KLIRINŠKO DEPOZITARNO DRUŠTVO, dioničko društvo Heinzelova 62/a,10000 Zagreb,MILENKO BUŠLJETA P. Bonifacije 30,23000 Zadar,MILICA UGARKOVIĆ 23000 Zadar,FABIJAN PERONJA Banski dolac bb,21465 Jelsa,Agencija za upravljanje državnom imovinom Ivana Lučića 6,10000 Zagreb,COMENG, društvo s ograničenom odgovornošću za informatički inženjering A. Starčevića 11,Solin,AMEROPA AG Rebgasse 108,BINNINGEN,GRAFOPLEX, društvo s ograničenom odgovornošću, za trgovinu i usluge Hektorovićeva 47,Split,HP - Hrvatska pošta d.d. Jurišićeva 13,10000 Zagreb,Financijska agencija Vrtni put 3,10000 Zagreb,NIKOLA LACMANOVIĆ Sukoišanska 19,21000 Split,HEP-Operator distribucijskog sustava d.o.o. za distribuciju i opskrbu električne energije Ulica grada Vukovara 37,10000 Zagreb,VODOVOD I KANALIZACIJA, društvo s ograničenom odgovornošću za vodoopskrbu, odvodnju i pročišćavanje otpadnih voda Biokovska 3,Split,JELKOM, društvo s ograničenom odgovornošću za komunalnu djelatnost Vrboska,DALMACIJAVINO d.d. za proizvodnju i promet alkoholnih i bezalkoholnih pića "u stečaju" Obala kneza Domagoja 15,Split,EUROLEASING d.o.o. Remetinečka cesta 98,10000 Zagreb,Rino Barbić, odvjetnik Vrsina 0,21465 Jelsa,HVARSKI VODOVOD d.o.o. Radičina 0,21465 Jelsa,IVAN MILAT Ulica br. 7,20271 BLATO NA KORČULI,DIONOVA - DIONA d.o.o. Donje Svetice 127,10000 Zagreb,TEHNOPLAST d.o.o. za građevinarstvo, trgovinu, ugostiteljstvo, turizam i uslužne djelatnosti Ulica Slobode 5,21000 Split,VIPnet, društvo s ograničenom odgovornošću za usluge javnih telekomunikacija Vrtni put 1,10000 Zagreb,BILIĆ-ERIĆ d.o.o. za privatnu zaštitu Ljudevita Posavskog 3, Trgovački centar Millennijum,Sesvete,DALMACIJAVINO - ZAGREB društvo sograničenom odgovornošću za trgovinu, ugostiteljstvo i prijevoz Gajeva 26,10000 Zagreb,GRAD DRNIŠ Trg kralja Tomislava 1,22320 Drniš,Vetropack Straža tvornica stakla d.d. Hum na Sutli Hum na Sutli, Hum na Sutli 203,Hum Na Sutli,CAPRICORNO, društvo s ograničenom odgovornošću za trgovinu Hercegovačka 57/A,Split,PELJEŠKI VRHOVI, POLJOPRIVREDNA ZADRUGA Janjina 68,Janjina,Toma Šurjak Sansovića dvori 29,21465 JELSA, DOL,Jakov Peronja Jelsa 0,21465 Jelsa,TIGAR d.o.o. za usluge Put Supavla 1,Split,POREZNA UPRAVA Područni ured Split Trg dr. Franje Tuđmana 4,21000 Split,BURA I TRAMUNTANA d.o.o. za trgovinu i usluge Don Frane Bulića 205,Solin,TRAST međunarodno otpremništvo, dioničko društvo  Gat Sv.Duje 4,Split,CHROMOS AGRO dioničko društvo proizvodnja sredstava za zaštitu bilja Radnička cesta 173/n,10000 Zagreb,VODOVOD I KANALIZACIJA, društvo s ograničenom odgovornošću za vodoopskrbu, odvodnju i pročišćavanje otpadnih voda Biokovska 3,Split,AUTOTRANS d. o. o. za javni prijevoz putnika u cestovonom prometu, trgovinu, usluge i turistička agencija Trg Žabica 1,Rijeka,BRTVILA BREZIĆ d.o.o. za proizvodnju brtvila, trgovinu i zastupanje Starotrnjanska 46/A,10000 Zagreb,IREKS AROMA društvo s ograničenom odgovornošću Radnička Cesta 37,10000 Zagreb,Marin Mileteta, odvjetnik Gorjanska 26,10000 Zagreb,HEP - Opskrba d.o.o. za opskrbu potrošača električnom, toplinskom energijom i plinom Ulica grada Vukovara 37,10000 Zagreb,ING-ATEST d.o.o. za trgovinu i usluge Hrvatske mornarice 1/a,Split,Hrvatske vode, pravna osoba za upravljanje vodama Grada Vukovara 220,10000 Zagreb,BASLER OSIGURANJE ZAGREB dioničko društvo za osiguranje Radnička cesta 37/b,10000 Zagreb,NARODNI TRGOVAČKI LANAC d.o.o. za trgovinu i usluge Soblinec, Soblinečka 55,Sesvete,MANTIS, d.o.o. za trgovinu i usluge Varaždinska 51,Split,Vinko Paina Malo selo,21460 Stari Grad,TRANSADRIA, međunarodna špedicija d. d. u stečaju Riva Boduli 1,Rijeka,Hrvatska radiotelevizija Prisavlje 3,10000 Zagreb,BRODOMERKUR trgovina i usluge, dioničko društvo Poljička Cesta 35,Split,ZAGREBAČKI HOLDING, društvo s ograničenom odgovornošću za javni prijevoz, opskrbu vodom, održavanje čistoće, putnička a Ulica grada Vukovara 41,10000 Zagreb,NASTAVNI ZAVOD ZA JAVNO ZDRAVSTVO SPLITSKO-DALMATINSKE ŽUPANIJE Vukovarska Ulica 46,Split,BRODOSPLIT-BRODOGRADILIŠTE društvo s ograničenom odgovornošću Put Supavla 21,Split,COPAN ZAGREB društvo s ograničenom odgovornošću za trgovinu i zastupanje Selnica Šćitarjevska 25,10410 Velika Gorica,DUHAN društvo s ograničenom odgovornošću Vukovarska 30,Dubrovnik,Ivica Maleš vl. autoservis "UNO" Put Blata bb,21216 Kaštel Stari,Teo Palaversić Mala Banda 166,21465 Jelsa,HRVATSKA POŠTANSKA BANKA, dioničko društvo Jurišićeva 4,10000 Zagreb,OTIS DIZALA, društvo s ograničenom odgovornošću za proizvodnju, montažu, remont i održavanje dizala Prilaz Vladislava Brajkovića 15,10000 Zagreb,Fabijan Roić Domobranska 26,21460 Stari Grad,Ivo Družević Družević Dvor 20,21460 Stari Grad, Dol,Ivo Roić Zbora Narodne garde 2,21460 Stari Grad,Josip Kovačević M.Ivanića 26,21460 Stari Grad,Tedi-Tadija Maroević Out Rudine 4,21460 Stari Grad,Jakica Lupi Vrbanj 0,21462 Vrbanj,Joza Bratanić Vrbanj 0,21462 Vrbanj,Antun Pavičić Pavičića dvor 13,21460 Stari Grad, Dol,Juraj Pavičić Ceratorij 0,21462 Vrbanj,Cvjetko Matković Matije Ivanića 0,21460 Stari Grad,Katica Kovačević Dol 0,21460 Dol,Nikša Dužević Dol 0,21460 Dol,Milovan Kombura F. Vrančića 13,21000 Split,Jelisava Pavičić Vrbanj 0,21462 Vrbanj,Matko Carić Dol 0,21460 Dol,Marinko Dužević Dol  0,21460 Stari Grad, Dol,Margarita Radonić Dol 0,21460 Dol,Dinko Pavičić Tribunol Žrtava Rata  2,21460 Stari Grad,Tonči Šurjak Stari Grad 0,21460 Stari Grad,Duško Pavičić Ivelja Bassina 0,21462 Vrbanj,Pero Dulčić Sušak Malo Selo 63,21460 Stari Grad,Ivan Tadić Vagonj 32,21460 Stari Grad,Ivica Pavičić Vrbanj 0,21462 Vrbanj,Mihovil-Mile Pavičić Vrbanj 0,21462 Vrbanj,Tomi Moscatello Dol,21460 Dol,Nikola Vodanović Vrbanj 0,21462 Vrbanj,Margarita Marica Stančić Kod Sv. Petra 0,21460 Stari Grad,Vjekoslav Radonić Dol 0,21460 Dol,Marinko Sanseović Dol 0,21460 Dol,Tadija Moškatelo B.Kašića 9,21460 Stari Grad,Damir Petrić Stari Grad 0,21460 Stari Grad,Louis Petrić Srinjo kola 2,21460 Stari Grad,Ivica Ljubić Stari Grad 0,21460 Stari Grad,Vinko Lupi Sv. Magdalene 7,21460 Stari Grad,Ivan Tadić Šilo Stari Grad 0,21460 Stari Grad,Ivan Tadić Stari Grad 0,21460 Stari Grad,Vinko Maroević Stari Grad,21460 Stari Grad,Ivan Buratović Vrbanj 13,21462 Vrbanj,Mijo Mili Pavičić Vrbanj 0,21460 Vrbanj,Marija Vodanović Stari Grad 0,21460 Stari Grad,Jakov Fredotović Vrbanj 297,21462 Vrbanj,Miljenko Srhoj Krešimirova 5,21460 Stari Grad,Nikola Haladić Stari Grad 0,21460 Stari Grad,Janez Jelušić Sv. Petra 0,21460 Stari Grad,Nikola Sansević Dol 0,21460 Stari Grad,Nikola Buratović Vrbanj 0,21462 Vrbanj,Cvjetko Buratović Put Križa 4,21460 Stari Grad,Nikola Buratović Vrbanj 0,21462 Vrbanj,Nikola Stipišić Vrbanj 0,21462 Vrbanj,Prošper Moškatelo Dol 0,21460 Dol,Tonko Maroević Šiberija 6,21460 Stari Grad,Ivo Pavičić Dol 0,21460 Dol,Pavao Čubre Vrbanj 0,21462 Vrbanj,Luka Šurjak Dol 0,21460 Dol,Luka Franetović C. Škarpe 17,21460 Stari Grad,Ivan Miloš Mile Dol 0,21460 Dol,Jure Moškatelo Ploča 2,21460 Dol,Vjekoslav Bogdanić J.B.Jelačića 9,21460 Stari Grad,Petro Šoljan Donja kola 0,21460 Stari Grad,Juraj Dužević Radošića dvor 4,21460 Dol,Damir Šurjak Šurokovića dvor 5,21460 Dol,Jakov Tresić Vrbanj 0,21462 Vrbanj,Juraj Moškatelo Stariji Ploča 27,21460 Stari Grad,Ruža Roić Pod jugo 10,21460 Dol,Rade Čavić Malo Selo 0,21460 Stari Grad,Matilda Buratović Vrbanj 0,21462 Vrbanj,Ivo Šurjak Ostravska 8,21000 Split,Dražica Matković Ljubo Vrbanj 0,21462 Vrbanj,Dinko Račić Vrbanj 173,21462 Vrbanj,Mila Franetović Dužević Vrankovića dvor 5,21460 Stari Grad,Luka Stančić Stančića dvor 0,21460 Dol,Meri Petrić Stari Grad 0,21460 Stari Grad,Ivan Moškatelo Ploča 29,21460 Dol,Vinko Moškatelo Ploča 23,21460 Dol,Nikola Šimunović K. Zvonimira 35,21460 Stari Grad,Mirko Radonić Pod jugo 19,21460 Dol,Antun Sansević Sansevića dvor 43,21460 Dol,Nikša Moškatelo Ploča 4,21460 Dol,Antun Vodanović Stariji Vrbanj  0,21460 Vrbanj,Ivo Bojanić Šiberija 19,21460 Stari Grad,Cvjetko Miličić T. Buzolića 8,21450 Hvar,Marija Trbuhović Vrbanj 0,21462 Vrbanj,Neno Šoljan Molo Selo 0,21460 Stari Grad,Juraj Tomi Moškatelo Ploča 2,21460 Dol,Ivo Račić Kapetanić Vrbanj 0,21462 Vrbanj,Đuro Caratan Zavala 0,21465 Zavala,Ante Tonči Drinković Bonski Dolac,21465 Jelsa,Kata Duboković Pitve bb,21465 Pitve,Boris Carić Ivan Dolac 0,21465 Ivan Dolac, Jelsa,Tonko Ivčević Bakulić Šiberija 29,21460 Stari Grad,Marko Huljić Račić 860,21465 Jelsa,Lenka Roić Dol,21460 Dol,Stjepan Jerković Zastražišće 0,21466 Zastražišće,Boris Borović Poljica,21466 Poljica,Niko Salamunić Jelsa bb,21465 Jelsa,File Vranković Dol 0,21460 Dol,Juraj Šperka Zastražišće 0,21466 Zastražišće,Mili Razović Vinkovačka 51,21000 Split,Ante Mihojević Vrboska,21463 Vrboska,Ljubica Stipišić Vrbanj 0,21462 Vrbanj,Stjepan Hujo Huljić Vrsina bb,21465 Jelsa,Nikola Grgičević Vrisnik 0,21465 Vrisnik,Tonči Gurdulić Jelsa 0,21465 Jelsa,Prošperino Milevčić Jelsa 0,21465 Jelsa,Boris Rubinić V rbanj  0,21462 Vrbanj,Jakov Račić Vrbanj 302 A,21462 Vrbanj,Jakša Radonić Jelsa 0,21465 Jelsa,Vinko Palaversić Jelsa,21465 Jelsa,Fabijan Kunčić Dol 0,21460 Dol,Dušan Salamunić Račić bb,21465 Jelsa,Margarita Stančić Dol 0,21460 Dol,Josip Crnčić Pitve 0,21465 Pitve,Luka Moškatelo Dol 0,21460 Dol,Lucija Milatić-Bričolić Svirče 0,21462 Svirče,Fabijan Dužević Domobranska 31,21460 Stari Grad,Vjeko Jakas Zvala bb,21465 Zavala,Pavo Bunčuga Banski Dolac bb,21465 Jelsa,Marko Buratović Svirče 0,21462 Svirče,Antun Lučić Poljica,21466 Poljica,Marin Parun Barbić Pitve 0,21465 Pitve,Stjepan Tomislav Huljić Lučica bb,21465 Jelsa,Cvjetka Cvita Milevčić Jelsa 0,21465 Jelsa,Marinko Radonić Pitve 72,21465 Pitve,Antun Gurdulić Vrsina bb,21465 Jelsa,Blaženko Jakas Zavala 0,21465 Zavala,Braco Jakas Zavala 136,21465 Zavala,Ivan Makjanić Svirče 0,21462 Svirče,Ante Rubinić Vrsina  307,21465 Jelsa,Dražica Vicenca Matković Vrbanj 117,21462 Vrbanj,Jakov Radonić Jelsa bb,21465 Jelsa,Slobodan Radičić Pitve bb,21465 Pitve,Jurko Lučić Vrboska 0,21463 Vrboska,Mate Antičević Zavala 0,21465 Zavala,Josip Franičević Burkovo bb,21465 Jelsa,Asija Bojanić Burkovo,21465 Jelsa,Milivoj Vidas vl. Servisa instrumenata, mjerne i regulacione opreme Starčevićeva 26,21000 Split,BURA l d.o.o. za trgovinu i usluge - u stečaju Koturaška 51,10000 Zagreb,NET MEDIA SISTEMI d.o.o. za informatički inženjering Kvaternikova 12,Split,Financijska agencija Vrtni put 3,10000 Zagreb,Hrvatski registar brodova Marasovića 67,Split,Nenad Ševo Teiljska 1,21000 Split,Meri Stipinović Sukoišanska 25,21000 Split,Fond za zaštitu okoliša i energetsku učinkovitost Ksaver 208,10000 Zagreb,Zlatko Balić Obala kneza Domagoja 15,21204 Dugopolje,Galić Ante Odeska 16,21000 Split,Dean Prelević, odvjetnik Gundulićeva 22,21000 Split,Želimir Miletić Put Kotlara 31,23000 Zadar,Luči Roić Pavičića dvor 7,21460 Dol,Ivelja Pavičić Nade Vrbanj 0,21460 Vrbanj,Dujko Čubre Vrbanj 0,21460 Vrbanj,Antun Bratanić Zvonimirova 27,21460 Stari Grad,Andrija Matković Domobranska 22,21460 Stari Grad,Antun Vune Bratanić Vrbanj 0,21460 Vrbanj,Dinko Lušić Vrbanj 0,21460 Vrbanj,Nikica Nikola Matijević Dol 0,21460 Stari Grad,Ivan Sanseović Dol, Kunčića dvor 4,21460 Stari Grad,Marija Kovačević Lolotović Vukovarska 23,21460 Stari Grad,Petar Zlatan Vodanović Vrbanj 126,21460 Vrbanj,Ivan Stančić Dol, Stančića dvor 0,21460 Stari Grad,Stjepan Moškatelo Dol Sv. Marije 1,21460 Stari Grad,Toma Dužević Dol Sv. Marije 0,21460 Stari Grad,Ivica Račić Vrbanj 0,21460 Vrbanj,Kuzma Pavičić Aleluja Vrbanj 0,21460 Vrbanj,Vinka Salamunić Jelsa 0,21465 Jelsa,Teo Huljić Jelsa 0,21465 Jelsa,Dejan Šperka Jelsa 0,21465 Jelsa,Juraj Caratan Zavala 0,21465 Zavala,Matko Antičević Pitve 0,21465 Pitve,Dinko Rubinić ( Vjera ) Vrisnik 73,21465 Vrisnik,Vjera Rubinić Vrinsnik 73,21465 Vrisnik,Abraham Bojanić Jelsa 1,21465 Jelsa,Vedran Nevešćanin Smiljanićeva 2,21000 Split,Marija Pjevac Omiška 18,21000 Split,Carinska uprava Zrinsko Frankopanska 60,21000 Split,Općinski sud u Starom Gradu - ZK odjel Ulica Novo Riva 3,21460 Stari Grad,Nada Akrap Put Sirobuje 37,21000 Split,Jasminka Antunović Ulica Luke Botića 24,21210 Solin,Nediljka Armanda Vranjički put 18,21000 Split,Ana Babić Krilava 8,21000 Split,Gordana Babić Šulavi bb,21214 Kaštel Lukšić,Ivan Babić Doverska 7,21000 Split,Katica Babić Zvonimirova 16,21210 Solin,Jure Bacelj Novakova 26,21000 Split,Ana Bačić Umljanovići bb,22320 Drniš,Nediljka Bajić Križanica 7,21000 Split,Žarka Bakotić Mosorska Ulica 11 A,21214 Kaštel Gomilica,Marko Baković Kroz selo 2,22320 Siverić,Ivica Ban Braće Radića 7,21212 Kaštel Sućurac,Srđanka Banovac Sikavice - Banovci 5,Parčić,Božidar Barać Maslinska 22,21000 Split,Vedran Barbarić Šimićeva 8,21000 Split,Marija Barbir Vukovarska 175,21000 Split,Petar Barbir Vukovarska 175,21000 Split,Anica Baričević Put blata bb,21217 Kaštel Novi,Damira Barišić Barišići 10,22320 Žitnić,Ivan Barišić Kornatska 31,31000 Osijek,Manda Bašić Put Majdana 29,21210 Solin,Aleksandar Bauk Alojzija Stepinca 16,21000 Split,Marina Bauk Stepinčeva 16,21000 Split,Ivo Bavčević Šibenska 3,21000 Split,Nataša Bazina PUT STRMA 67 (ranije: NEORIĆ, NEORIĆ, 0),21203 Neorić,Mirjana Begonja Džale 2,22323 Sedramić,Jelena Belić Banski Dolac 627,21465 Jelsa,Niko Belić Jelsa 627,21465 Jelsa,Jagoda Bešker Gašpini 23,21210 Solin,Nedo Bešker Gašpini 23,21210 Solin,Zorica Bilić Predraga Bojanića 13,21460 Stari Grad,Sanja Bilić Pavlinović Vukovarska 80,21000 Split,Jela Bilobrk Stepinčeva 32,21000 Split,Antun Blažević Meštrovića šetalište 96,21000 Split,Hrvoje Blažević Blaževići bb,22320 Čavoglave,Damir Bojčić Kralja Zvonimira 24,22320 Drniš,Željko Bojčić P. Preradovića 4,22320 Drniš,Denis Boljat Karlovo 46,21214 Kaštel Kambelovac,Srećko Boras Put groblja bb,21217 Kaštel Novi,Robert Borić Mosećka 56,21000 Split,Goran Bosančić Ulica Braski Dolac 40,21212 Kaštel Sućurac,Pava Botić Kosorova 7,22300 Knin,Ljuba Božanić Dobrilina 11,21000 Split,Anka Božić Šibenksa 9,21000 Split,Anica Božić-Bakušić Katalinića prilaz 5,21000 Split,Ivica Bratić Neorić bb,21203 Neorić,Nikša Bratić Put Svete Mande 18,21000 Split,Vencislav Brizić Ulica Kralja Zvonimira 56,21460 Stari Grad,Zlata Brizić Ulica Kralja Zvonimira 56,21460 Stari Grad,Mate Brstilo Krešimirova 25,21311 Žrnovnica,Zora Budimir Cesta Domovinskog rata 36,22300 Knin,Miranda Budiša Ulica Kralja Zvonimira 18,22320 Drniš,Nediljko Bugarin Doverska 7,21000 Split,Željka Vučemilović Šimunović Skradinska 7,21000 Split,Gordana Buljević Trondheimska 10,21000 Split,Marina Burić Mirlović Zagora,22323 Unešić,Mario Buzov Cerje 85,22320 Mirlović Polje,Đuro Caratan Stara zavala 58,21465 Jelsa,Toni Caratan Stara Zavala 58,21465 Jelsa,Boris Carić IVAN DOLAC 179 (ranije: IVAN DOLAC, IVAN DOLAC, 0),21465 Ivan Dolac,Paulo Carić SVIRČE 145 (ranije: SVIRČE, SVIRČE, 0),21460 Svirče,Dinka Cazareo Marina Šabića 4,21460 Stari Grad,Nevenka Cukrov Domovinskog rata 6,21210 Solin,Dijana Czwik Matoševa Ulica 96,21210 Solin,Vinka Čavala Krešimirova bb,21214 Kaštel Gomilica,Silva Černak-Lojić Kralja Zvonimira 18,22320 Drniš,Diana Čović Duće-Glavica,21310 Omiš,Ante Čulo Hrvatskih knezova bb,21214 Kaštel Gomilica,Blaž Ćapin Odakova 9,21000 Split,Filip Delać Grge Novaka 6,22300 Knin,Ankica Delić Kaštelanska cesta 42,21212 Kaštel Sućurac,Marko Delić Gašpini 108,21210 Solin,Nediljka Delić Donji Muć bb,21203 Donji Muć,Gordana Didak Kroz Smrdečac 5,21000 Split,Mili Divić Radobiljska Cesta 12,21250 Katuni,Ljiljana Dragan Šimićeva 54,21000 Split,Milka Drlje Kitožer 9,21311 Stobreč,Mate Drmić Put Plokita 40,21000 Split,Jozo Družianić Pujanke 15,21000 Split,Niko Dujić Don Petra Peroša,21210 Mravince,Stanko Duvančić Duvančići 9,22320 Razvođe,Damir Duvnjak Križine 15A,21000 Split,Nives Džanko Ulica Fra Pavla Melade 24 A,21217 Kaštel Štafilić,Ante Đurđević Jadranska 12,21400 Supetar,Ljubica Elez Donji Moseć 14,22320 Moseć,Ankica Ezgeta Kaštelanska cesta 12,21217 Kaštel Stari,Lenka Franić Sedam Kaštela 6,21000 Split,Ivica Gabelić Vrboska 387,21465 Vrboska,Marija Galešić Neorić 61,21203 Neorić,Petar Galić Težački put 40,21000 Split,Silvana Galić Trondheimska 5,21000 Split,Kazimir Garić Ulica Matija Ivanića 35,21460 Stari Grad,Vencel Gašpar Hercegovačka 24,21000 Split,Vinko Gašpar Sinjska 9,21000 Split,Ana Goreta Put željezničke stanice,22320 Drniš,Zorka Goreta Donje Gorete 21,22320 Drniš,Josip Gotovac Vukovarska 113,21000 Split,Vjekoslav Grbčić Gajeva 11A,21000 Split,Divna Grbeša FRANKOPANSKA ULICA 20 (ranije: SOLIN, FRANKOPANSKA ULICA, 60),21210 Solin,Ana Grubišić Put Sirobuje 10,21311 Stobreč,Gordana Grubišić Braće Radića 3,21210 Solin,Nikola Grubišić Kralja Zvonimira 37,22320 Drniš,Sanja Grubišić Kralja Zvonimira 16,22320 Drniš,Antonio Gudelj Put Dragovoda 17,21000 Split,Kata Gugić Sarajevska 42,21000 Split,Mirjana Gugić Luke Botića 6,21210 Solin,Ivica Hajder Cigići 1,22320 Otavice,Željko Hajder Cigići 1,22320 Otavice,Silvana Hajduk Varoš 1,21231 Klis,Tomislav Herceg Sinjska 46,22300 Knin,Mira Ikica Vlaka Vi 2,22303 Oklaj,Franjo Ivčević Sv. Petra od Klob. 1,21217 Kaštel Novi,Jelena Ivčević Ulica Sv. Petra Od Klobuka 16,21217 Kaštel Novi,Damir Jakus Stepinčeva 67,21000 Split,Gospova Jakus Poljička Cesta 84,Poljica,Marica Jakus PUT MAJDANA 31 (ranije: SOLIN, PUT MAJDANA, 31),21231 Klis,Petar Jakus Put Majdana 31,21210 Solin,Marko Janković Bisko bb,21232 Bisko,Matija Jeličić Vinkovačka 5,21000 Split,Ante Jeličić Trondheimska 7,21000 Split,Marija Jocić K. Ćipika 9,21217 Kaštel Stari,Ante Jolić Jolići 2,22320 Gradac,Marica Jukić Perivoj A. Roje 5,21000 Split,Marko Jukić Perivoj Ane Roje 5,21000 Split,Renata Jukić Put Župića 29,21230 Sinj,Jadranka Jurić Bufaline II 29,21217 Kaštel Novi,Marija Jurić Put Kruševika bb,21214 Kaštel Kambelovac,Ankica Kainić Prominski Put 11,22300 Knin,Jelena Kalinić Ivana Raosa 15,21000 Split,Petar Kalinić Mosećka 114,21000 Split,Anamarija Kalinić Radović Vukovarska 57,21000 Split,Stipan Kamber Sesartići 20,21210 Solin,Đuro Kapoši Južno predgrađe 51,31000 Osijek,Željko Karin Zgon 80,21210 Solin,Marijana Karin Prnjak Zgon 80,21210 Solin,Neda Kasalo Kaštelanska cesta 1,21214 Kaštel Kambelovac,Zvonimir Kasalo Kaštelanska cesta 1,21214 Kaštel Kambelovac,Suzana Kašić Kralja Zvonimira 47,22320 Drniš,Ivana Katalinić Renka Šperca 11,21310 Omiš,Josip Katušić Luke Botića 11,21210 Solin,Ljiljana Kegalj Istarska 5,21000 Split,Ante Kekez Dubrovačka 35,21000 Split,Ivanko Kekez Sukoišanska 29,21000 Split,Petrica Kekez Dubrovačka 35,21000 Split,Boško Kevo Stipe Pensa 5,21217 Kaštel Štafilić,Antiša Kliškinić Ulica Petra Krešimira Iv 108,21210 Solin,Veljko Knezović Zagrebačka 6,21311 Stobreč,Stjepan Kokeza Pribude bb,21206 Pribude,Petar Kolega Put Mira 2,21210 Solin,Daniela Kovač Cesta dr. Franje Tuđmana 238a,21212 Kaštel Sućurac,Željka Kovač Mažuranićevo šetalište 26,21000 Split,Ivan Kraljić Neorić bb,21203 Neorić,Inga Krnjaić Požeška 6,21000 Split,Anka Krstić Odeska 19,21000 Split,Ivan Kundid Gradišćanskih Hrvata 1,21000 Split,Ivana Kundid Dinarska 11,21000 Split,Ružica Kundid Dinarska 11,21000 Split,Deni Kuvačić Mažuranićevo Šetalište 10 B,21000 Split,Anka Landikušić Gradac 19 A,21311 Podstrana,Ivan Lasić Konjsko bb,21231 Konjsko,Dražen Lazić Šime Ljubića 9,21000 Split,Nenad Leskur Ulica Stjepana Radića 14,21210 Solin,Ivana Lilić Put Brodarice 7,21000 Split,Ivo Lipanović M. Getaldića 31,21000 Split,Marko Lojić Lojići 1,22320 Drniš,Mile Lovrić Fra Grge Martića 41,21000 Split,Ana Lovrinčević Vrh Visoke 121,21000 Split,Dejan Lukavac Ćirići 3,22320 Tepljuh,Nela Madžar Poljička 2,21311 Podstrana,Alenka Malinić Pujanke 79,21000 Split,Pavao Marasović Neorić bb,21203 Neorić,Anto Marijan Ulica Mate Lovraka 2,10410 Velika Gorica,Cvita Marijanović Marjanovići Iznad Crkve 11,22320 Gradac,Dobrinka Marijanović Put Smokovika 35,21000 Split,Tomislav Marijanović Put Smokovika 35,21000 Split,Jasna Marin Petra Svačića 99,22320 Drniš,Marina Marin Trbounje bb,22320 Drniš,Željko Marinac Varaždinska 3,21000 Split,Božidar Marinković Dosud 9,21000 Split,Jakov Mateta ULICA KORIOLANA ĆIPIKA 10 (ranije: KAŠTEL STARI, ULICA KARIOLANA ČIPIKA, 10),21217 Kaštel Stari,Ivan Matić Kopilica 33,21000 Split,Ružica Matić Trbounje bb,22320 Trbounje,Slavko Matić I. Aljinovića 11,21311 Žrnovnica,Željko Matić Raška 12,22320 Drniš,Marija Matković Šižgorićeva 20,21000 Split,Ivan Melvan Luke Botića 7,21217 Kaštel Novi,Nikola Midenjak Ulica 142. Brigade 16,22320 Siverić,Pere Mihanović Radičinka 12,21311 Žrnovnica,Ana Mikulić Čavoglave bb,22320 Drniš,Mate Mikulić Pauk 11,22320 Čavoglave,Ivan Milaković Strmoševica 3,21222 Marina,Ivan Milanović Terzićeva 17,21000 Split,Zorka Miletić Kliški put 4,21210 Solin,Milan Miljuš Kranjčevićeva 35,21000 Split,Đorđe Mirčetić Pokvasica 2,22320 Miočić,Tonči Mišković Jelsa 667,21465 Jelsa,Ana Moro Vukovarska 80,21000 Split,Slavko Moro Crivac 62P,21203 Crivac,Tomi Moscatello Ploča 17, Dol,21460 Stari Grad,Marija Munitić Mažuranićevo šetalište 48,21000 Split,Ljubomir Muslim Imotska 60,21000 Split,Mijo Nožina Prgomet bb,21201 Prgomet,Jurica Oman Ive Tijardovića 10,21000 Split,Mirko Oman Tijardovićeva 10,21000 Split,Janja Orošnjak Gorice 2,21212 Kaštel Sućurac,Mila Palada Odeska 4,21000 Split,Ivan Pandža K. Čipika 9,21217 Kaštel Stari,Asija Papić Dr. Ante Starčevića 55,21220 Trogir,Mijo Papić Getaldićeva 5,21000 Split,Tereza Papić M. Getaldićeva 5,21000 Split,Rajko Parać Ružić bb,22320 Ružić,Tatjana Parać Vrlička 43,21000 Split,Đurđica Parat Boksitno naselje 15,22320 Drniš,Ivan Pastuović Pastuovića 3,22320 Ružić,Jurica Pavela Poljana Kneza Trpimira 6,21000 Split,Roki Pavičić Drugi Donji Dvori 6,21460 Stari Grad,Ivan Pažanin Biokovska 6,21000 Split,Luka Peko Terzićeva 5,21000 Split,Neda Penga Sv.lovre 23,21311 Stobreč,Ante Perko Don Petra Peroša 5,21210 Mravince,Ivana Perko Don Petra Peroša 5,21210 Mravince,Gordana Perković Vukovarska 43,21000 Split,Marica Perković Perkovići 15,22320 Kljake,Nediljko Perković Vukovarska 43,21000 Split,Nila Peroš Terzićeva 3,21000 Split,Dragica Peša Jeretova 7,21000 Split,Iris Peša Rikarda Katalinića Jeretova 7,21000 Split,Nikša Petrić Kod sv. Stjepana 53,21450 Hvar,Matko Pezo Hercegovačka 30,21000 Split,Zlatko Piperković Dinka Šimunovića 17,21000 Split,Joško Pivac Varaždinska 43,21000 Split,Luka Pjevac Omiška 18,21000 Split,Anka Plazonja Uskočka 7,21000 Split,Robert Plazonja Uskočka 7,21000 Split,Gordan Poparić ULICA GRGURA NINSKOG 29 A (ranije: KAŠTEL NOVI, ŽRTAVA RATA, 29 A),21217 Kaštel Novi,Ante Popović J. Palmotića 2,21000 Split,Milanka Pranić Mosećka Ulica 4,22320 Drniš,Miroslav Primorac I. Paštrića Poljičanina 19,21311 Podstrana,Iva Punda Bistrička 29,21204 Kotlenice,Drago Radić Na rudini 3,20207 Čibača,Mladen Radmilović Gorička 4,21000 Split,Petar Radonić Burkovo 98,21465 Jelsa,Jagoda Radošević Vrh Lučca 35,21000 Split,Ante Rajčić Velebitska 97,21000 Split,Marko Ralica Benkovačka 3,21000 Split,Ivan Raos Mandićeva 66,21311 Stobreč,Zdenka Razlog Kod Pošte 33,22320 Siverić,Mila Rebić Marka M. 20A,21210 Mravince,Marija Reljanović Otavice 30,22320 Otavice,Mara Režić Kliški put bb,21210 Solin,Marija Rizvan Bilice 12,21000 Split,Anđelko Rogulj Gomile 38,21217 Kaštel Stari,Berislava Roša Zvonimirova 29 B,22300 Knin,Sofija Ruić Getaldićeva 19,21000 Split,Ana Runjić Hrvatskih vitezova 46,21000 Split,Gordan Ruščić Putaljski put bb,21212 Kaštel Sućurac,Sanja Ružić Šižgorićeva 7,21000 Split,Svjetlana Samac Samci 14,22320 Brištane,Miljenko Samardžić Šižegorićeva 20,21000 Split,Dinka Sanseović KUNIČIĆA DVOR 4 (ranije: DOL, DOL, 0),Dol,Ante Sarić Neorić bb,21203 Neorić,Ivan Sarić Neorić bb,21203 Neorić,Marija Sedlar Ostravska 1,21000 Split,Ljubica Sekelez Mitnička 1,21000 Split,Kristina Serdarević Put Jokića-kalčina 8,21203 Neorić,Aleksandra Sever-Muhar Karamanova 7,21000 Split,Boško Sikavica Kričke bb,22320 Ružić,Snježana Sikavica Domovinskog rata 12,21210 Solin,Dragan Simić Sarajevska 76,21000 Split,Tanja Sinovčić Trondheimska 10,21000 Split,Ljiljana Sirić Put Vele Meje 10,21212 Kaštel Sućurac,Dijana Skelin Vručine II 12,21217 Kaštel Novi,Kata Sočo Neorić bb,21203 Neorić,Marija Stančić Petra Krešimira IV 10,21460 Stari Grad,Đani Stanić Matoševa Ulica 131,21210 Solin,Danica Stipinović Kneza Trpimira 101,21212 Kaštel Sućurac,Milorad Stojsavljević Šimićeva 58,21000 Split,Petar Strinić Velebitska 93,21000 Split,Luca Strunje Kralja Tomislava 18,22300 Knin,Slavka Svalina Crivac bb,21203 Crivac,Marijan Šamija Trstenik 2,21000 Split,Marinka Šamija Vrgoračka 8,22300 Knin,Katica Šeparović Kupreška 92,21000 Split,Nenad Ševo Triljska 1,21000 Split,Krasna Šiklić Hercegovačka 88,21000 Split,Mili Šimig Šibenska 27,21000 Split,Vesna Škare Ruđera Boškovića 12,21000 Split,Ljubica Škopljanac TIKVARIN 14 (ranije: KAŠTEL KAMBELOVAC, TIKVARIN, 8),21214 Kaštel Kambelovac,Milica Špar Mašogradska Ulica 16,21212 Kaštel Sućurac,Eleana Šubat Mosorska 26,21311 Podstrana,Ivan Šuljug Ivaniševićeva 45,21000 Split,Vesna Šunjić Šimićeva 14,21000 Split,Ljubica Tarle Tarle 12,22320 Velušić,Nada Teklić Zgon 80,21210 Solin,Lada Terzić Puntarska 5,21000 Split,Ivan Tomić Velebitska 91,21000 Split,Ivan Topić Obala kneza Branimira 1,21000 Split,Jelica Topić Mosećka 50A,21000 Split,Tvrtko Topić Ulica 142. Brigade 37 A,22320 Siverić,Anđelka Torlak Radunica 29,21000 Split,Ivan Torlak Radunica 29,21000 Split,Marko Torlak Kljaci bb,22320 Kljake,Damir Tot Šimićeva 12,21000 Split,Anka Treskavica Dubrovačka 35,21000 Split,Anka Tukić Šime Ljubića 13,21000 Split,Nediljko Ugrin Sv. Ivana 33,21311 Donje Sitno,Marinko Uvodić Zgon 32,21210 Solin,Nedjeljka Uvodić Vinkovačka 51,21000 Split,Marko Validžić Ružić bb,22320 Ružić,Ivanka Varnica Imotska 69,21000 Split,Milica Varvodić Kozjačka 24,21210 Solin,Kristina Velić Papandopulova 11,21000 Split,Ljiljana Vesković Fausta Vrančića 8,21000 Split,Milka Veštić Čavale 11,22323 Sedramić,Ante Vidan Gundulićeva 44,21000 Split,Marko Vidović Ružić bb,22320 Gradac,Matko Vidović Gradac bb,22320 Gradac,Nevenka Vidović Gradac bb,22320 Gradac,Ankica Vilibić Marina Getaldića 33,21000 Split,Anđelko Vilić RADOBILJSKA CESTA 41 (ranije: KREŠEVO, KREŠEVO, 24),21250 Kreševo,Normela Visković Jelsa 1005,21465 Jelsa,Tonči Visković Pelinje 1005,21465 Jelsa,Marica Vlaić Mira Tilića 12,22320 Drniš,Dubravka Vlainić Strossmayerovo Šetalište 357,21465 Jelsa,Ivo Vodanović Pavičića dvori 11,21460 Stari Grad,Josip Vogleš Kaštelanska cesta 8,21214 Kaštel Kambelovac,Vinko Vranković JELSA 129 (ranije: JELSA, JELSA, 0),21465 Jelsa,Ivan Vrdoljak Donji Muč bb,21203 Donji Muć,Mirjana Vrdoljak Put Kule 12,21210 Solin,Marija Vrgoč Velebitska 34,21000 Split,Bože Vuco Starčevićeva 10,21212 Kaštel Sućurac,Mirjana Vučković Ruđera Boškovića 23,21000 Split,Višnja Vučković Uvala Luka 18,22202 Dvornica,Ivan Vugdelija Put Groblja bb,21217 Kaštel Štafilić,Dubravka Vukas Markov Put 8,21000 Split,Anđelka Vukičević Badanj bb,22320 Drniš,Zora Vuković Plitvička 1A,21000 Split,Ivan Vukušić Dobrilina 6,21000 Split,Jadran Vukušić Put Sv. Klementa 19,21311 Gornje Sitno,Nevenka Vukušić Cerje 2,22320 Mirlović Polje,Vjera Vukušić Kralja Petra Krešimira IV 8,22320 Drniš,Zvonimir Vukušić Vinodolska 10,21000 Split,Nevenka Vuleta Markov put 33,21311 Stobreč,Vinka Zekić Mostarska 7,21000 Split,Dinko Zenčić Račić bb,21465 Jelsa,Borislav Zokić Fra Bone Razmilovića 1,21000 Split,Dolina Zokić Pojišanska 18,21000 Split,Margita Zokić Fra Bone Razmilovića 1,21000 Split,Luca Zolota Gospin Put 38,21212 Kaštel Sućurac,Milan Žarković Parčić bb,22320 Siverić,Nevenka Živko M. Čačića 3,22300 Knin,Davorka Živković Živkovići 12,22320 Badanj,Ivica Živković Badanj bb,22320 Badanj,Ivo Živković A. Starčevića 51,21210 Solin,Siniša Ivančić Lovački Put 13,21000 Split,Iva Jelić Benkovačka 3,21000 Split,Marko Kavelj Alojzija Stepinca 11,21000 Split,Ivan Koljanin Kupreška 82,21000 Split,Željko Kovač Dravska 4,31000 Osijek,Zvonko Kruneš Ulica Slobode 36,21000 Split,Nikola Lacmanović Sukoišanska 19,21000 Split,Vesna Lepetić Tršćanska 12,21000 Split,Jelica Ljubica Velebitska 105,21000 Split,Darko Lulić Vežarovice 18,21214 Kaštel Lukšić,Vesna Lulić Vežarovice 18,21214 Kaštel Lukšić,Marija Mamić Kroz Meterize 26,22000 Šibenik,Radojka Marijanović Marijanovići Iznad Crkve 10,22320 Gradac,Meri Cabadaj Trg Bana Josipa Jelačića 10,31000 Osijek,Mate Markotić Put Starog Sela 23,21311 Podstrana,Ante Marović Lička 3,21000 Split,Ivan Marušić Poljičkih Knezova 87,21311 Podstrana,Iva Melvan Doverska 31,21000 Split,Goran Merkel Mutvoranska Ulica 3,52100 Pula,Ivan Mornar Miroslava Krleže 24,21000 Split,Miodrag Munjiza Put Miluša 7,21311 Stobreč,Ante Nožina Put Nožina-maljkovića 5,21201 Prgomet,Anica Pandža Hercegovačka 46,21000 Split,Nikica Pavlović Gornji Kono 37,20000 Dubrovnik,Silvana Perić Table 31,21000 Split,Nediljka Perišić Ruđera Boškovića 8a,21204 Dugopolje,Elvira Dračevac Lumbarda 678,20260 Lumbarda,Mara Dobrota Trondheimska 9,21000 Split,Neda-lidia Buljević Put Crkve 8,22320 Gradac,Ivan Bugarin Grab 114,21238 Grab,Maja Bučić Ruđera Boškovića 11,21000 Split,Mira Božić Bilice Ii 38,21000 Split,Sandra Borić Mosećka 56,21000 Split,Marija Davidović Gašpini 88,21210 Solin,Petar Adjanski Osječka Ulica 1,21214 Kaštel Gomilica,Ana Čatlak Put Sv. Ante Padovanskog 14,21214 Kaštel Kambelovac,Marinko Buškulić Ivana Gundulića 13,21000 Split,Marinko Galić Kamenita 99,21000 Split,Luca Gabela Kneza Lj. Posavskog 7,21000 Split,Tomislav Frankić Grljevačka 41,21311 Podstrana,Elias Erceg Vrbanj 132,21460 Vrbanj,Jakov Elez Donje Ogorje 0,21206 Donje Ogorje,Sretan Bajalo Poljana Kneza Trpimira 4,21000 Split,Mario Tomić Ulica Svetega Križica 26,21450 Hvar,Ranko Vuleta Sv. Ivana 20,21311 Donje Sitno,Zlatko Balić K. Višeslava 1,21204 Dugopolje,Boško Barać Bajagić 13a,21238 Bajagić,Milan Vukić Doverska 5,21000 Split,Mara Vukorepa Zgon 30,21210 Solin,Bare Vujina Vujinova 4,21217 Kaštel Štafilić,Milenko Bašić Sv.nikole 46,21207 Podgrađe,Diana Blažević Mejaši I 3b,21000 Split,Jozo Bogić Put Blata 132,21217 Kaštel Stari,Stjepko Bojanić Duvanjska 7,21000 Split,Miroslav Trečić Ulica Domovinskog Rata 1c,21210 Solin,Neda Tukić Trondheimska 10,21000 Split,Vinka Ukić Dinka Šimunovića 5,22300 Knin,Mira Velić Velebitska 73,21000 Split,Ivan Vrdoljak Donja Mala-centar 31,21203 Neorić,Iva Vrdoljak Kukuljevićeva 19,21000 Split,Dražen Todorović Hercegovačka 70,21000 Split,Dubravka Stojanovska Put Plokita 75,21000 Split,Josip Strniša Ivana Gundulića 9,22300 Knin,Ivica Sviličić Kneza Mutimira 3,21000 Split,Ana Rogošić Komjate 0,21214 Kaštel Lukšić,Ivica Stipinović Sukoišanska 25,21000 Split,Darko Topić Put Sv. Ižidora 92,21000 Split,Marija Trečić Ulica Domovinskog Rata 1c,21210 Solin,Milica Zorić Kneza Mislava 9,21311 Podstrana,Ivo Rajčić Radunićeva 19,21217 Kaštel Novi,Ivan Radoš Drniški Put 9,21000 Kamen,Željka Vučemilović-šimunović Alkarska 26,21000 Split</izvorni_sadrzaj>
    <derivirana_varijabla naziv="DomainObject.Predmet.StrankaWithAdress_1">REPUBLIKA HRVATSKA ,LUKA dioničko društvo Kopilica 47 B,Split,RAD, d.o.o. za vodoopskrbu i ostale komunalne djelatnosti Ul.Stjepana Radića 69,Drniš,HEP-Operator distribucijskog sustava d.o.o. za distribuciju i opskrbu električne energije ELEKTRA ŠIBENI Ulica grada Vukovara 37,10000 Zagreb,Mara Jukić Čavoglave bb,22322 Ružić,Ivica Bašić Vukovarska 170,21000 Split,GASTRO GRUPA d.o.o. za trgovinu i usluge Grada Vukovara 271,10000 Zagreb,AUTO HRVATSKA dioničko društvo Dubrovačka Ulica 1,Split,JADRANSKO OSIGURANJE d.d. Listopadska 2,10000 Zagreb,CITY EX d.o.o. za prijenos poslovne dokumentacije Donje Svetice 40,10 000 Zagreb,Hrvatski Telekom d.d. Savska cesta 32,10000 Zagreb,CODEX SORTIUM društvo s ograničenom odgovornošću za pružanje kompleksnih konzalting usluga Ivana Šibla 9,10000 Zagreb,SUNCE osiguranje d.d. Trnjanska cesta 108,10000 Zagreb,HRVATSKA IZVJEŠTAJNA NOVINSKA AGENCIJA Marulićev trg 16,10000 Zagreb,ČISTOĆA d.o.o. za komunalnu djelatnost, održavanje čistoće i odlaganje komunalnog otpada Put od Republike 14,Dubrovnik,TEXT-PAPIR d.o.o. za trgovinu i usluge Stinice 12,Split,SLOBODNA DALMACIJA izdavačka i tiskarska djelatnost, dioničko društvo Ulica Hrvatske Mornarice 4,Split,ČISTOĆA društvo s ograničenom odgovornošću za obavljanje komunalnih djelatnosti održavanja čistoće i odlaganja komunaln Put Plokita 81,Split,OPĆINA JELSA Jedinstveni upravni odjel Riba bb,21465 Jelsa,AUTOKUĆA BOSNIĆ d.o.o. za trgovinu, servis i remont Rakite 27,Žrnovnica,TISKARA MALENICA d.o.o. 113. Šibenske brigade HV-a 193,Šibenik,Ivan Marijan Strossmayerovo šetalište bb,21465 JELSA, Otok Hvar,HEP-Operator distribucijskog sustava d.o.o. za distribuciju i opskrbu električne energije Ulica grada Vukovara 37,10000 Zagreb,Rikard Pavlović Gundulićeva 26,21000 Split,LUČKA UPRAVA SPLIT Gat Sv. Duje 1,Split,TINA ALATI društvo s ograničenom odgovorošću za trgovinu i usluge Trg Francuske Repub. 14,10000 Zagreb,PLOVPUT trgovačko društvo s ograničenom odgovornošću za održavanje pomorskih plovnih putova i radijske službe Obala Lazareta 1,Split,Regionalna veletržnica Benkovac dioničko društvo za trgovinu i usluge "u stečaju" Benkovačke bojne 17,Benkovac,MESSER CROATIA PLIN Poduzeće za proizvodnju i prodaju tehničkih plinova d.o.o. Industrijska 1,Zaprešić,ZAVOD ZA JAVNO ZDRAVSTVO DR. ANDRIJA ŠTAMPAR Mirogojska Cesta 16,10000 Zagreb,Zagrebačka burza d.d. Ivana Lučića 2a/22,10000 Zagreb,METRONET TELEKOMUNIKACIJE d.d. za telekomunikacijske usluge Ulica Grada Vukovara 269/d,10000 Zagreb,RELAX, d.o.o. za proizvodnju i trgovinu Tijardovićeva 4/II,Split,MINISTARSTVO GOSPODARSTVA, RAVNETELJSTVO ZA ROBNE ZALIHE Ul.Grada Vukovara 78/VI,10000 Zagreb,PUĆO d.o.o. za trgovinu, ugostiteljstvo i cestovni prijevoz Puće 2,Ružić,ITEM, d.o.o. informatičke usluge Put Supavla 39,Split,ŠKARE TRADE, d.o.o. za trgovinu i ugostiteljstvo Sarajevska Ulica 64,Split,CROATIA osiguranje d.d. FILIJALA SPLIT Miramarska 22,10000 Zagreb,MIRJANA BARIĆ D.Farlatija 92,23000 Zadar,SREDIŠNJE KLIRINŠKO DEPOZITARNO DRUŠTVO, dioničko društvo Heinzelova 62/a,10000 Zagreb,MILENKO BUŠLJETA P. Bonifacije 30,23000 Zadar,MILICA UGARKOVIĆ 23000 Zadar,FABIJAN PERONJA Banski dolac bb,21465 Jelsa,Agencija za upravljanje državnom imovinom Ivana Lučića 6,10000 Zagreb,COMENG, društvo s ograničenom odgovornošću za informatički inženjering A. Starčevića 11,Solin,AMEROPA AG Rebgasse 108,BINNINGEN,GRAFOPLEX, društvo s ograničenom odgovornošću, za trgovinu i usluge Hektorovićeva 47,Split,HP - Hrvatska pošta d.d. Jurišićeva 13,10000 Zagreb,Financijska agencija Vrtni put 3,10000 Zagreb,NIKOLA LACMANOVIĆ Sukoišanska 19,21000 Split,HEP-Operator distribucijskog sustava d.o.o. za distribuciju i opskrbu električne energije Ulica grada Vukovara 37,10000 Zagreb,VODOVOD I KANALIZACIJA, društvo s ograničenom odgovornošću za vodoopskrbu, odvodnju i pročišćavanje otpadnih voda Biokovska 3,Split,JELKOM, društvo s ograničenom odgovornošću za komunalnu djelatnost Vrboska,DALMACIJAVINO d.d. za proizvodnju i promet alkoholnih i bezalkoholnih pića "u stečaju" Obala kneza Domagoja 15,Split,EUROLEASING d.o.o. Remetinečka cesta 98,10000 Zagreb,Rino Barbić, odvjetnik Vrsina 0,21465 Jelsa,HVARSKI VODOVOD d.o.o. Radičina 0,21465 Jelsa,IVAN MILAT Ulica br. 7,20271 BLATO NA KORČULI,DIONOVA - DIONA d.o.o. Donje Svetice 127,10000 Zagreb,TEHNOPLAST d.o.o. za građevinarstvo, trgovinu, ugostiteljstvo, turizam i uslužne djelatnosti Ulica Slobode 5,21000 Split,VIPnet, društvo s ograničenom odgovornošću za usluge javnih telekomunikacija Vrtni put 1,10000 Zagreb,BILIĆ-ERIĆ d.o.o. za privatnu zaštitu Ljudevita Posavskog 3, Trgovački centar Millennijum,Sesvete,DALMACIJAVINO - ZAGREB društvo sograničenom odgovornošću za trgovinu, ugostiteljstvo i prijevoz Gajeva 26,10000 Zagreb,GRAD DRNIŠ Trg kralja Tomislava 1,22320 Drniš,Vetropack Straža tvornica stakla d.d. Hum na Sutli Hum na Sutli, Hum na Sutli 203,Hum Na Sutli,CAPRICORNO, društvo s ograničenom odgovornošću za trgovinu Hercegovačka 57/A,Split,PELJEŠKI VRHOVI, POLJOPRIVREDNA ZADRUGA Janjina 68,Janjina,Toma Šurjak Sansovića dvori 29,21465 JELSA, DOL,Jakov Peronja Jelsa 0,21465 Jelsa,TIGAR d.o.o. za usluge Put Supavla 1,Split,POREZNA UPRAVA Područni ured Split Trg dr. Franje Tuđmana 4,21000 Split,BURA I TRAMUNTANA d.o.o. za trgovinu i usluge Don Frane Bulića 205,Solin,TRAST međunarodno otpremništvo, dioničko društvo  Gat Sv.Duje 4,Split,CHROMOS AGRO dioničko društvo proizvodnja sredstava za zaštitu bilja Radnička cesta 173/n,10000 Zagreb,VODOVOD I KANALIZACIJA, društvo s ograničenom odgovornošću za vodoopskrbu, odvodnju i pročišćavanje otpadnih voda Biokovska 3,Split,AUTOTRANS d. o. o. za javni prijevoz putnika u cestovonom prometu, trgovinu, usluge i turistička agencija Trg Žabica 1,Rijeka,BRTVILA BREZIĆ d.o.o. za proizvodnju brtvila, trgovinu i zastupanje Starotrnjanska 46/A,10000 Zagreb,IREKS AROMA društvo s ograničenom odgovornošću Radnička Cesta 37,10000 Zagreb,Marin Mileteta, odvjetnik Gorjanska 26,10000 Zagreb,HEP - Opskrba d.o.o. za opskrbu potrošača električnom, toplinskom energijom i plinom Ulica grada Vukovara 37,10000 Zagreb,ING-ATEST d.o.o. za trgovinu i usluge Hrvatske mornarice 1/a,Split,Hrvatske vode, pravna osoba za upravljanje vodama Grada Vukovara 220,10000 Zagreb,BASLER OSIGURANJE ZAGREB dioničko društvo za osiguranje Radnička cesta 37/b,10000 Zagreb,NARODNI TRGOVAČKI LANAC d.o.o. za trgovinu i usluge Soblinec, Soblinečka 55,Sesvete,MANTIS, d.o.o. za trgovinu i usluge Varaždinska 51,Split,Vinko Paina Malo selo,21460 Stari Grad,TRANSADRIA, međunarodna špedicija d. d. u stečaju Riva Boduli 1,Rijeka,Hrvatska radiotelevizija Prisavlje 3,10000 Zagreb,BRODOMERKUR trgovina i usluge, dioničko društvo Poljička Cesta 35,Split,ZAGREBAČKI HOLDING, društvo s ograničenom odgovornošću za javni prijevoz, opskrbu vodom, održavanje čistoće, putnička a Ulica grada Vukovara 41,10000 Zagreb,NASTAVNI ZAVOD ZA JAVNO ZDRAVSTVO SPLITSKO-DALMATINSKE ŽUPANIJE Vukovarska Ulica 46,Split,BRODOSPLIT-BRODOGRADILIŠTE društvo s ograničenom odgovornošću Put Supavla 21,Split,COPAN ZAGREB društvo s ograničenom odgovornošću za trgovinu i zastupanje Selnica Šćitarjevska 25,10410 Velika Gorica,DUHAN društvo s ograničenom odgovornošću Vukovarska 30,Dubrovnik,Ivica Maleš vl. autoservis "UNO" Put Blata bb,21216 Kaštel Stari,Teo Palaversić Mala Banda 166,21465 Jelsa,HRVATSKA POŠTANSKA BANKA, dioničko društvo Jurišićeva 4,10000 Zagreb,OTIS DIZALA, društvo s ograničenom odgovornošću za proizvodnju, montažu, remont i održavanje dizala Prilaz Vladislava Brajkovića 15,10000 Zagreb,Fabijan Roić Domobranska 26,21460 Stari Grad,Ivo Družević Družević Dvor 20,21460 Stari Grad, Dol,Ivo Roić Zbora Narodne garde 2,21460 Stari Grad,Josip Kovačević M.Ivanića 26,21460 Stari Grad,Tedi-Tadija Maroević Out Rudine 4,21460 Stari Grad,Jakica Lupi Vrbanj 0,21462 Vrbanj,Joza Bratanić Vrbanj 0,21462 Vrbanj,Antun Pavičić Pavičića dvor 13,21460 Stari Grad, Dol,Juraj Pavičić Ceratorij 0,21462 Vrbanj,Cvjetko Matković Matije Ivanića 0,21460 Stari Grad,Katica Kovačević Dol 0,21460 Dol,Nikša Dužević Dol 0,21460 Dol,Milovan Kombura F. Vrančića 13,21000 Split,Jelisava Pavičić Vrbanj 0,21462 Vrbanj,Matko Carić Dol 0,21460 Dol,Marinko Dužević Dol  0,21460 Stari Grad, Dol,Margarita Radonić Dol 0,21460 Dol,Dinko Pavičić Tribunol Žrtava Rata  2,21460 Stari Grad,Tonči Šurjak Stari Grad 0,21460 Stari Grad,Duško Pavičić Ivelja Bassina 0,21462 Vrbanj,Pero Dulčić Sušak Malo Selo 63,21460 Stari Grad,Ivan Tadić Vagonj 32,21460 Stari Grad,Ivica Pavičić Vrbanj 0,21462 Vrbanj,Mihovil-Mile Pavičić Vrbanj 0,21462 Vrbanj,Tomi Moscatello Dol,21460 Dol,Nikola Vodanović Vrbanj 0,21462 Vrbanj,Margarita Marica Stančić Kod Sv. Petra 0,21460 Stari Grad,Vjekoslav Radonić Dol 0,21460 Dol,Marinko Sanseović Dol 0,21460 Dol,Tadija Moškatelo B.Kašića 9,21460 Stari Grad,Damir Petrić Stari Grad 0,21460 Stari Grad,Louis Petrić Srinjo kola 2,21460 Stari Grad,Ivica Ljubić Stari Grad 0,21460 Stari Grad,Vinko Lupi Sv. Magdalene 7,21460 Stari Grad,Ivan Tadić Šilo Stari Grad 0,21460 Stari Grad,Ivan Tadić Stari Grad 0,21460 Stari Grad,Vinko Maroević Stari Grad,21460 Stari Grad,Ivan Buratović Vrbanj 13,21462 Vrbanj,Mijo Mili Pavičić Vrbanj 0,21460 Vrbanj,Marija Vodanović Stari Grad 0,21460 Stari Grad,Jakov Fredotović Vrbanj 297,21462 Vrbanj,Miljenko Srhoj Krešimirova 5,21460 Stari Grad,Nikola Haladić Stari Grad 0,21460 Stari Grad,Janez Jelušić Sv. Petra 0,21460 Stari Grad,Nikola Sansević Dol 0,21460 Stari Grad,Nikola Buratović Vrbanj 0,21462 Vrbanj,Cvjetko Buratović Put Križa 4,21460 Stari Grad,Nikola Buratović Vrbanj 0,21462 Vrbanj,Nikola Stipišić Vrbanj 0,21462 Vrbanj,Prošper Moškatelo Dol 0,21460 Dol,Tonko Maroević Šiberija 6,21460 Stari Grad,Ivo Pavičić Dol 0,21460 Dol,Pavao Čubre Vrbanj 0,21462 Vrbanj,Luka Šurjak Dol 0,21460 Dol,Luka Franetović C. Škarpe 17,21460 Stari Grad,Ivan Miloš Mile Dol 0,21460 Dol,Jure Moškatelo Ploča 2,21460 Dol,Vjekoslav Bogdanić J.B.Jelačića 9,21460 Stari Grad,Petro Šoljan Donja kola 0,21460 Stari Grad,Juraj Dužević Radošića dvor 4,21460 Dol,Damir Šurjak Šurokovića dvor 5,21460 Dol,Jakov Tresić Vrbanj 0,21462 Vrbanj,Juraj Moškatelo Stariji Ploča 27,21460 Stari Grad,Ruža Roić Pod jugo 10,21460 Dol,Rade Čavić Malo Selo 0,21460 Stari Grad,Matilda Buratović Vrbanj 0,21462 Vrbanj,Ivo Šurjak Ostravska 8,21000 Split,Dražica Matković Ljubo Vrbanj 0,21462 Vrbanj,Dinko Račić Vrbanj 173,21462 Vrbanj,Mila Franetović Dužević Vrankovića dvor 5,21460 Stari Grad,Luka Stančić Stančića dvor 0,21460 Dol,Meri Petrić Stari Grad 0,21460 Stari Grad,Ivan Moškatelo Ploča 29,21460 Dol,Vinko Moškatelo Ploča 23,21460 Dol,Nikola Šimunović K. Zvonimira 35,21460 Stari Grad,Mirko Radonić Pod jugo 19,21460 Dol,Antun Sansević Sansevića dvor 43,21460 Dol,Nikša Moškatelo Ploča 4,21460 Dol,Antun Vodanović Stariji Vrbanj  0,21460 Vrbanj,Ivo Bojanić Šiberija 19,21460 Stari Grad,Cvjetko Miličić T. Buzolića 8,21450 Hvar,Marija Trbuhović Vrbanj 0,21462 Vrbanj,Neno Šoljan Molo Selo 0,21460 Stari Grad,Juraj Tomi Moškatelo Ploča 2,21460 Dol,Ivo Račić Kapetanić Vrbanj 0,21462 Vrbanj,Đuro Caratan Zavala 0,21465 Zavala,Ante Tonči Drinković Bonski Dolac,21465 Jelsa,Kata Duboković Pitve bb,21465 Pitve,Boris Carić Ivan Dolac 0,21465 Ivan Dolac, Jelsa,Tonko Ivčević Bakulić Šiberija 29,21460 Stari Grad,Marko Huljić Račić 860,21465 Jelsa,Lenka Roić Dol,21460 Dol,Stjepan Jerković Zastražišće 0,21466 Zastražišće,Boris Borović Poljica,21466 Poljica,Niko Salamunić Jelsa bb,21465 Jelsa,File Vranković Dol 0,21460 Dol,Juraj Šperka Zastražišće 0,21466 Zastražišće,Mili Razović Vinkovačka 51,21000 Split,Ante Mihojević Vrboska,21463 Vrboska,Ljubica Stipišić Vrbanj 0,21462 Vrbanj,Stjepan Hujo Huljić Vrsina bb,21465 Jelsa,Nikola Grgičević Vrisnik 0,21465 Vrisnik,Tonči Gurdulić Jelsa 0,21465 Jelsa,Prošperino Milevčić Jelsa 0,21465 Jelsa,Boris Rubinić V rbanj  0,21462 Vrbanj,Jakov Račić Vrbanj 302 A,21462 Vrbanj,Jakša Radonić Jelsa 0,21465 Jelsa,Vinko Palaversić Jelsa,21465 Jelsa,Fabijan Kunčić Dol 0,21460 Dol,Dušan Salamunić Račić bb,21465 Jelsa,Margarita Stančić Dol 0,21460 Dol,Josip Crnčić Pitve 0,21465 Pitve,Luka Moškatelo Dol 0,21460 Dol,Lucija Milatić-Bričolić Svirče 0,21462 Svirče,Fabijan Dužević Domobranska 31,21460 Stari Grad,Vjeko Jakas Zvala bb,21465 Zavala,Pavo Bunčuga Banski Dolac bb,21465 Jelsa,Marko Buratović Svirče 0,21462 Svirče,Antun Lučić Poljica,21466 Poljica,Marin Parun Barbić Pitve 0,21465 Pitve,Stjepan Tomislav Huljić Lučica bb,21465 Jelsa,Cvjetka Cvita Milevčić Jelsa 0,21465 Jelsa,Marinko Radonić Pitve 72,21465 Pitve,Antun Gurdulić Vrsina bb,21465 Jelsa,Blaženko Jakas Zavala 0,21465 Zavala,Braco Jakas Zavala 136,21465 Zavala,Ivan Makjanić Svirče 0,21462 Svirče,Ante Rubinić Vrsina  307,21465 Jelsa,Dražica Vicenca Matković Vrbanj 117,21462 Vrbanj,Jakov Radonić Jelsa bb,21465 Jelsa,Slobodan Radičić Pitve bb,21465 Pitve,Jurko Lučić Vrboska 0,21463 Vrboska,Mate Antičević Zavala 0,21465 Zavala,Josip Franičević Burkovo bb,21465 Jelsa,Asija Bojanić Burkovo,21465 Jelsa,Milivoj Vidas vl. Servisa instrumenata, mjerne i regulacione opreme Starčevićeva 26,21000 Split,BURA l d.o.o. za trgovinu i usluge - u stečaju Koturaška 51,10000 Zagreb,NET MEDIA SISTEMI d.o.o. za informatički inženjering Kvaternikova 12,Split,Financijska agencija Vrtni put 3,10000 Zagreb,Hrvatski registar brodova Marasovića 67,Split,Nenad Ševo Teiljska 1,21000 Split,Meri Stipinović Sukoišanska 25,21000 Split,Fond za zaštitu okoliša i energetsku učinkovitost Ksaver 208,10000 Zagreb,Zlatko Balić Obala kneza Domagoja 15,21204 Dugopolje,Galić Ante Odeska 16,21000 Split,Dean Prelević, odvjetnik Gundulićeva 22,21000 Split,Želimir Miletić Put Kotlara 31,23000 Zadar,Luči Roić Pavičića dvor 7,21460 Dol,Ivelja Pavičić Nade Vrbanj 0,21460 Vrbanj,Dujko Čubre Vrbanj 0,21460 Vrbanj,Antun Bratanić Zvonimirova 27,21460 Stari Grad,Andrija Matković Domobranska 22,21460 Stari Grad,Antun Vune Bratanić Vrbanj 0,21460 Vrbanj,Dinko Lušić Vrbanj 0,21460 Vrbanj,Nikica Nikola Matijević Dol 0,21460 Stari Grad,Ivan Sanseović Dol, Kunčića dvor 4,21460 Stari Grad,Marija Kovačević Lolotović Vukovarska 23,21460 Stari Grad,Petar Zlatan Vodanović Vrbanj 126,21460 Vrbanj,Ivan Stančić Dol, Stančića dvor 0,21460 Stari Grad,Stjepan Moškatelo Dol Sv. Marije 1,21460 Stari Grad,Toma Dužević Dol Sv. Marije 0,21460 Stari Grad,Ivica Račić Vrbanj 0,21460 Vrbanj,Kuzma Pavičić Aleluja Vrbanj 0,21460 Vrbanj,Vinka Salamunić Jelsa 0,21465 Jelsa,Teo Huljić Jelsa 0,21465 Jelsa,Dejan Šperka Jelsa 0,21465 Jelsa,Juraj Caratan Zavala 0,21465 Zavala,Matko Antičević Pitve 0,21465 Pitve,Dinko Rubinić ( Vjera ) Vrisnik 73,21465 Vrisnik,Vjera Rubinić Vrinsnik 73,21465 Vrisnik,Abraham Bojanić Jelsa 1,21465 Jelsa,Vedran Nevešćanin Smiljanićeva 2,21000 Split,Marija Pjevac Omiška 18,21000 Split,Carinska uprava Zrinsko Frankopanska 60,21000 Split,Općinski sud u Starom Gradu - ZK odjel Ulica Novo Riva 3,21460 Stari Grad,Nada Akrap Put Sirobuje 37,21000 Split,Jasminka Antunović Ulica Luke Botića 24,21210 Solin,Nediljka Armanda Vranjički put 18,21000 Split,Ana Babić Krilava 8,21000 Split,Gordana Babić Šulavi bb,21214 Kaštel Lukšić,Ivan Babić Doverska 7,21000 Split,Katica Babić Zvonimirova 16,21210 Solin,Jure Bacelj Novakova 26,21000 Split,Ana Bačić Umljanovići bb,22320 Drniš,Nediljka Bajić Križanica 7,21000 Split,Žarka Bakotić Mosorska Ulica 11 A,21214 Kaštel Gomilica,Marko Baković Kroz selo 2,22320 Siverić,Ivica Ban Braće Radića 7,21212 Kaštel Sućurac,Srđanka Banovac Sikavice - Banovci 5,Parčić,Božidar Barać Maslinska 22,21000 Split,Vedran Barbarić Šimićeva 8,21000 Split,Marija Barbir Vukovarska 175,21000 Split,Petar Barbir Vukovarska 175,21000 Split,Anica Baričević Put blata bb,21217 Kaštel Novi,Damira Barišić Barišići 10,22320 Žitnić,Ivan Barišić Kornatska 31,31000 Osijek,Manda Bašić Put Majdana 29,21210 Solin,Aleksandar Bauk Alojzija Stepinca 16,21000 Split,Marina Bauk Stepinčeva 16,21000 Split,Ivo Bavčević Šibenska 3,21000 Split,Nataša Bazina PUT STRMA 67 (ranije: NEORIĆ, NEORIĆ, 0),21203 Neorić,Mirjana Begonja Džale 2,22323 Sedramić,Jelena Belić Banski Dolac 627,21465 Jelsa,Niko Belić Jelsa 627,21465 Jelsa,Jagoda Bešker Gašpini 23,21210 Solin,Nedo Bešker Gašpini 23,21210 Solin,Zorica Bilić Predraga Bojanića 13,21460 Stari Grad,Sanja Bilić Pavlinović Vukovarska 80,21000 Split,Jela Bilobrk Stepinčeva 32,21000 Split,Antun Blažević Meštrovića šetalište 96,21000 Split,Hrvoje Blažević Blaževići bb,22320 Čavoglave,Damir Bojčić Kralja Zvonimira 24,22320 Drniš,Željko Bojčić P. Preradovića 4,22320 Drniš,Denis Boljat Karlovo 46,21214 Kaštel Kambelovac,Srećko Boras Put groblja bb,21217 Kaštel Novi,Robert Borić Mosećka 56,21000 Split,Goran Bosančić Ulica Braski Dolac 40,21212 Kaštel Sućurac,Pava Botić Kosorova 7,22300 Knin,Ljuba Božanić Dobrilina 11,21000 Split,Anka Božić Šibenksa 9,21000 Split,Anica Božić-Bakušić Katalinića prilaz 5,21000 Split,Ivica Bratić Neorić bb,21203 Neorić,Nikša Bratić Put Svete Mande 18,21000 Split,Vencislav Brizić Ulica Kralja Zvonimira 56,21460 Stari Grad,Zlata Brizić Ulica Kralja Zvonimira 56,21460 Stari Grad,Mate Brstilo Krešimirova 25,21311 Žrnovnica,Zora Budimir Cesta Domovinskog rata 36,22300 Knin,Miranda Budiša Ulica Kralja Zvonimira 18,22320 Drniš,Nediljko Bugarin Doverska 7,21000 Split,Željka Vučemilović Šimunović Skradinska 7,21000 Split,Gordana Buljević Trondheimska 10,21000 Split,Marina Burić Mirlović Zagora,22323 Unešić,Mario Buzov Cerje 85,22320 Mirlović Polje,Đuro Caratan Stara zavala 58,21465 Jelsa,Toni Caratan Stara Zavala 58,21465 Jelsa,Boris Carić IVAN DOLAC 179 (ranije: IVAN DOLAC, IVAN DOLAC, 0),21465 Ivan Dolac,Paulo Carić SVIRČE 145 (ranije: SVIRČE, SVIRČE, 0),21460 Svirče,Dinka Cazareo Marina Šabića 4,21460 Stari Grad,Nevenka Cukrov Domovinskog rata 6,21210 Solin,Dijana Czwik Matoševa Ulica 96,21210 Solin,Vinka Čavala Krešimirova bb,21214 Kaštel Gomilica,Silva Černak-Lojić Kralja Zvonimira 18,22320 Drniš,Diana Čović Duće-Glavica,21310 Omiš,Ante Čulo Hrvatskih knezova bb,21214 Kaštel Gomilica,Blaž Ćapin Odakova 9,21000 Split,Filip Delać Grge Novaka 6,22300 Knin,Ankica Delić Kaštelanska cesta 42,21212 Kaštel Sućurac,Marko Delić Gašpini 108,21210 Solin,Nediljka Delić Donji Muć bb,21203 Donji Muć,Gordana Didak Kroz Smrdečac 5,21000 Split,Mili Divić Radobiljska Cesta 12,21250 Katuni,Ljiljana Dragan Šimićeva 54,21000 Split,Milka Drlje Kitožer 9,21311 Stobreč,Mate Drmić Put Plokita 40,21000 Split,Jozo Družianić Pujanke 15,21000 Split,Niko Dujić Don Petra Peroša,21210 Mravince,Stanko Duvančić Duvančići 9,22320 Razvođe,Damir Duvnjak Križine 15A,21000 Split,Nives Džanko Ulica Fra Pavla Melade 24 A,21217 Kaštel Štafilić,Ante Đurđević Jadranska 12,21400 Supetar,Ljubica Elez Donji Moseć 14,22320 Moseć,Ankica Ezgeta Kaštelanska cesta 12,21217 Kaštel Stari,Lenka Franić Sedam Kaštela 6,21000 Split,Ivica Gabelić Vrboska 387,21465 Vrboska,Marija Galešić Neorić 61,21203 Neorić,Petar Galić Težački put 40,21000 Split,Silvana Galić Trondheimska 5,21000 Split,Kazimir Garić Ulica Matija Ivanića 35,21460 Stari Grad,Vencel Gašpar Hercegovačka 24,21000 Split,Vinko Gašpar Sinjska 9,21000 Split,Ana Goreta Put željezničke stanice,22320 Drniš,Zorka Goreta Donje Gorete 21,22320 Drniš,Josip Gotovac Vukovarska 113,21000 Split,Vjekoslav Grbčić Gajeva 11A,21000 Split,Divna Grbeša FRANKOPANSKA ULICA 20 (ranije: SOLIN, FRANKOPANSKA ULICA, 60),21210 Solin,Ana Grubišić Put Sirobuje 10,21311 Stobreč,Gordana Grubišić Braće Radića 3,21210 Solin,Nikola Grubišić Kralja Zvonimira 37,22320 Drniš,Sanja Grubišić Kralja Zvonimira 16,22320 Drniš,Antonio Gudelj Put Dragovoda 17,21000 Split,Kata Gugić Sarajevska 42,21000 Split,Mirjana Gugić Luke Botića 6,21210 Solin,Ivica Hajder Cigići 1,22320 Otavice,Željko Hajder Cigići 1,22320 Otavice,Silvana Hajduk Varoš 1,21231 Klis,Tomislav Herceg Sinjska 46,22300 Knin,Mira Ikica Vlaka Vi 2,22303 Oklaj,Franjo Ivčević Sv. Petra od Klob. 1,21217 Kaštel Novi,Jelena Ivčević Ulica Sv. Petra Od Klobuka 16,21217 Kaštel Novi,Damir Jakus Stepinčeva 67,21000 Split,Gospova Jakus Poljička Cesta 84,Poljica,Marica Jakus PUT MAJDANA 31 (ranije: SOLIN, PUT MAJDANA, 31),21231 Klis,Petar Jakus Put Majdana 31,21210 Solin,Marko Janković Bisko bb,21232 Bisko,Matija Jeličić Vinkovačka 5,21000 Split,Ante Jeličić Trondheimska 7,21000 Split,Marija Jocić K. Ćipika 9,21217 Kaštel Stari,Ante Jolić Jolići 2,22320 Gradac,Marica Jukić Perivoj A. Roje 5,21000 Split,Marko Jukić Perivoj Ane Roje 5,21000 Split,Renata Jukić Put Župića 29,21230 Sinj,Jadranka Jurić Bufaline II 29,21217 Kaštel Novi,Marija Jurić Put Kruševika bb,21214 Kaštel Kambelovac,Ankica Kainić Prominski Put 11,22300 Knin,Jelena Kalinić Ivana Raosa 15,21000 Split,Petar Kalinić Mosećka 114,21000 Split,Anamarija Kalinić Radović Vukovarska 57,21000 Split,Stipan Kamber Sesartići 20,21210 Solin,Đuro Kapoši Južno predgrađe 51,31000 Osijek,Željko Karin Zgon 80,21210 Solin,Marijana Karin Prnjak Zgon 80,21210 Solin,Neda Kasalo Kaštelanska cesta 1,21214 Kaštel Kambelovac,Zvonimir Kasalo Kaštelanska cesta 1,21214 Kaštel Kambelovac,Suzana Kašić Kralja Zvonimira 47,22320 Drniš,Ivana Katalinić Renka Šperca 11,21310 Omiš,Josip Katušić Luke Botića 11,21210 Solin,Ljiljana Kegalj Istarska 5,21000 Split,Ante Kekez Dubrovačka 35,21000 Split,Ivanko Kekez Sukoišanska 29,21000 Split,Petrica Kekez Dubrovačka 35,21000 Split,Boško Kevo Stipe Pensa 5,21217 Kaštel Štafilić,Antiša Kliškinić Ulica Petra Krešimira Iv 108,21210 Solin,Veljko Knezović Zagrebačka 6,21311 Stobreč,Stjepan Kokeza Pribude bb,21206 Pribude,Petar Kolega Put Mira 2,21210 Solin,Daniela Kovač Cesta dr. Franje Tuđmana 238a,21212 Kaštel Sućurac,Željka Kovač Mažuranićevo šetalište 26,21000 Split,Ivan Kraljić Neorić bb,21203 Neorić,Inga Krnjaić Požeška 6,21000 Split,Anka Krstić Odeska 19,21000 Split,Ivan Kundid Gradišćanskih Hrvata 1,21000 Split,Ivana Kundid Dinarska 11,21000 Split,Ružica Kundid Dinarska 11,21000 Split,Deni Kuvačić Mažuranićevo Šetalište 10 B,21000 Split,Anka Landikušić Gradac 19 A,21311 Podstrana,Ivan Lasić Konjsko bb,21231 Konjsko,Dražen Lazić Šime Ljubića 9,21000 Split,Nenad Leskur Ulica Stjepana Radića 14,21210 Solin,Ivana Lilić Put Brodarice 7,21000 Split,Ivo Lipanović M. Getaldića 31,21000 Split,Marko Lojić Lojići 1,22320 Drniš,Mile Lovrić Fra Grge Martića 41,21000 Split,Ana Lovrinčević Vrh Visoke 121,21000 Split,Dejan Lukavac Ćirići 3,22320 Tepljuh,Nela Madžar Poljička 2,21311 Podstrana,Alenka Malinić Pujanke 79,21000 Split,Pavao Marasović Neorić bb,21203 Neorić,Anto Marijan Ulica Mate Lovraka 2,10410 Velika Gorica,Cvita Marijanović Marjanovići Iznad Crkve 11,22320 Gradac,Dobrinka Marijanović Put Smokovika 35,21000 Split,Tomislav Marijanović Put Smokovika 35,21000 Split,Jasna Marin Petra Svačića 99,22320 Drniš,Marina Marin Trbounje bb,22320 Drniš,Željko Marinac Varaždinska 3,21000 Split,Božidar Marinković Dosud 9,21000 Split,Jakov Mateta ULICA KORIOLANA ĆIPIKA 10 (ranije: KAŠTEL STARI, ULICA KARIOLANA ČIPIKA, 10),21217 Kaštel Stari,Ivan Matić Kopilica 33,21000 Split,Ružica Matić Trbounje bb,22320 Trbounje,Slavko Matić I. Aljinovića 11,21311 Žrnovnica,Željko Matić Raška 12,22320 Drniš,Marija Matković Šižgorićeva 20,21000 Split,Ivan Melvan Luke Botića 7,21217 Kaštel Novi,Nikola Midenjak Ulica 142. Brigade 16,22320 Siverić,Pere Mihanović Radičinka 12,21311 Žrnovnica,Ana Mikulić Čavoglave bb,22320 Drniš,Mate Mikulić Pauk 11,22320 Čavoglave,Ivan Milaković Strmoševica 3,21222 Marina,Ivan Milanović Terzićeva 17,21000 Split,Zorka Miletić Kliški put 4,21210 Solin,Milan Miljuš Kranjčevićeva 35,21000 Split,Đorđe Mirčetić Pokvasica 2,22320 Miočić,Tonči Mišković Jelsa 667,21465 Jelsa,Ana Moro Vukovarska 80,21000 Split,Slavko Moro Crivac 62P,21203 Crivac,Tomi Moscatello Ploča 17, Dol,21460 Stari Grad,Marija Munitić Mažuranićevo šetalište 48,21000 Split,Ljubomir Muslim Imotska 60,21000 Split,Mijo Nožina Prgomet bb,21201 Prgomet,Jurica Oman Ive Tijardovića 10,21000 Split,Mirko Oman Tijardovićeva 10,21000 Split,Janja Orošnjak Gorice 2,21212 Kaštel Sućurac,Mila Palada Odeska 4,21000 Split,Ivan Pandža K. Čipika 9,21217 Kaštel Stari,Asija Papić Dr. Ante Starčevića 55,21220 Trogir,Mijo Papić Getaldićeva 5,21000 Split,Tereza Papić M. Getaldićeva 5,21000 Split,Rajko Parać Ružić bb,22320 Ružić,Tatjana Parać Vrlička 43,21000 Split,Đurđica Parat Boksitno naselje 15,22320 Drniš,Ivan Pastuović Pastuovića 3,22320 Ružić,Jurica Pavela Poljana Kneza Trpimira 6,21000 Split,Roki Pavičić Drugi Donji Dvori 6,21460 Stari Grad,Ivan Pažanin Biokovska 6,21000 Split,Luka Peko Terzićeva 5,21000 Split,Neda Penga Sv.lovre 23,21311 Stobreč,Ante Perko Don Petra Peroša 5,21210 Mravince,Ivana Perko Don Petra Peroša 5,21210 Mravince,Gordana Perković Vukovarska 43,21000 Split,Marica Perković Perkovići 15,22320 Kljake,Nediljko Perković Vukovarska 43,21000 Split,Nila Peroš Terzićeva 3,21000 Split,Dragica Peša Jeretova 7,21000 Split,Iris Peša Rikarda Katalinića Jeretova 7,21000 Split,Nikša Petrić Kod sv. Stjepana 53,21450 Hvar,Matko Pezo Hercegovačka 30,21000 Split,Zlatko Piperković Dinka Šimunovića 17,21000 Split,Joško Pivac Varaždinska 43,21000 Split,Luka Pjevac Omiška 18,21000 Split,Anka Plazonja Uskočka 7,21000 Split,Robert Plazonja Uskočka 7,21000 Split,Gordan Poparić ULICA GRGURA NINSKOG 29 A (ranije: KAŠTEL NOVI, ŽRTAVA RATA, 29 A),21217 Kaštel Novi,Ante Popović J. Palmotića 2,21000 Split,Milanka Pranić Mosećka Ulica 4,22320 Drniš,Miroslav Primorac I. Paštrića Poljičanina 19,21311 Podstrana,Iva Punda Bistrička 29,21204 Kotlenice,Drago Radić Na rudini 3,20207 Čibača,Mladen Radmilović Gorička 4,21000 Split,Petar Radonić Burkovo 98,21465 Jelsa,Jagoda Radošević Vrh Lučca 35,21000 Split,Ante Rajčić Velebitska 97,21000 Split,Marko Ralica Benkovačka 3,21000 Split,Ivan Raos Mandićeva 66,21311 Stobreč,Zdenka Razlog Kod Pošte 33,22320 Siverić,Mila Rebić Marka M. 20A,21210 Mravince,Marija Reljanović Otavice 30,22320 Otavice,Mara Režić Kliški put bb,21210 Solin,Marija Rizvan Bilice 12,21000 Split,Anđelko Rogulj Gomile 38,21217 Kaštel Stari,Berislava Roša Zvonimirova 29 B,22300 Knin,Sofija Ruić Getaldićeva 19,21000 Split,Ana Runjić Hrvatskih vitezova 46,21000 Split,Gordan Ruščić Putaljski put bb,21212 Kaštel Sućurac,Sanja Ružić Šižgorićeva 7,21000 Split,Svjetlana Samac Samci 14,22320 Brištane,Miljenko Samardžić Šižegorićeva 20,21000 Split,Dinka Sanseović KUNIČIĆA DVOR 4 (ranije: DOL, DOL, 0),Dol,Ante Sarić Neorić bb,21203 Neorić,Ivan Sarić Neorić bb,21203 Neorić,Marija Sedlar Ostravska 1,21000 Split,Ljubica Sekelez Mitnička 1,21000 Split,Kristina Serdarević Put Jokića-kalčina 8,21203 Neorić,Aleksandra Sever-Muhar Karamanova 7,21000 Split,Boško Sikavica Kričke bb,22320 Ružić,Snježana Sikavica Domovinskog rata 12,21210 Solin,Dragan Simić Sarajevska 76,21000 Split,Tanja Sinovčić Trondheimska 10,21000 Split,Ljiljana Sirić Put Vele Meje 10,21212 Kaštel Sućurac,Dijana Skelin Vručine II 12,21217 Kaštel Novi,Kata Sočo Neorić bb,21203 Neorić,Marija Stančić Petra Krešimira IV 10,21460 Stari Grad,Đani Stanić Matoševa Ulica 131,21210 Solin,Danica Stipinović Kneza Trpimira 101,21212 Kaštel Sućurac,Milorad Stojsavljević Šimićeva 58,21000 Split,Petar Strinić Velebitska 93,21000 Split,Luca Strunje Kralja Tomislava 18,22300 Knin,Slavka Svalina Crivac bb,21203 Crivac,Marijan Šamija Trstenik 2,21000 Split,Marinka Šamija Vrgoračka 8,22300 Knin,Katica Šeparović Kupreška 92,21000 Split,Nenad Ševo Triljska 1,21000 Split,Krasna Šiklić Hercegovačka 88,21000 Split,Mili Šimig Šibenska 27,21000 Split,Vesna Škare Ruđera Boškovića 12,21000 Split,Ljubica Škopljanac TIKVARIN 14 (ranije: KAŠTEL KAMBELOVAC, TIKVARIN, 8),21214 Kaštel Kambelovac,Milica Špar Mašogradska Ulica 16,21212 Kaštel Sućurac,Eleana Šubat Mosorska 26,21311 Podstrana,Ivan Šuljug Ivaniševićeva 45,21000 Split,Vesna Šunjić Šimićeva 14,21000 Split,Ljubica Tarle Tarle 12,22320 Velušić,Nada Teklić Zgon 80,21210 Solin,Lada Terzić Puntarska 5,21000 Split,Ivan Tomić Velebitska 91,21000 Split,Ivan Topić Obala kneza Branimira 1,21000 Split,Jelica Topić Mosećka 50A,21000 Split,Tvrtko Topić Ulica 142. Brigade 37 A,22320 Siverić,Anđelka Torlak Radunica 29,21000 Split,Ivan Torlak Radunica 29,21000 Split,Marko Torlak Kljaci bb,22320 Kljake,Damir Tot Šimićeva 12,21000 Split,Anka Treskavica Dubrovačka 35,21000 Split,Anka Tukić Šime Ljubića 13,21000 Split,Nediljko Ugrin Sv. Ivana 33,21311 Donje Sitno,Marinko Uvodić Zgon 32,21210 Solin,Nedjeljka Uvodić Vinkovačka 51,21000 Split,Marko Validžić Ružić bb,22320 Ružić,Ivanka Varnica Imotska 69,21000 Split,Milica Varvodić Kozjačka 24,21210 Solin,Kristina Velić Papandopulova 11,21000 Split,Ljiljana Vesković Fausta Vrančića 8,21000 Split,Milka Veštić Čavale 11,22323 Sedramić,Ante Vidan Gundulićeva 44,21000 Split,Marko Vidović Ružić bb,22320 Gradac,Matko Vidović Gradac bb,22320 Gradac,Nevenka Vidović Gradac bb,22320 Gradac,Ankica Vilibić Marina Getaldića 33,21000 Split,Anđelko Vilić RADOBILJSKA CESTA 41 (ranije: KREŠEVO, KREŠEVO, 24),21250 Kreševo,Normela Visković Jelsa 1005,21465 Jelsa,Tonči Visković Pelinje 1005,21465 Jelsa,Marica Vlaić Mira Tilića 12,22320 Drniš,Dubravka Vlainić Strossmayerovo Šetalište 357,21465 Jelsa,Ivo Vodanović Pavičića dvori 11,21460 Stari Grad,Josip Vogleš Kaštelanska cesta 8,21214 Kaštel Kambelovac,Vinko Vranković JELSA 129 (ranije: JELSA, JELSA, 0),21465 Jelsa,Ivan Vrdoljak Donji Muč bb,21203 Donji Muć,Mirjana Vrdoljak Put Kule 12,21210 Solin,Marija Vrgoč Velebitska 34,21000 Split,Bože Vuco Starčevićeva 10,21212 Kaštel Sućurac,Mirjana Vučković Ruđera Boškovića 23,21000 Split,Višnja Vučković Uvala Luka 18,22202 Dvornica,Ivan Vugdelija Put Groblja bb,21217 Kaštel Štafilić,Dubravka Vukas Markov Put 8,21000 Split,Anđelka Vukičević Badanj bb,22320 Drniš,Zora Vuković Plitvička 1A,21000 Split,Ivan Vukušić Dobrilina 6,21000 Split,Jadran Vukušić Put Sv. Klementa 19,21311 Gornje Sitno,Nevenka Vukušić Cerje 2,22320 Mirlović Polje,Vjera Vukušić Kralja Petra Krešimira IV 8,22320 Drniš,Zvonimir Vukušić Vinodolska 10,21000 Split,Nevenka Vuleta Markov put 33,21311 Stobreč,Vinka Zekić Mostarska 7,21000 Split,Dinko Zenčić Račić bb,21465 Jelsa,Borislav Zokić Fra Bone Razmilovića 1,21000 Split,Dolina Zokić Pojišanska 18,21000 Split,Margita Zokić Fra Bone Razmilovića 1,21000 Split,Luca Zolota Gospin Put 38,21212 Kaštel Sućurac,Milan Žarković Parčić bb,22320 Siverić,Nevenka Živko M. Čačića 3,22300 Knin,Davorka Živković Živkovići 12,22320 Badanj,Ivica Živković Badanj bb,22320 Badanj,Ivo Živković A. Starčevića 51,21210 Solin,Siniša Ivančić Lovački Put 13,21000 Split,Iva Jelić Benkovačka 3,21000 Split,Marko Kavelj Alojzija Stepinca 11,21000 Split,Ivan Koljanin Kupreška 82,21000 Split,Željko Kovač Dravska 4,31000 Osijek,Zvonko Kruneš Ulica Slobode 36,21000 Split,Nikola Lacmanović Sukoišanska 19,21000 Split,Vesna Lepetić Tršćanska 12,21000 Split,Jelica Ljubica Velebitska 105,21000 Split,Darko Lulić Vežarovice 18,21214 Kaštel Lukšić,Vesna Lulić Vežarovice 18,21214 Kaštel Lukšić,Marija Mamić Kroz Meterize 26,22000 Šibenik,Radojka Marijanović Marijanovići Iznad Crkve 10,22320 Gradac,Meri Cabadaj Trg Bana Josipa Jelačića 10,31000 Osijek,Mate Markotić Put Starog Sela 23,21311 Podstrana,Ante Marović Lička 3,21000 Split,Ivan Marušić Poljičkih Knezova 87,21311 Podstrana,Iva Melvan Doverska 31,21000 Split,Goran Merkel Mutvoranska Ulica 3,52100 Pula,Ivan Mornar Miroslava Krleže 24,21000 Split,Miodrag Munjiza Put Miluša 7,21311 Stobreč,Ante Nožina Put Nožina-maljkovića 5,21201 Prgomet,Anica Pandža Hercegovačka 46,21000 Split,Nikica Pavlović Gornji Kono 37,20000 Dubrovnik,Silvana Perić Table 31,21000 Split,Nediljka Perišić Ruđera Boškovića 8a,21204 Dugopolje,Elvira Dračevac Lumbarda 678,20260 Lumbarda,Mara Dobrota Trondheimska 9,21000 Split,Neda-lidia Buljević Put Crkve 8,22320 Gradac,Ivan Bugarin Grab 114,21238 Grab,Maja Bučić Ruđera Boškovića 11,21000 Split,Mira Božić Bilice Ii 38,21000 Split,Sandra Borić Mosećka 56,21000 Split,Marija Davidović Gašpini 88,21210 Solin,Petar Adjanski Osječka Ulica 1,21214 Kaštel Gomilica,Ana Čatlak Put Sv. Ante Padovanskog 14,21214 Kaštel Kambelovac,Marinko Buškulić Ivana Gundulića 13,21000 Split,Marinko Galić Kamenita 99,21000 Split,Luca Gabela Kneza Lj. Posavskog 7,21000 Split,Tomislav Frankić Grljevačka 41,21311 Podstrana,Elias Erceg Vrbanj 132,21460 Vrbanj,Jakov Elez Donje Ogorje 0,21206 Donje Ogorje,Sretan Bajalo Poljana Kneza Trpimira 4,21000 Split,Mario Tomić Ulica Svetega Križica 26,21450 Hvar,Ranko Vuleta Sv. Ivana 20,21311 Donje Sitno,Zlatko Balić K. Višeslava 1,21204 Dugopolje,Boško Barać Bajagić 13a,21238 Bajagić,Milan Vukić Doverska 5,21000 Split,Mara Vukorepa Zgon 30,21210 Solin,Bare Vujina Vujinova 4,21217 Kaštel Štafilić,Milenko Bašić Sv.nikole 46,21207 Podgrađe,Diana Blažević Mejaši I 3b,21000 Split,Jozo Bogić Put Blata 132,21217 Kaštel Stari,Stjepko Bojanić Duvanjska 7,21000 Split,Miroslav Trečić Ulica Domovinskog Rata 1c,21210 Solin,Neda Tukić Trondheimska 10,21000 Split,Vinka Ukić Dinka Šimunovića 5,22300 Knin,Mira Velić Velebitska 73,21000 Split,Ivan Vrdoljak Donja Mala-centar 31,21203 Neorić,Iva Vrdoljak Kukuljevićeva 19,21000 Split,Dražen Todorović Hercegovačka 70,21000 Split,Dubravka Stojanovska Put Plokita 75,21000 Split,Josip Strniša Ivana Gundulića 9,22300 Knin,Ivica Sviličić Kneza Mutimira 3,21000 Split,Ana Rogošić Komjate 0,21214 Kaštel Lukšić,Ivica Stipinović Sukoišanska 25,21000 Split,Darko Topić Put Sv. Ižidora 92,21000 Split,Marija Trečić Ulica Domovinskog Rata 1c,21210 Solin,Milica Zorić Kneza Mislava 9,21311 Podstrana,Ivo Rajčić Radunićeva 19,21217 Kaštel Novi,Ivan Radoš Drniški Put 9,21000 Kamen,Željka Vučemilović-šimunović Alkarska 26,21000 Split</derivirana_varijabla>
  </DomainObject.Predmet.StrankaWithAdress>
  <DomainObject.Predmet.StrankaWithAdressOIB>
    <izvorni_sadrzaj>REPUBLIKA HRVATSKA, OIB 18683136487,LUKA dioničko društvo, OIB 34440814040, Kopilica 47 B,Split,RAD, d.o.o. za vodoopskrbu i ostale komunalne djelatnosti, OIB 71304592430, Ul.Stjepana Radića 69,Drniš,HEP-Operator distribucijskog sustava d.o.o. za distribuciju i opskrbu električne energije ELEKTRA ŠIBENI, OIB 46830600751, Ulica grada Vukovara 37,10000 Zagreb,Mara Jukić, OIB 37710339746, Čavoglave bb,22322 Ružić,Ivica Bašić, OIB 14595893401, Vukovarska 170,21000 Split,GASTRO GRUPA d.o.o. za trgovinu i usluge, OIB 39228456312, Grada Vukovara 271,10000 Zagreb,AUTO HRVATSKA dioničko društvo, OIB 32709834358, Dubrovačka Ulica 1,Split,JADRANSKO OSIGURANJE d.d., OIB 94472454976, Listopadska 2,10000 Zagreb,CITY EX d.o.o. za prijenos poslovne dokumentacije, OIB 99406899243, Donje Svetice 40,10 000 Zagreb,Hrvatski Telekom d.d., OIB 81793146560, Savska cesta 32,10000 Zagreb,CODEX SORTIUM društvo s ograničenom odgovornošću za pružanje kompleksnih konzalting usluga, OIB 83918065246, Ivana Šibla 9,10000 Zagreb,SUNCE osiguranje d.d., OIB 12012147571, Trnjanska cesta 108,10000 Zagreb,HRVATSKA IZVJEŠTAJNA NOVINSKA AGENCIJA, OIB 41387373932, Marulićev trg 16,10000 Zagreb,ČISTOĆA d.o.o. za komunalnu djelatnost, održavanje čistoće i odlaganje komunalnog otpada, OIB 16912997621, Put od Republike 14,Dubrovnik,TEXT-PAPIR d.o.o. za trgovinu i usluge, OIB 45878059290, Stinice 12,Split,SLOBODNA DALMACIJA izdavačka i tiskarska djelatnost, dioničko društvo, OIB 35075764438, Ulica Hrvatske Mornarice 4,Split,ČISTOĆA društvo s ograničenom odgovornošću za obavljanje komunalnih djelatnosti održavanja čistoće i odlaganja komunaln, OIB 38812451417, Put Plokita 81,Split,OPĆINA JELSA Jedinstveni upravni odjel, OIB 94187441810, Riba bb,21465 Jelsa,AUTOKUĆA BOSNIĆ d.o.o. za trgovinu, servis i remont, OIB 62890333516, Rakite 27,Žrnovnica,TISKARA MALENICA d.o.o., OIB 21268596817, 113. Šibenske brigade HV-a 193,Šibenik,Ivan Marijan, OIB 35721802898, Strossmayerovo šetalište bb,21465 JELSA, Otok Hvar,HEP-Operator distribucijskog sustava d.o.o. za distribuciju i opskrbu električne energije, OIB 46830600751, Ulica grada Vukovara 37,10000 Zagreb,Rikard Pavlović, OIB 16829467929, Gundulićeva 26,21000 Split,LUČKA UPRAVA SPLIT, OIB 06992092556, Gat Sv. Duje 1,Split,TINA ALATI društvo s ograničenom odgovorošću za trgovinu i usluge, OIB 72232886006, Trg Francuske Repub. 14,10000 Zagreb,PLOVPUT trgovačko društvo s ograničenom odgovornošću za održavanje pomorskih plovnih putova i radijske službe, OIB 14480721492, Obala Lazareta 1,Split,Regionalna veletržnica Benkovac dioničko društvo za trgovinu i usluge "u stečaju", OIB 16205687638, Benkovačke bojne 17,Benkovac,MESSER CROATIA PLIN Poduzeće za proizvodnju i prodaju tehničkih plinova d.o.o., OIB 32179081874, Industrijska 1,Zaprešić,ZAVOD ZA JAVNO ZDRAVSTVO DR. ANDRIJA ŠTAMPAR, OIB 33392005961, Mirogojska Cesta 16,10000 Zagreb,Zagrebačka burza d.d., OIB 84368186611, Ivana Lučića 2a/22,10000 Zagreb,METRONET TELEKOMUNIKACIJE d.d. za telekomunikacijske usluge, OIB 23269006802, Ulica Grada Vukovara 269/d,10000 Zagreb,RELAX, d.o.o. za proizvodnju i trgovinu, OIB 24543050439, Tijardovićeva 4/II,Split,MINISTARSTVO GOSPODARSTVA, RAVNETELJSTVO ZA ROBNE ZALIHE, OIB 22413472900, Ul.Grada Vukovara 78/VI,10000 Zagreb,PUĆO d.o.o. za trgovinu, ugostiteljstvo i cestovni prijevoz, OIB 33417474295, Puće 2,Ružić,ITEM, d.o.o. informatičke usluge, OIB 71527463594, Put Supavla 39,Split,ŠKARE TRADE, d.o.o. za trgovinu i ugostiteljstvo, OIB 88448992592, Sarajevska Ulica 64,Split,CROATIA osiguranje d.d. FILIJALA SPLIT, OIB 26187994862, Miramarska 22,10000 Zagreb,MIRJANA BARIĆ, OIB 91861480870, D.Farlatija 92,23000 Zadar,SREDIŠNJE KLIRINŠKO DEPOZITARNO DRUŠTVO, dioničko društvo, OIB 64406809162, Heinzelova 62/a,10000 Zagreb,MILENKO BUŠLJETA, OIB 63433937940, P. Bonifacije 30,23000 Zadar,MILICA UGARKOVIĆ, OIB 03462724779, 23000 Zadar,FABIJAN PERONJA, OIB 19033633778, Banski dolac bb,21465 Jelsa,Agencija za upravljanje državnom imovinom, OIB 75666130770, Ivana Lučića 6,10000 Zagreb,COMENG, društvo s ograničenom odgovornošću za informatički inženjering, OIB 42122172362, A. Starčevića 11,Solin,AMEROPA AG, OIB 38272342702, Rebgasse 108,BINNINGEN,GRAFOPLEX, društvo s ograničenom odgovornošću, za trgovinu i usluge, OIB 71142152777, Hektorovićeva 47,Split,HP - Hrvatska pošta d.d., OIB 87311810356, Jurišićeva 13,10000 Zagreb,Financijska agencija, OIB 85821130368, Vrtni put 3,10000 Zagreb,NIKOLA LACMANOVIĆ, OIB 50670282682, Sukoišanska 19,21000 Split,HEP-Operator distribucijskog sustava d.o.o. za distribuciju i opskrbu električne energije, OIB 46830600751, Ulica grada Vukovara 37,10000 Zagreb,VODOVOD I KANALIZACIJA, društvo s ograničenom odgovornošću za vodoopskrbu, odvodnju i pročišćavanje otpadnih voda, OIB 56826138353, Biokovska 3,Split,JELKOM, društvo s ograničenom odgovornošću za komunalnu djelatnost, OIB 92345732468, Vrboska,DALMACIJAVINO d.d. za proizvodnju i promet alkoholnih i bezalkoholnih pića "u stečaju", OIB 07837847925, Obala kneza Domagoja 15,Split,EUROLEASING d.o.o., OIB 48922277230, Remetinečka cesta 98,10000 Zagreb,Rino Barbić, odvjetnik, OIB 04402974520, Vrsina 0,21465 Jelsa,HVARSKI VODOVOD d.o.o., OIB 96577868636, Radičina 0,21465 Jelsa,IVAN MILAT, OIB 89865160390, Ulica br. 7,20271 BLATO NA KORČULI,DIONOVA - DIONA d.o.o., OIB 41112127430, Donje Svetice 127,10000 Zagreb,TEHNOPLAST d.o.o. za građevinarstvo, trgovinu, ugostiteljstvo, turizam i uslužne djelatnosti, OIB 70676517267, Ulica Slobode 5,21000 Split,VIPnet, društvo s ograničenom odgovornošću za usluge javnih telekomunikacija, OIB 29524210204, Vrtni put 1,10000 Zagreb,BILIĆ-ERIĆ d.o.o. za privatnu zaštitu, OIB 68580128211, Ljudevita Posavskog 3, Trgovački centar Millennijum,Sesvete,DALMACIJAVINO - ZAGREB društvo sograničenom odgovornošću za trgovinu, ugostiteljstvo i prijevoz, OIB 93269876765, Gajeva 26,10000 Zagreb,GRAD DRNIŠ, OIB 38309740312, Trg kralja Tomislava 1,22320 Drniš,Vetropack Straža tvornica stakla d.d. Hum na Sutli, OIB 74210066591, Hum na Sutli, Hum na Sutli 203,Hum Na Sutli,CAPRICORNO, društvo s ograničenom odgovornošću za trgovinu, OIB 09517317411, Hercegovačka 57/A,Split,PELJEŠKI VRHOVI, POLJOPRIVREDNA ZADRUGA, OIB 49398931487, Janjina 68,Janjina,Toma Šurjak, OIB 66049692921, Sansovića dvori 29,21465 JELSA, DOL,Jakov Peronja, OIB 07373599239, Jelsa 0,21465 Jelsa,TIGAR d.o.o. za usluge, OIB 65051360088, Put Supavla 1,Split,POREZNA UPRAVA Područni ured Split, OIB 18683136487, Trg dr. Franje Tuđmana 4,21000 Split,BURA I TRAMUNTANA d.o.o. za trgovinu i usluge, OIB 78359961331, Don Frane Bulića 205,Solin,TRAST međunarodno otpremništvo, dioničko društvo, OIB 93225891495,  Gat Sv.Duje 4,Split,CHROMOS AGRO dioničko društvo proizvodnja sredstava za zaštitu bilja, OIB 82790074844, Radnička cesta 173/n,10000 Zagreb,VODOVOD I KANALIZACIJA, društvo s ograničenom odgovornošću za vodoopskrbu, odvodnju i pročišćavanje otpadnih voda, OIB 56826138353, Biokovska 3,Split,AUTOTRANS d. o. o. za javni prijevoz putnika u cestovonom prometu, trgovinu, usluge i turistička agencija, OIB 19819724166, Trg Žabica 1,Rijeka,BRTVILA BREZIĆ d.o.o. za proizvodnju brtvila, trgovinu i zastupanje, OIB 47897946377, Starotrnjanska 46/A,10000 Zagreb,IREKS AROMA društvo s ograničenom odgovornošću, OIB 36709757659, Radnička Cesta 37,10000 Zagreb,Marin Mileteta, odvjetnik, OIB 37476644793, Gorjanska 26,10000 Zagreb,HEP - Opskrba d.o.o. za opskrbu potrošača električnom, toplinskom energijom i plinom, OIB 63073332379, Ulica grada Vukovara 37,10000 Zagreb,ING-ATEST d.o.o. za trgovinu i usluge, OIB 21777333810, Hrvatske mornarice 1/a,Split,Hrvatske vode, pravna osoba za upravljanje vodama, OIB 28921383001, Grada Vukovara 220,10000 Zagreb,BASLER OSIGURANJE ZAGREB dioničko društvo za osiguranje, OIB 59706054982, Radnička cesta 37/b,10000 Zagreb,NARODNI TRGOVAČKI LANAC d.o.o. za trgovinu i usluge, OIB 78344221376, Soblinec, Soblinečka 55,Sesvete,MANTIS, d.o.o. za trgovinu i usluge, OIB 41274793973, Varaždinska 51,Split,Vinko Paina, OIB 51203688235, Malo selo,21460 Stari Grad,TRANSADRIA, međunarodna špedicija d. d. u stečaju, OIB 47965841018, Riva Boduli 1,Rijeka,Hrvatska radiotelevizija, OIB 68419124305, Prisavlje 3,10000 Zagreb,BRODOMERKUR trgovina i usluge, dioničko društvo, OIB 33956120458, Poljička Cesta 35,Split,ZAGREBAČKI HOLDING, društvo s ograničenom odgovornošću za javni prijevoz, opskrbu vodom, održavanje čistoće, putnička a, OIB 85584865987, Ulica grada Vukovara 41,10000 Zagreb,NASTAVNI ZAVOD ZA JAVNO ZDRAVSTVO SPLITSKO-DALMATINSKE ŽUPANIJE, OIB 54948902275, Vukovarska Ulica 46,Split,BRODOSPLIT-BRODOGRADILIŠTE društvo s ograničenom odgovornošću, OIB 05532178397, Put Supavla 21,Split,COPAN ZAGREB društvo s ograničenom odgovornošću za trgovinu i zastupanje, OIB 43698579132, Selnica Šćitarjevska 25,10410 Velika Gorica,DUHAN društvo s ograničenom odgovornošću, OIB 84143469050, Vukovarska 30,Dubrovnik,Ivica Maleš vl. autoservis "UNO", OIB 89917595934, Put Blata bb,21216 Kaštel Stari,Teo Palaversić, OIB 21074825891, Mala Banda 166,21465 Jelsa,HRVATSKA POŠTANSKA BANKA, dioničko društvo, OIB 87939104217, Jurišićeva 4,10000 Zagreb,OTIS DIZALA, društvo s ograničenom odgovornošću za proizvodnju, montažu, remont i održavanje dizala, OIB 76080865307, Prilaz Vladislava Brajkovića 15,10000 Zagreb,Fabijan Roić, OIB 55646544786, Domobranska 26,21460 Stari Grad,Ivo Družević, OIB 59608054089, Družević Dvor 20,21460 Stari Grad, Dol,Ivo Roić, OIB 73872839985, Zbora Narodne garde 2,21460 Stari Grad,Josip Kovačević, OIB 24407104693, M.Ivanića 26,21460 Stari Grad,Tedi-Tadija Maroević, OIB 75901351091, Out Rudine 4,21460 Stari Grad,Jakica Lupi, OIB 73236308888, Vrbanj 0,21462 Vrbanj,Joza Bratanić, OIB 08011374888, Vrbanj 0,21462 Vrbanj,Antun Pavičić, OIB 65866256737, Pavičića dvor 13,21460 Stari Grad, Dol,Juraj Pavičić, OIB 09529542053, Ceratorij 0,21462 Vrbanj,Cvjetko Matković, OIB 10443683019, Matije Ivanića 0,21460 Stari Grad,Katica Kovačević, OIB 33120980772, Dol 0,21460 Dol,Nikša Dužević, OIB 66241675982, Dol 0,21460 Dol,Milovan Kombura, OIB 30770175855, F. Vrančića 13,21000 Split,Jelisava Pavičić, OIB 83980708087, Vrbanj 0,21462 Vrbanj,Matko Carić, OIB 35189247498, Dol 0,21460 Dol,Marinko Dužević, OIB 12242231071, Dol  0,21460 Stari Grad, Dol,Margarita Radonić, OIB 28025722533, Dol 0,21460 Dol,Dinko Pavičić Tribunol, OIB 99243667034, Žrtava Rata  2,21460 Stari Grad,Tonči Šurjak, OIB 60785268681, Stari Grad 0,21460 Stari Grad,Duško Pavičić Ivelja, OIB 25982798589, Bassina 0,21462 Vrbanj,Pero Dulčić Sušak, OIB 55533277123, Malo Selo 63,21460 Stari Grad,Ivan Tadić, OIB 00384008152, Vagonj 32,21460 Stari Grad,Ivica Pavičić, OIB 72332556277, Vrbanj 0,21462 Vrbanj,Mihovil-Mile Pavičić, OIB 24835949834, Vrbanj 0,21462 Vrbanj,Tomi Moscatello, OIB 28508820612, Dol,21460 Dol,Nikola Vodanović, OIB 74845370223, Vrbanj 0,21462 Vrbanj,Margarita Marica Stančić, OIB 08101100980, Kod Sv. Petra 0,21460 Stari Grad,Vjekoslav Radonić, OIB 33204721839, Dol 0,21460 Dol,Marinko Sanseović, OIB 45513941394, Dol 0,21460 Dol,Tadija Moškatelo, OIB 31188799731, B.Kašića 9,21460 Stari Grad,Damir Petrić, OIB 86091667582, Stari Grad 0,21460 Stari Grad,Louis Petrić, OIB 16074465250, Srinjo kola 2,21460 Stari Grad,Ivica Ljubić, OIB 56655610557, Stari Grad 0,21460 Stari Grad,Vinko Lupi, OIB 35451219902, Sv. Magdalene 7,21460 Stari Grad,Ivan Tadić Šilo, OIB 70114227603, Stari Grad 0,21460 Stari Grad,Ivan Tadić, OIB 70114227603, Stari Grad 0,21460 Stari Grad,Vinko Maroević, OIB 76848533915, Stari Grad,21460 Stari Grad,Ivan Buratović, OIB 47859397279, Vrbanj 13,21462 Vrbanj,Mijo Mili Pavičić, OIB 88915921313, Vrbanj 0,21460 Vrbanj,Marija Vodanović, OIB 55757464937, Stari Grad 0,21460 Stari Grad,Jakov Fredotović, OIB 46839149373, Vrbanj 297,21462 Vrbanj,Miljenko Srhoj, OIB 83488729434, Krešimirova 5,21460 Stari Grad,Nikola Haladić, OIB 44890767273, Stari Grad 0,21460 Stari Grad,Janez Jelušić, OIB 53424861114, Sv. Petra 0,21460 Stari Grad,Nikola Sansević, OIB 77925554696, Dol 0,21460 Stari Grad,Nikola Buratović, OIB 63461897206, Vrbanj 0,21462 Vrbanj,Cvjetko Buratović, OIB 68271062216, Put Križa 4,21460 Stari Grad,Nikola Buratović, OIB 83296807791, Vrbanj 0,21462 Vrbanj,Nikola Stipišić, OIB 40730811746, Vrbanj 0,21462 Vrbanj,Prošper Moškatelo, OIB 30735770287, Dol 0,21460 Dol,Tonko Maroević, OIB 09539101243, Šiberija 6,21460 Stari Grad,Ivo Pavičić, OIB 10571584537, Dol 0,21460 Dol,Pavao Čubre, OIB 53903728630, Vrbanj 0,21462 Vrbanj,Luka Šurjak, OIB 94878152360, Dol 0,21460 Dol,Luka Franetović, OIB 70961784599, C. Škarpe 17,21460 Stari Grad,Ivan Miloš Mile, OIB 62291039145, Dol 0,21460 Dol,Jure Moškatelo, OIB 82967525191, Ploča 2,21460 Dol,Vjekoslav Bogdanić, OIB 94391191426, J.B.Jelačića 9,21460 Stari Grad,Petro Šoljan, OIB 76350894229, Donja kola 0,21460 Stari Grad,Juraj Dužević, OIB 99909425440, Radošića dvor 4,21460 Dol,Damir Šurjak, OIB 27457530614, Šurokovića dvor 5,21460 Dol,Jakov Tresić, OIB 60663993622, Vrbanj 0,21462 Vrbanj,Juraj Moškatelo Stariji, OIB 12577877147, Ploča 27,21460 Stari Grad,Ruža Roić, OIB 27524265061, Pod jugo 10,21460 Dol,Rade Čavić, OIB 74420229729, Malo Selo 0,21460 Stari Grad,Matilda Buratović, OIB 24198956638, Vrbanj 0,21462 Vrbanj,Ivo Šurjak, OIB 90776404563, Ostravska 8,21000 Split,Dražica Matković Ljubo, OIB 38484140872, Vrbanj 0,21462 Vrbanj,Dinko Račić, OIB 02437704848, Vrbanj 173,21462 Vrbanj,Mila Franetović Dužević, OIB 02539671010, Vrankovića dvor 5,21460 Stari Grad,Luka Stančić, OIB 91475365556, Stančića dvor 0,21460 Dol,Meri Petrić, OIB 49953370209, Stari Grad 0,21460 Stari Grad,Ivan Moškatelo, OIB 16048013538, Ploča 29,21460 Dol,Vinko Moškatelo, OIB 57771107058, Ploča 23,21460 Dol,Nikola Šimunović, OIB 24630749503, K. Zvonimira 35,21460 Stari Grad,Mirko Radonić, OIB 28025722533, Pod jugo 19,21460 Dol,Antun Sansević, OIB 80183811492, Sansevića dvor 43,21460 Dol,Nikša Moškatelo, OIB 98307576243, Ploča 4,21460 Dol,Antun Vodanović Stariji, OIB 43563335947, Vrbanj  0,21460 Vrbanj,Ivo Bojanić, OIB 00897882683, Šiberija 19,21460 Stari Grad,Cvjetko Miličić, OIB 44230808110, T. Buzolića 8,21450 Hvar,Marija Trbuhović, OIB 38712300010, Vrbanj 0,21462 Vrbanj,Neno Šoljan, OIB 04419572654, Molo Selo 0,21460 Stari Grad,Juraj Tomi Moškatelo, OIB 80968217347, Ploča 2,21460 Dol,Ivo Račić Kapetanić, OIB 70008404713, Vrbanj 0,21462 Vrbanj,Đuro Caratan, OIB 81898965125, Zavala 0,21465 Zavala,Ante Tonči Drinković, OIB 92836065068, Bonski Dolac,21465 Jelsa,Kata Duboković, OIB 93006547119, Pitve bb,21465 Pitve,Boris Carić, OIB 46466426123, Ivan Dolac 0,21465 Ivan Dolac, Jelsa,Tonko Ivčević Bakulić, OIB 62293366608, Šiberija 29,21460 Stari Grad,Marko Huljić, OIB 99873701212, Račić 860,21465 Jelsa,Lenka Roić, OIB 57371012596, Dol,21460 Dol,Stjepan Jerković, OIB 25876380285, Zastražišće 0,21466 Zastražišće,Boris Borović, OIB 51193036454, Poljica,21466 Poljica,Niko Salamunić, OIB 76231208532, Jelsa bb,21465 Jelsa,File Vranković, OIB 44132340384, Dol 0,21460 Dol,Juraj Šperka, OIB 79176257167, Zastražišće 0,21466 Zastražišće,Mili Razović, OIB 03291272208, Vinkovačka 51,21000 Split,Ante Mihojević, OIB 08852465695, Vrboska,21463 Vrboska,Ljubica Stipišić, OIB 53136752678, Vrbanj 0,21462 Vrbanj,Stjepan Hujo Huljić, OIB 06947019866, Vrsina bb,21465 Jelsa,Nikola Grgičević, OIB 72806517394, Vrisnik 0,21465 Vrisnik,Tonči Gurdulić, OIB 88962507191, Jelsa 0,21465 Jelsa,Prošperino Milevčić, OIB 45533211549, Jelsa 0,21465 Jelsa,Boris Rubinić, OIB 69242251733, V rbanj  0,21462 Vrbanj,Jakov Račić, OIB 31621777587, Vrbanj 302 A,21462 Vrbanj,Jakša Radonić, OIB 11727504421, Jelsa 0,21465 Jelsa,Vinko Palaversić, OIB 66878442541, Jelsa,21465 Jelsa,Fabijan Kunčić, OIB 51005536058, Dol 0,21460 Dol,Dušan Salamunić, OIB 67690387290, Račić bb,21465 Jelsa,Margarita Stančić, OIB 77283348907, Dol 0,21460 Dol,Josip Crnčić, OIB 78272535399, Pitve 0,21465 Pitve,Luka Moškatelo, OIB 37611216898, Dol 0,21460 Dol,Lucija Milatić-Bričolić, OIB 72454967005, Svirče 0,21462 Svirče,Fabijan Dužević, OIB 65516171063, Domobranska 31,21460 Stari Grad,Vjeko Jakas, OIB 99530955280, Zvala bb,21465 Zavala,Pavo Bunčuga, OIB 76824484181, Banski Dolac bb,21465 Jelsa,Marko Buratović, OIB 96637597848, Svirče 0,21462 Svirče,Antun Lučić, OIB 23239072373, Poljica,21466 Poljica,Marin Parun Barbić, OIB 39599282196, Pitve 0,21465 Pitve,Stjepan Tomislav Huljić, OIB 97499130016, Lučica bb,21465 Jelsa,Cvjetka Cvita Milevčić, OIB 75708915913, Jelsa 0,21465 Jelsa,Marinko Radonić, OIB 89514038279, Pitve 72,21465 Pitve,Antun Gurdulić, OIB 55215862622, Vrsina bb,21465 Jelsa,Blaženko Jakas, OIB 38730295070, Zavala 0,21465 Zavala,Braco Jakas, OIB 76920975322, Zavala 136,21465 Zavala,Ivan Makjanić, OIB 86091321106, Svirče 0,21462 Svirče,Ante Rubinić, OIB 15201258693, Vrsina  307,21465 Jelsa,Dražica Vicenca Matković, OIB 67149132840, Vrbanj 117,21462 Vrbanj,Jakov Radonić, OIB 93729454627, Jelsa bb,21465 Jelsa,Slobodan Radičić, OIB 46777889915, Pitve bb,21465 Pitve,Jurko Lučić, OIB 16439489089, Vrboska 0,21463 Vrboska,Mate Antičević, OIB 55268785640, Zavala 0,21465 Zavala,Josip Franičević, OIB 43547284113, Burkovo bb,21465 Jelsa,Asija Bojanić, OIB 14798986072, Burkovo,21465 Jelsa,Milivoj Vidas vl. Servisa instrumenata, mjerne i regulacione opreme, OIB 56342789123, Starčevićeva 26,21000 Split,BURA l d.o.o. za trgovinu i usluge - u stečaju, OIB 79000721319, Koturaška 51,10000 Zagreb,NET MEDIA SISTEMI d.o.o. za informatički inženjering, OIB 03380490457, Kvaternikova 12,Split,Financijska agencija, OIB 85821130368, Vrtni put 3,10000 Zagreb,Hrvatski registar brodova, OIB 04601923208, Marasovića 67,Split,Nenad Ševo, OIB 88234857624, Teiljska 1,21000 Split,Meri Stipinović, OIB 64965084141, Sukoišanska 25,21000 Split,Fond za zaštitu okoliša i energetsku učinkovitost, OIB 85828625994, Ksaver 208,10000 Zagreb,Zlatko Balić, OIB 07837847925, Obala kneza Domagoja 15,21204 Dugopolje,Galić Ante, OIB 90017639391, Odeska 16,21000 Split,Dean Prelević, odvjetnik, OIB 10098946497, Gundulićeva 22,21000 Split,Želimir Miletić, OIB 86888847404, Put Kotlara 31,23000 Zadar,Luči Roić, OIB 24743587539, Pavičića dvor 7,21460 Dol,Ivelja Pavičić Nade, Vrbanj 0,21460 Vrbanj,Dujko Čubre, OIB 91478009603, Vrbanj 0,21460 Vrbanj,Antun Bratanić, OIB 52392458213, Zvonimirova 27,21460 Stari Grad,Andrija Matković, OIB 72332556277, Domobranska 22,21460 Stari Grad,Antun Vune Bratanić, OIB 44890767273, Vrbanj 0,21460 Vrbanj,Dinko Lušić, OIB 23131390669, Vrbanj 0,21460 Vrbanj,Nikica Nikola Matijević, OIB 21094494613, Dol 0,21460 Stari Grad,Ivan Sanseović, OIB 08563467932, Dol, Kunčića dvor 4,21460 Stari Grad,Marija Kovačević Lolotović, OIB 69060952354, Vukovarska 23,21460 Stari Grad,Petar Zlatan Vodanović, OIB 11403397863, Vrbanj 126,21460 Vrbanj,Ivan Stančić, OIB 31497688270, Dol, Stančića dvor 0,21460 Stari Grad,Stjepan Moškatelo, OIB 92020885489, Dol Sv. Marije 1,21460 Stari Grad,Toma Dužević, OIB 08830644469, Dol Sv. Marije 0,21460 Stari Grad,Ivica Račić, OIB 28123794048, Vrbanj 0,21460 Vrbanj,Kuzma Pavičić Aleluja, OIB 33120197409, Vrbanj 0,21460 Vrbanj,Vinka Salamunić, OIB 91445751353, Jelsa 0,21465 Jelsa,Teo Huljić, OIB 56034797647, Jelsa 0,21465 Jelsa,Dejan Šperka, OIB 10054205030, Jelsa 0,21465 Jelsa,Juraj Caratan, OIB 29357565225, Zavala 0,21465 Zavala,Matko Antičević, OIB 42034643125, Pitve 0,21465 Pitve,Dinko Rubinić ( Vjera ), OIB 69863599942, Vrisnik 73,21465 Vrisnik,Vjera Rubinić, OIB 98825603309, Vrinsnik 73,21465 Vrisnik,Abraham Bojanić, OIB 79576557482, Jelsa 1,21465 Jelsa,Vedran Nevešćanin, OIB 34969575575, Smiljanićeva 2,21000 Split,Marija Pjevac, OIB 82096480140, Omiška 18,21000 Split,Carinska uprava, Zrinsko Frankopanska 60,21000 Split,Općinski sud u Starom Gradu - ZK odjel, Ulica Novo Riva 3,21460 Stari Grad,Nada Akrap, OIB 50608806627, Put Sirobuje 37,21000 Split,Jasminka Antunović, OIB 74697035343, Ulica Luke Botića 24,21210 Solin,Nediljka Armanda, OIB 09033661295, Vranjički put 18,21000 Split,Ana Babić, Krilava 8,21000 Split,Gordana Babić, Šulavi bb,21214 Kaštel Lukšić,Ivan Babić, Doverska 7,21000 Split,Katica Babić, Zvonimirova 16,21210 Solin,Jure Bacelj, Novakova 26,21000 Split,Ana Bačić, Umljanovići bb,22320 Drniš,Nediljka Bajić, Križanica 7,21000 Split,Žarka Bakotić, OIB 36917498674, Mosorska Ulica 11 A,21214 Kaštel Gomilica,Marko Baković, Kroz selo 2,22320 Siverić,Ivica Ban, Braće Radića 7,21212 Kaštel Sućurac,Srđanka Banovac, OIB 50974371502, Sikavice - Banovci 5,Parčić,Božidar Barać, Maslinska 22,21000 Split,Vedran Barbarić, Šimićeva 8,21000 Split,Marija Barbir, Vukovarska 175,21000 Split,Petar Barbir, Vukovarska 175,21000 Split,Anica Baričević, Put blata bb,21217 Kaštel Novi,Damira Barišić, OIB 88385690941, Barišići 10,22320 Žitnić,Ivan Barišić, Kornatska 31,31000 Osijek,Manda Bašić, Put Majdana 29,21210 Solin,Aleksandar Bauk, OIB 97860316263, Alojzija Stepinca 16,21000 Split,Marina Bauk, Stepinčeva 16,21000 Split,Ivo Bavčević, Šibenska 3,21000 Split,Nataša Bazina, OIB 67925940620, PUT STRMA 67 (ranije: NEORIĆ, NEORIĆ, 0),21203 Neorić,Mirjana Begonja, Džale 2,22323 Sedramić,Jelena Belić, Banski Dolac 627,21465 Jelsa,Niko Belić, OIB 18977071620, Jelsa 627,21465 Jelsa,Jagoda Bešker, OIB 29966440390, Gašpini 23,21210 Solin,Nedo Bešker, Gašpini 23,21210 Solin,Zorica Bilić, Predraga Bojanića 13,21460 Stari Grad,Sanja Bilić Pavlinović, Vukovarska 80,21000 Split,Jela Bilobrk, Stepinčeva 32,21000 Split,Antun Blažević, Meštrovića šetalište 96,21000 Split,Hrvoje Blažević, Blaževići bb,22320 Čavoglave,Damir Bojčić, Kralja Zvonimira 24,22320 Drniš,Željko Bojčić, P. Preradovića 4,22320 Drniš,Denis Boljat, Karlovo 46,21214 Kaštel Kambelovac,Srećko Boras, Put groblja bb,21217 Kaštel Novi,Robert Borić, OIB 38057391892, Mosećka 56,21000 Split,Goran Bosančić, OIB 33007404175, Ulica Braski Dolac 40,21212 Kaštel Sućurac,Pava Botić, OIB 34296544282, Kosorova 7,22300 Knin,Ljuba Božanić, Dobrilina 11,21000 Split,Anka Božić, Šibenksa 9,21000 Split,Anica Božić-Bakušić, Katalinića prilaz 5,21000 Split,Ivica Bratić, Neorić bb,21203 Neorić,Nikša Bratić, OIB 49290967945, Put Svete Mande 18,21000 Split,Vencislav Brizić, OIB 29265973045, Ulica Kralja Zvonimira 56,21460 Stari Grad,Zlata Brizić, OIB 73389614517, Ulica Kralja Zvonimira 56,21460 Stari Grad,Mate Brstilo, Krešimirova 25,21311 Žrnovnica,Zora Budimir, Cesta Domovinskog rata 36,22300 Knin,Miranda Budiša, OIB 35557811513, Ulica Kralja Zvonimira 18,22320 Drniš,Nediljko Bugarin, Doverska 7,21000 Split,Željka Vučemilović Šimunović, Skradinska 7,21000 Split,Gordana Buljević, OIB 32937631192, Trondheimska 10,21000 Split,Marina Burić, Mirlović Zagora,22323 Unešić,Mario Buzov, Cerje 85,22320 Mirlović Polje,Đuro Caratan, Stara zavala 58,21465 Jelsa,Toni Caratan, Stara Zavala 58,21465 Jelsa,Boris Carić, OIB 46466426123, IVAN DOLAC 179 (ranije: IVAN DOLAC, IVAN DOLAC, 0),21465 Ivan Dolac,Paulo Carić, OIB 15402538356, SVIRČE 145 (ranije: SVIRČE, SVIRČE, 0),21460 Svirče,Dinka Cazareo, Marina Šabića 4,21460 Stari Grad,Nevenka Cukrov, Domovinskog rata 6,21210 Solin,Dijana Czwik, OIB 09675579569, Matoševa Ulica 96,21210 Solin,Vinka Čavala, Krešimirova bb,21214 Kaštel Gomilica,Silva Černak-Lojić, Kralja Zvonimira 18,22320 Drniš,Diana Čović, Duće-Glavica,21310 Omiš,Ante Čulo, Hrvatskih knezova bb,21214 Kaštel Gomilica,Blaž Ćapin, Odakova 9,21000 Split,Filip Delać, OIB 82167098700, Grge Novaka 6,22300 Knin,Ankica Delić, Kaštelanska cesta 42,21212 Kaštel Sućurac,Marko Delić, Gašpini 108,21210 Solin,Nediljka Delić, Donji Muć bb,21203 Donji Muć,Gordana Didak, OIB 78878339902, Kroz Smrdečac 5,21000 Split,Mili Divić, OIB 35555990248, Radobiljska Cesta 12,21250 Katuni,Ljiljana Dragan, Šimićeva 54,21000 Split,Milka Drlje, Kitožer 9,21311 Stobreč,Mate Drmić, Put Plokita 40,21000 Split,Jozo Družianić, OIB 63604163211, Pujanke 15,21000 Split,Niko Dujić, Don Petra Peroša,21210 Mravince,Stanko Duvančić, OIB 41476060687, Duvančići 9,22320 Razvođe,Damir Duvnjak, Križine 15A,21000 Split,Nives Džanko, OIB 90598357164, Ulica Fra Pavla Melade 24 A,21217 Kaštel Štafilić,Ante Đurđević, OIB 72594587030, Jadranska 12,21400 Supetar,Ljubica Elez, Donji Moseć 14,22320 Moseć,Ankica Ezgeta, Kaštelanska cesta 12,21217 Kaštel Stari,Lenka Franić, OIB 62951288048, Sedam Kaštela 6,21000 Split,Ivica Gabelić, OIB 70468304794, Vrboska 387,21465 Vrboska,Marija Galešić, Neorić 61,21203 Neorić,Petar Galić, Težački put 40,21000 Split,Silvana Galić, OIB 02726524452, Trondheimska 5,21000 Split,Kazimir Garić, OIB 83662319172, Ulica Matija Ivanića 35,21460 Stari Grad,Vencel Gašpar, Hercegovačka 24,21000 Split,Vinko Gašpar, Sinjska 9,21000 Split,Ana Goreta, Put željezničke stanice,22320 Drniš,Zorka Goreta, Donje Gorete 21,22320 Drniš,Josip Gotovac, Vukovarska 113,21000 Split,Vjekoslav Grbčić, Gajeva 11A,21000 Split,Divna Grbeša, OIB 74813693236, FRANKOPANSKA ULICA 20 (ranije: SOLIN, FRANKOPANSKA ULICA, 60),21210 Solin,Ana Grubišić, Put Sirobuje 10,21311 Stobreč,Gordana Grubišić, Braće Radića 3,21210 Solin,Nikola Grubišić, Kralja Zvonimira 37,22320 Drniš,Sanja Grubišić, Kralja Zvonimira 16,22320 Drniš,Antonio Gudelj, Put Dragovoda 17,21000 Split,Kata Gugić, Sarajevska 42,21000 Split,Mirjana Gugić, Luke Botića 6,21210 Solin,Ivica Hajder, Cigići 1,22320 Otavice,Željko Hajder, OIB 70330715284, Cigići 1,22320 Otavice,Silvana Hajduk, OIB 33507058945, Varoš 1,21231 Klis,Tomislav Herceg, Sinjska 46,22300 Knin,Mira Ikica, OIB 11849010850, Vlaka Vi 2,22303 Oklaj,Franjo Ivčević, Sv. Petra od Klob. 1,21217 Kaštel Novi,Jelena Ivčević, OIB 74901888496, Ulica Sv. Petra Od Klobuka 16,21217 Kaštel Novi,Damir Jakus, Stepinčeva 67,21000 Split,Gospova Jakus, OIB 04209324873, Poljička Cesta 84,Poljica,Marica Jakus, OIB 74750176046, PUT MAJDANA 31 (ranije: SOLIN, PUT MAJDANA, 31),21231 Klis,Petar Jakus, Put Majdana 31,21210 Solin,Marko Janković, Bisko bb,21232 Bisko,Matija Jeličić, Vinkovačka 5,21000 Split,Ante Jeličić, Trondheimska 7,21000 Split,Marija Jocić, K. Ćipika 9,21217 Kaštel Stari,Ante Jolić, Jolići 2,22320 Gradac,Marica Jukić, Perivoj A. Roje 5,21000 Split,Marko Jukić, Perivoj Ane Roje 5,21000 Split,Renata Jukić, Put Župića 29,21230 Sinj,Jadranka Jurić, Bufaline II 29,21217 Kaštel Novi,Marija Jurić, Put Kruševika bb,21214 Kaštel Kambelovac,Ankica Kainić, OIB 80409745726, Prominski Put 11,22300 Knin,Jelena Kalinić, Ivana Raosa 15,21000 Split,Petar Kalinić, Mosećka 114,21000 Split,Anamarija Kalinić Radović, Vukovarska 57,21000 Split,Stipan Kamber, Sesartići 20,21210 Solin,Đuro Kapoši, Južno predgrađe 51,31000 Osijek,Željko Karin, Zgon 80,21210 Solin,Marijana Karin Prnjak, Zgon 80,21210 Solin,Neda Kasalo, Kaštelanska cesta 1,21214 Kaštel Kambelovac,Zvonimir Kasalo, Kaštelanska cesta 1,21214 Kaštel Kambelovac,Suzana Kašić, Kralja Zvonimira 47,22320 Drniš,Ivana Katalinić, Renka Šperca 11,21310 Omiš,Josip Katušić, Luke Botića 11,21210 Solin,Ljiljana Kegalj, OIB 44567225674, Istarska 5,21000 Split,Ante Kekez, Dubrovačka 35,21000 Split,Ivanko Kekez, OIB 69257203171, Sukoišanska 29,21000 Split,Petrica Kekez, OIB 01138031201, Dubrovačka 35,21000 Split,Boško Kevo, Stipe Pensa 5,21217 Kaštel Štafilić,Antiša Kliškinić, OIB 54591476829, Ulica Petra Krešimira Iv 108,21210 Solin,Veljko Knezović, OIB 29953576092, Zagrebačka 6,21311 Stobreč,Stjepan Kokeza, Pribude bb,21206 Pribude,Petar Kolega, Put Mira 2,21210 Solin,Daniela Kovač, Cesta dr. Franje Tuđmana 238a,21212 Kaštel Sućurac,Željka Kovač, Mažuranićevo šetalište 26,21000 Split,Ivan Kraljić, Neorić bb,21203 Neorić,Inga Krnjaić, OIB 00968558935, Požeška 6,21000 Split,Anka Krstić, Odeska 19,21000 Split,Ivan Kundid, Gradišćanskih Hrvata 1,21000 Split,Ivana Kundid, Dinarska 11,21000 Split,Ružica Kundid, Dinarska 11,21000 Split,Deni Kuvačić, OIB 86909984538, Mažuranićevo Šetalište 10 B,21000 Split,Anka Landikušić, OIB 18023655586, Gradac 19 A,21311 Podstrana,Ivan Lasić, Konjsko bb,21231 Konjsko,Dražen Lazić, Šime Ljubića 9,21000 Split,Nenad Leskur, OIB 79369933858, Ulica Stjepana Radića 14,21210 Solin,Ivana Lilić, OIB 24212828078, Put Brodarice 7,21000 Split,Ivo Lipanović, M. Getaldića 31,21000 Split,Marko Lojić, Lojići 1,22320 Drniš,Mile Lovrić, Fra Grge Martića 41,21000 Split,Ana Lovrinčević, Vrh Visoke 121,21000 Split,Dejan Lukavac, OIB 85205650926, Ćirići 3,22320 Tepljuh,Nela Madžar, OIB 92085359240, Poljička 2,21311 Podstrana,Alenka Malinić, OIB 44061509536, Pujanke 79,21000 Split,Pavao Marasović, Neorić bb,21203 Neorić,Anto Marijan, OIB 32989170521, Ulica Mate Lovraka 2,10410 Velika Gorica,Cvita Marijanović, OIB 33573858243, Marjanovići Iznad Crkve 11,22320 Gradac,Dobrinka Marijanović, OIB 03673706981, Put Smokovika 35,21000 Split,Tomislav Marijanović, Put Smokovika 35,21000 Split,Jasna Marin, Petra Svačića 99,22320 Drniš,Marina Marin, Trbounje bb,22320 Drniš,Željko Marinac, Varaždinska 3,21000 Split,Božidar Marinković, Dosud 9,21000 Split,Jakov Mateta, OIB 14390943845, ULICA KORIOLANA ĆIPIKA 10 (ranije: KAŠTEL STARI, ULICA KARIOLANA ČIPIKA, 10),21217 Kaštel Stari,Ivan Matić, Kopilica 33,21000 Split,Ružica Matić, Trbounje bb,22320 Trbounje,Slavko Matić, I. Aljinovića 11,21311 Žrnovnica,Željko Matić, Raška 12,22320 Drniš,Marija Matković, Šižgorićeva 20,21000 Split,Ivan Melvan, Luke Botića 7,21217 Kaštel Novi,Nikola Midenjak, OIB 88248589366, Ulica 142. Brigade 16,22320 Siverić,Pere Mihanović, OIB 49545684243, Radičinka 12,21311 Žrnovnica,Ana Mikulić, Čavoglave bb,22320 Drniš,Mate Mikulić, Pauk 11,22320 Čavoglave,Ivan Milaković, Strmoševica 3,21222 Marina,Ivan Milanović, Terzićeva 17,21000 Split,Zorka Miletić, Kliški put 4,21210 Solin,Milan Miljuš, Kranjčevićeva 35,21000 Split,Đorđe Mirčetić, Pokvasica 2,22320 Miočić,Tonči Mišković, OIB 74628173475, Jelsa 667,21465 Jelsa,Ana Moro, Vukovarska 80,21000 Split,Slavko Moro, Crivac 62P,21203 Crivac,Tomi Moscatello, OIB 28508820612, Ploča 17, Dol,21460 Stari Grad,Marija Munitić, Mažuranićevo šetalište 48,21000 Split,Ljubomir Muslim, OIB 17589644925, Imotska 60,21000 Split,Mijo Nožina, Prgomet bb,21201 Prgomet,Jurica Oman, OIB 78517901315, Ive Tijardovića 10,21000 Split,Mirko Oman, OIB 68766264149, Tijardovićeva 10,21000 Split,Janja Orošnjak, OIB 49619386391, Gorice 2,21212 Kaštel Sućurac,Mila Palada, OIB 10163841708, Odeska 4,21000 Split,Ivan Pandža, K. Čipika 9,21217 Kaštel Stari,Asija Papić, OIB 36844611036, Dr. Ante Starčevića 55,21220 Trogir,Mijo Papić, Getaldićeva 5,21000 Split,Tereza Papić, M. Getaldićeva 5,21000 Split,Rajko Parać, Ružić bb,22320 Ružić,Tatjana Parać, OIB 45662446398, Vrlička 43,21000 Split,Đurđica Parat, Boksitno naselje 15,22320 Drniš,Ivan Pastuović, Pastuovića 3,22320 Ružić,Jurica Pavela, OIB 06763759506, Poljana Kneza Trpimira 6,21000 Split,Roki Pavičić, OIB 01089958101, Drugi Donji Dvori 6,21460 Stari Grad,Ivan Pažanin, Biokovska 6,21000 Split,Luka Peko, OIB 89771272445, Terzićeva 5,21000 Split,Neda Penga, OIB 76197116887, Sv.lovre 23,21311 Stobreč,Ante Perko, Don Petra Peroša 5,21210 Mravince,Ivana Perko, Don Petra Peroša 5,21210 Mravince,Gordana Perković, Vukovarska 43,21000 Split,Marica Perković, Perkovići 15,22320 Kljake,Nediljko Perković, Vukovarska 43,21000 Split,Nila Peroš, OIB 48544328267, Terzićeva 3,21000 Split,Dragica Peša, Jeretova 7,21000 Split,Iris Peša, OIB 06010961010, Rikarda Katalinića Jeretova 7,21000 Split,Nikša Petrić, Kod sv. Stjepana 53,21450 Hvar,Matko Pezo, OIB 51619560640, Hercegovačka 30,21000 Split,Zlatko Piperković, OIB 91173398058, Dinka Šimunovića 17,21000 Split,Joško Pivac, Varaždinska 43,21000 Split,Luka Pjevac, Omiška 18,21000 Split,Anka Plazonja, OIB 92736733656, Uskočka 7,21000 Split,Robert Plazonja, OIB 75774016292, Uskočka 7,21000 Split,Gordan Poparić, OIB 98826275620, ULICA GRGURA NINSKOG 29 A (ranije: KAŠTEL NOVI, ŽRTAVA RATA, 29 A),21217 Kaštel Novi,Ante Popović, J. Palmotića 2,21000 Split,Milanka Pranić, OIB 03263396290, Mosećka Ulica 4,22320 Drniš,Miroslav Primorac, OIB 42998076332, I. Paštrića Poljičanina 19,21311 Podstrana,Iva Punda, Bistrička 29,21204 Kotlenice,Drago Radić, Na rudini 3,20207 Čibača,Mladen Radmilović, Gorička 4,21000 Split,Petar Radonić, Burkovo 98,21465 Jelsa,Jagoda Radošević, Vrh Lučca 35,21000 Split,Ante Rajčić, Velebitska 97,21000 Split,Marko Ralica, Benkovačka 3,21000 Split,Ivan Raos, Mandićeva 66,21311 Stobreč,Zdenka Razlog, OIB 03030085275, Kod Pošte 33,22320 Siverić,Mila Rebić, Marka M. 20A,21210 Mravince,Marija Reljanović, Otavice 30,22320 Otavice,Mara Režić, Kliški put bb,21210 Solin,Marija Rizvan, Bilice 12,21000 Split,Anđelko Rogulj, Gomile 38,21217 Kaštel Stari,Berislava Roša, OIB 03031267329, Zvonimirova 29 B,22300 Knin,Sofija Ruić, OIB 32252086462, Getaldićeva 19,21000 Split,Ana Runjić, Hrvatskih vitezova 46,21000 Split,Gordan Ruščić, OIB 53119078542, Putaljski put bb,21212 Kaštel Sućurac,Sanja Ružić, Šižgorićeva 7,21000 Split,Svjetlana Samac, OIB 00231948560, Samci 14,22320 Brištane,Miljenko Samardžić, OIB 48154982931, Šižegorićeva 20,21000 Split,Dinka Sanseović, OIB 27313861620, KUNIČIĆA DVOR 4 (ranije: DOL, DOL, 0),Dol,Ante Sarić, Neorić bb,21203 Neorić,Ivan Sarić, Neorić bb,21203 Neorić,Marija Sedlar, Ostravska 1,21000 Split,Ljubica Sekelez, OIB 37811046307, Mitnička 1,21000 Split,Kristina Serdarević, OIB 96208368856, Put Jokića-kalčina 8,21203 Neorić,Aleksandra Sever-Muhar, Karamanova 7,21000 Split,Boško Sikavica, Kričke bb,22320 Ružić,Snježana Sikavica, Domovinskog rata 12,21210 Solin,Dragan Simić, Sarajevska 76,21000 Split,Tanja Sinovčić, OIB 15724160128, Trondheimska 10,21000 Split,Ljiljana Sirić, OIB 13682411690, Put Vele Meje 10,21212 Kaštel Sućurac,Dijana Skelin, Vručine II 12,21217 Kaštel Novi,Kata Sočo, Neorić bb,21203 Neorić,Marija Stančić, Petra Krešimira IV 10,21460 Stari Grad,Đani Stanić, OIB 01952579328, Matoševa Ulica 131,21210 Solin,Danica Stipinović, Kneza Trpimira 101,21212 Kaštel Sućurac,Milorad Stojsavljević, Šimićeva 58,21000 Split,Petar Strinić, Velebitska 93,21000 Split,Luca Strunje, Kralja Tomislava 18,22300 Knin,Slavka Svalina, OIB 20916812996, Crivac bb,21203 Crivac,Marijan Šamija, Trstenik 2,21000 Split,Marinka Šamija, OIB 26187211202, Vrgoračka 8,22300 Knin,Katica Šeparović, Kupreška 92,21000 Split,Nenad Ševo, OIB 88234857624, Triljska 1,21000 Split,Krasna Šiklić, OIB 53374014167, Hercegovačka 88,21000 Split,Mili Šimig, OIB 94704411458, Šibenska 27,21000 Split,Vesna Škare, OIB 71821692373, Ruđera Boškovića 12,21000 Split,Ljubica Škopljanac, OIB 09408788504, TIKVARIN 14 (ranije: KAŠTEL KAMBELOVAC, TIKVARIN, 8),21214 Kaštel Kambelovac,Milica Špar, OIB 07038339077, Mašogradska Ulica 16,21212 Kaštel Sućurac,Eleana Šubat, OIB 38900880602, Mosorska 26,21311 Podstrana,Ivan Šuljug, Ivaniševićeva 45,21000 Split,Vesna Šunjić, Šimićeva 14,21000 Split,Ljubica Tarle, OIB 28166909018, Tarle 12,22320 Velušić,Nada Teklić, OIB 80645998554, Zgon 80,21210 Solin,Lada Terzić, OIB 31496851195, Puntarska 5,21000 Split,Ivan Tomić, Velebitska 91,21000 Split,Ivan Topić, Obala kneza Branimira 1,21000 Split,Jelica Topić, OIB 84009834780, Mosećka 50A,21000 Split,Tvrtko Topić, OIB 15832739048, Ulica 142. Brigade 37 A,22320 Siverić,Anđelka Torlak, Radunica 29,21000 Split,Ivan Torlak, Radunica 29,21000 Split,Marko Torlak, Kljaci bb,22320 Kljake,Damir Tot, Šimićeva 12,21000 Split,Anka Treskavica, OIB 89998355619, Dubrovačka 35,21000 Split,Anka Tukić, Šime Ljubića 13,21000 Split,Nediljko Ugrin, OIB 61713318858, Sv. Ivana 33,21311 Donje Sitno,Marinko Uvodić, OIB 86857726322, Zgon 32,21210 Solin,Nedjeljka Uvodić, Vinkovačka 51,21000 Split,Marko Validžić, Ružić bb,22320 Ružić,Ivanka Varnica, Imotska 69,21000 Split,Milica Varvodić, Kozjačka 24,21210 Solin,Kristina Velić, Papandopulova 11,21000 Split,Ljiljana Vesković, OIB 43910221929, Fausta Vrančića 8,21000 Split,Milka Veštić, OIB 06357620254, Čavale 11,22323 Sedramić,Ante Vidan, Gundulićeva 44,21000 Split,Marko Vidović, Ružić bb,22320 Gradac,Matko Vidović, Gradac bb,22320 Gradac,Nevenka Vidović, Gradac bb,22320 Gradac,Ankica Vilibić, OIB 41935131740, Marina Getaldića 33,21000 Split,Anđelko Vilić, OIB 46303939151, RADOBILJSKA CESTA 41 (ranije: KREŠEVO, KREŠEVO, 24),21250 Kreševo,Normela Visković, OIB 93848978885, Jelsa 1005,21465 Jelsa,Tonči Visković, Pelinje 1005,21465 Jelsa,Marica Vlaić, Mira Tilića 12,22320 Drniš,Dubravka Vlainić, Strossmayerovo Šetalište 357,21465 Jelsa,Ivo Vodanović, Pavičića dvori 11,21460 Stari Grad,Josip Vogleš, Kaštelanska cesta 8,21214 Kaštel Kambelovac,Vinko Vranković, OIB 28469423878, JELSA 129 (ranije: JELSA, JELSA, 0),21465 Jelsa,Ivan Vrdoljak, Donji Muč bb,21203 Donji Muć,Mirjana Vrdoljak, Put Kule 12,21210 Solin,Marija Vrgoč, Velebitska 34,21000 Split,Bože Vuco, Starčevićeva 10,21212 Kaštel Sućurac,Mirjana Vučković, Ruđera Boškovića 23,21000 Split,Višnja Vučković, Uvala Luka 18,22202 Dvornica,Ivan Vugdelija, Put Groblja bb,21217 Kaštel Štafilić,Dubravka Vukas, OIB 08519715626, Markov Put 8,21000 Split,Anđelka Vukičević, Badanj bb,22320 Drniš,Zora Vuković, Plitvička 1A,21000 Split,Ivan Vukušić, Dobrilina 6,21000 Split,Jadran Vukušić, OIB 16315354223, Put Sv. Klementa 19,21311 Gornje Sitno,Nevenka Vukušić, Cerje 2,22320 Mirlović Polje,Vjera Vukušić, Kralja Petra Krešimira IV 8,22320 Drniš,Zvonimir Vukušić, Vinodolska 10,21000 Split,Nevenka Vuleta, Markov put 33,21311 Stobreč,Vinka Zekić, Mostarska 7,21000 Split,Dinko Zenčić, OIB 65189931544, Račić bb,21465 Jelsa,Borislav Zokić, OIB 51253879731, Fra Bone Razmilovića 1,21000 Split,Dolina Zokić, OIB 75688399939, Pojišanska 18,21000 Split,Margita Zokić, OIB 85982645988, Fra Bone Razmilovića 1,21000 Split,Luca Zolota, OIB 57479376750, Gospin Put 38,21212 Kaštel Sućurac,Milan Žarković, Parčić bb,22320 Siverić,Nevenka Živko, M. Čačića 3,22300 Knin,Davorka Živković, Živkovići 12,22320 Badanj,Ivica Živković, Badanj bb,22320 Badanj,Ivo Živković, A. Starčevića 51,21210 Solin,Siniša Ivančić, OIB 26067778479, Lovački Put 13,21000 Split,Iva Jelić, OIB 44484653228, Benkovačka 3,21000 Split,Marko Kavelj, OIB 02369489649, Alojzija Stepinca 11,21000 Split,Ivan Koljanin, OIB 21918343692, Kupreška 82,21000 Split,Željko Kovač, OIB 11925765994, Dravska 4,31000 Osijek,Zvonko Kruneš, OIB 55906727777, Ulica Slobode 36,21000 Split,Nikola Lacmanović, OIB 50670282682, Sukoišanska 19,21000 Split,Vesna Lepetić, OIB 84143512273, Tršćanska 12,21000 Split,Jelica Ljubica, OIB 08611982578, Velebitska 105,21000 Split,Darko Lulić, OIB 19997474853, Vežarovice 18,21214 Kaštel Lukšić,Vesna Lulić, OIB 31024530599, Vežarovice 18,21214 Kaštel Lukšić,Marija Mamić, OIB 82920304679, Kroz Meterize 26,22000 Šibenik,Radojka Marijanović, OIB 75956845709, Marijanovići Iznad Crkve 10,22320 Gradac,Meri Cabadaj, OIB 90828303800, Trg Bana Josipa Jelačića 10,31000 Osijek,Mate Markotić, OIB 40858158040, Put Starog Sela 23,21311 Podstrana,Ante Marović, OIB 68871210232, Lička 3,21000 Split,Ivan Marušić, OIB 38554028146, Poljičkih Knezova 87,21311 Podstrana,Iva Melvan, OIB 03677154609, Doverska 31,21000 Split,Goran Merkel, OIB 20105696184, Mutvoranska Ulica 3,52100 Pula,Ivan Mornar, OIB 99253273877, Miroslava Krleže 24,21000 Split,Miodrag Munjiza, OIB 45836749093, Put Miluša 7,21311 Stobreč,Ante Nožina, OIB 63957170679, Put Nožina-maljkovića 5,21201 Prgomet,Anica Pandža, OIB 13489275071, Hercegovačka 46,21000 Split,Nikica Pavlović, OIB 49276013054, Gornji Kono 37,20000 Dubrovnik,Silvana Perić, OIB 13586987904, Table 31,21000 Split,Nediljka Perišić, OIB 60970664434, Ruđera Boškovića 8a,21204 Dugopolje,Elvira Dračevac, OIB 02336991708, Lumbarda 678,20260 Lumbarda,Mara Dobrota, OIB 21943772484, Trondheimska 9,21000 Split,Neda-lidia Buljević, OIB 14338735105, Put Crkve 8,22320 Gradac,Ivan Bugarin, OIB 77317760491, Grab 114,21238 Grab,Maja Bučić, OIB 03739843191, Ruđera Boškovića 11,21000 Split,Mira Božić, OIB 22986331166, Bilice Ii 38,21000 Split,Sandra Borić, OIB 36571760060, Mosećka 56,21000 Split,Marija Davidović, OIB 45482063767, Gašpini 88,21210 Solin,Petar Adjanski, OIB 59639817186, Osječka Ulica 1,21214 Kaštel Gomilica,Ana Čatlak, OIB 78110711892, Put Sv. Ante Padovanskog 14,21214 Kaštel Kambelovac,Marinko Buškulić, OIB 08200114705, Ivana Gundulića 13,21000 Split,Marinko Galić, OIB 96762020666, Kamenita 99,21000 Split,Luca Gabela, OIB 68629820074, Kneza Lj. Posavskog 7,21000 Split,Tomislav Frankić, OIB 69745327532, Grljevačka 41,21311 Podstrana,Elias Erceg, OIB 27105475264, Vrbanj 132,21460 Vrbanj,Jakov Elez, OIB 36735285579, Donje Ogorje 0,21206 Donje Ogorje,Sretan Bajalo, OIB 77606115521, Poljana Kneza Trpimira 4,21000 Split,Mario Tomić, OIB 12822553870, Ulica Svetega Križica 26,21450 Hvar,Ranko Vuleta, OIB 75885216649, Sv. Ivana 20,21311 Donje Sitno,Zlatko Balić, OIB 07556207031, K. Višeslava 1,21204 Dugopolje,Boško Barać, OIB 00526661882, Bajagić 13a,21238 Bajagić,Milan Vukić, OIB 34302227455, Doverska 5,21000 Split,Mara Vukorepa, OIB 56814423724, Zgon 30,21210 Solin,Bare Vujina, OIB 23922325811, Vujinova 4,21217 Kaštel Štafilić,Milenko Bašić, OIB 71120573278, Sv.nikole 46,21207 Podgrađe,Diana Blažević, OIB 12578026353, Mejaši I 3b,21000 Split,Jozo Bogić, OIB 35027187093, Put Blata 132,21217 Kaštel Stari,Stjepko Bojanić, OIB 25751926536, Duvanjska 7,21000 Split,Miroslav Trečić, OIB 50880474980, Ulica Domovinskog Rata 1c,21210 Solin,Neda Tukić, OIB 70924511514, Trondheimska 10,21000 Split,Vinka Ukić, OIB 42081497162, Dinka Šimunovića 5,22300 Knin,Mira Velić, OIB 31812224044, Velebitska 73,21000 Split,Ivan Vrdoljak, OIB 58654492314, Donja Mala-centar 31,21203 Neorić,Iva Vrdoljak, OIB 63554079953, Kukuljevićeva 19,21000 Split,Dražen Todorović, OIB 98584327843, Hercegovačka 70,21000 Split,Dubravka Stojanovska, OIB 87171204134, Put Plokita 75,21000 Split,Josip Strniša, OIB 95889329970, Ivana Gundulića 9,22300 Knin,Ivica Sviličić, OIB 30978785630, Kneza Mutimira 3,21000 Split,Ana Rogošić, OIB 63013573312, Komjate 0,21214 Kaštel Lukšić,Ivica Stipinović, OIB 04756380103, Sukoišanska 25,21000 Split,Darko Topić, OIB 09297890199, Put Sv. Ižidora 92,21000 Split,Marija Trečić, OIB 54951995215, Ulica Domovinskog Rata 1c,21210 Solin,Milica Zorić, OIB , Kneza Mislava 9,21311 Podstrana,Ivo Rajčić, OIB 52467354389, Radunićeva 19,21217 Kaštel Novi,Ivan Radoš, OIB 36063141303, Drniški Put 9,21000 Kamen,Željka Vučemilović-šimunović, OIB 19390672750, Alkarska 26,21000 Split</izvorni_sadrzaj>
    <derivirana_varijabla naziv="DomainObject.Predmet.StrankaWithAdressOIB_1">REPUBLIKA HRVATSKA, OIB 18683136487,LUKA dioničko društvo, OIB 34440814040, Kopilica 47 B,Split,RAD, d.o.o. za vodoopskrbu i ostale komunalne djelatnosti, OIB 71304592430, Ul.Stjepana Radića 69,Drniš,HEP-Operator distribucijskog sustava d.o.o. za distribuciju i opskrbu električne energije ELEKTRA ŠIBENI, OIB 46830600751, Ulica grada Vukovara 37,10000 Zagreb,Mara Jukić, OIB 37710339746, Čavoglave bb,22322 Ružić,Ivica Bašić, OIB 14595893401, Vukovarska 170,21000 Split,GASTRO GRUPA d.o.o. za trgovinu i usluge, OIB 39228456312, Grada Vukovara 271,10000 Zagreb,AUTO HRVATSKA dioničko društvo, OIB 32709834358, Dubrovačka Ulica 1,Split,JADRANSKO OSIGURANJE d.d., OIB 94472454976, Listopadska 2,10000 Zagreb,CITY EX d.o.o. za prijenos poslovne dokumentacije, OIB 99406899243, Donje Svetice 40,10 000 Zagreb,Hrvatski Telekom d.d., OIB 81793146560, Savska cesta 32,10000 Zagreb,CODEX SORTIUM društvo s ograničenom odgovornošću za pružanje kompleksnih konzalting usluga, OIB 83918065246, Ivana Šibla 9,10000 Zagreb,SUNCE osiguranje d.d., OIB 12012147571, Trnjanska cesta 108,10000 Zagreb,HRVATSKA IZVJEŠTAJNA NOVINSKA AGENCIJA, OIB 41387373932, Marulićev trg 16,10000 Zagreb,ČISTOĆA d.o.o. za komunalnu djelatnost, održavanje čistoće i odlaganje komunalnog otpada, OIB 16912997621, Put od Republike 14,Dubrovnik,TEXT-PAPIR d.o.o. za trgovinu i usluge, OIB 45878059290, Stinice 12,Split,SLOBODNA DALMACIJA izdavačka i tiskarska djelatnost, dioničko društvo, OIB 35075764438, Ulica Hrvatske Mornarice 4,Split,ČISTOĆA društvo s ograničenom odgovornošću za obavljanje komunalnih djelatnosti održavanja čistoće i odlaganja komunaln, OIB 38812451417, Put Plokita 81,Split,OPĆINA JELSA Jedinstveni upravni odjel, OIB 94187441810, Riba bb,21465 Jelsa,AUTOKUĆA BOSNIĆ d.o.o. za trgovinu, servis i remont, OIB 62890333516, Rakite 27,Žrnovnica,TISKARA MALENICA d.o.o., OIB 21268596817, 113. Šibenske brigade HV-a 193,Šibenik,Ivan Marijan, OIB 35721802898, Strossmayerovo šetalište bb,21465 JELSA, Otok Hvar,HEP-Operator distribucijskog sustava d.o.o. za distribuciju i opskrbu električne energije, OIB 46830600751, Ulica grada Vukovara 37,10000 Zagreb,Rikard Pavlović, OIB 16829467929, Gundulićeva 26,21000 Split,LUČKA UPRAVA SPLIT, OIB 06992092556, Gat Sv. Duje 1,Split,TINA ALATI društvo s ograničenom odgovorošću za trgovinu i usluge, OIB 72232886006, Trg Francuske Repub. 14,10000 Zagreb,PLOVPUT trgovačko društvo s ograničenom odgovornošću za održavanje pomorskih plovnih putova i radijske službe, OIB 14480721492, Obala Lazareta 1,Split,Regionalna veletržnica Benkovac dioničko društvo za trgovinu i usluge "u stečaju", OIB 16205687638, Benkovačke bojne 17,Benkovac,MESSER CROATIA PLIN Poduzeće za proizvodnju i prodaju tehničkih plinova d.o.o., OIB 32179081874, Industrijska 1,Zaprešić,ZAVOD ZA JAVNO ZDRAVSTVO DR. ANDRIJA ŠTAMPAR, OIB 33392005961, Mirogojska Cesta 16,10000 Zagreb,Zagrebačka burza d.d., OIB 84368186611, Ivana Lučića 2a/22,10000 Zagreb,METRONET TELEKOMUNIKACIJE d.d. za telekomunikacijske usluge, OIB 23269006802, Ulica Grada Vukovara 269/d,10000 Zagreb,RELAX, d.o.o. za proizvodnju i trgovinu, OIB 24543050439, Tijardovićeva 4/II,Split,MINISTARSTVO GOSPODARSTVA, RAVNETELJSTVO ZA ROBNE ZALIHE, OIB 22413472900, Ul.Grada Vukovara 78/VI,10000 Zagreb,PUĆO d.o.o. za trgovinu, ugostiteljstvo i cestovni prijevoz, OIB 33417474295, Puće 2,Ružić,ITEM, d.o.o. informatičke usluge, OIB 71527463594, Put Supavla 39,Split,ŠKARE TRADE, d.o.o. za trgovinu i ugostiteljstvo, OIB 88448992592, Sarajevska Ulica 64,Split,CROATIA osiguranje d.d. FILIJALA SPLIT, OIB 26187994862, Miramarska 22,10000 Zagreb,MIRJANA BARIĆ, OIB 91861480870, D.Farlatija 92,23000 Zadar,SREDIŠNJE KLIRINŠKO DEPOZITARNO DRUŠTVO, dioničko društvo, OIB 64406809162, Heinzelova 62/a,10000 Zagreb,MILENKO BUŠLJETA, OIB 63433937940, P. Bonifacije 30,23000 Zadar,MILICA UGARKOVIĆ, OIB 03462724779, 23000 Zadar,FABIJAN PERONJA, OIB 19033633778, Banski dolac bb,21465 Jelsa,Agencija za upravljanje državnom imovinom, OIB 75666130770, Ivana Lučića 6,10000 Zagreb,COMENG, društvo s ograničenom odgovornošću za informatički inženjering, OIB 42122172362, A. Starčevića 11,Solin,AMEROPA AG, OIB 38272342702, Rebgasse 108,BINNINGEN,GRAFOPLEX, društvo s ograničenom odgovornošću, za trgovinu i usluge, OIB 71142152777, Hektorovićeva 47,Split,HP - Hrvatska pošta d.d., OIB 87311810356, Jurišićeva 13,10000 Zagreb,Financijska agencija, OIB 85821130368, Vrtni put 3,10000 Zagreb,NIKOLA LACMANOVIĆ, OIB 50670282682, Sukoišanska 19,21000 Split,HEP-Operator distribucijskog sustava d.o.o. za distribuciju i opskrbu električne energije, OIB 46830600751, Ulica grada Vukovara 37,10000 Zagreb,VODOVOD I KANALIZACIJA, društvo s ograničenom odgovornošću za vodoopskrbu, odvodnju i pročišćavanje otpadnih voda, OIB 56826138353, Biokovska 3,Split,JELKOM, društvo s ograničenom odgovornošću za komunalnu djelatnost, OIB 92345732468, Vrboska,DALMACIJAVINO d.d. za proizvodnju i promet alkoholnih i bezalkoholnih pića "u stečaju", OIB 07837847925, Obala kneza Domagoja 15,Split,EUROLEASING d.o.o., OIB 48922277230, Remetinečka cesta 98,10000 Zagreb,Rino Barbić, odvjetnik, OIB 04402974520, Vrsina 0,21465 Jelsa,HVARSKI VODOVOD d.o.o., OIB 96577868636, Radičina 0,21465 Jelsa,IVAN MILAT, OIB 89865160390, Ulica br. 7,20271 BLATO NA KORČULI,DIONOVA - DIONA d.o.o., OIB 41112127430, Donje Svetice 127,10000 Zagreb,TEHNOPLAST d.o.o. za građevinarstvo, trgovinu, ugostiteljstvo, turizam i uslužne djelatnosti, OIB 70676517267, Ulica Slobode 5,21000 Split,VIPnet, društvo s ograničenom odgovornošću za usluge javnih telekomunikacija, OIB 29524210204, Vrtni put 1,10000 Zagreb,BILIĆ-ERIĆ d.o.o. za privatnu zaštitu, OIB 68580128211, Ljudevita Posavskog 3, Trgovački centar Millennijum,Sesvete,DALMACIJAVINO - ZAGREB društvo sograničenom odgovornošću za trgovinu, ugostiteljstvo i prijevoz, OIB 93269876765, Gajeva 26,10000 Zagreb,GRAD DRNIŠ, OIB 38309740312, Trg kralja Tomislava 1,22320 Drniš,Vetropack Straža tvornica stakla d.d. Hum na Sutli, OIB 74210066591, Hum na Sutli, Hum na Sutli 203,Hum Na Sutli,CAPRICORNO, društvo s ograničenom odgovornošću za trgovinu, OIB 09517317411, Hercegovačka 57/A,Split,PELJEŠKI VRHOVI, POLJOPRIVREDNA ZADRUGA, OIB 49398931487, Janjina 68,Janjina,Toma Šurjak, OIB 66049692921, Sansovića dvori 29,21465 JELSA, DOL,Jakov Peronja, OIB 07373599239, Jelsa 0,21465 Jelsa,TIGAR d.o.o. za usluge, OIB 65051360088, Put Supavla 1,Split,POREZNA UPRAVA Područni ured Split, OIB 18683136487, Trg dr. Franje Tuđmana 4,21000 Split,BURA I TRAMUNTANA d.o.o. za trgovinu i usluge, OIB 78359961331, Don Frane Bulića 205,Solin,TRAST međunarodno otpremništvo, dioničko društvo, OIB 93225891495,  Gat Sv.Duje 4,Split,CHROMOS AGRO dioničko društvo proizvodnja sredstava za zaštitu bilja, OIB 82790074844, Radnička cesta 173/n,10000 Zagreb,VODOVOD I KANALIZACIJA, društvo s ograničenom odgovornošću za vodoopskrbu, odvodnju i pročišćavanje otpadnih voda, OIB 56826138353, Biokovska 3,Split,AUTOTRANS d. o. o. za javni prijevoz putnika u cestovonom prometu, trgovinu, usluge i turistička agencija, OIB 19819724166, Trg Žabica 1,Rijeka,BRTVILA BREZIĆ d.o.o. za proizvodnju brtvila, trgovinu i zastupanje, OIB 47897946377, Starotrnjanska 46/A,10000 Zagreb,IREKS AROMA društvo s ograničenom odgovornošću, OIB 36709757659, Radnička Cesta 37,10000 Zagreb,Marin Mileteta, odvjetnik, OIB 37476644793, Gorjanska 26,10000 Zagreb,HEP - Opskrba d.o.o. za opskrbu potrošača električnom, toplinskom energijom i plinom, OIB 63073332379, Ulica grada Vukovara 37,10000 Zagreb,ING-ATEST d.o.o. za trgovinu i usluge, OIB 21777333810, Hrvatske mornarice 1/a,Split,Hrvatske vode, pravna osoba za upravljanje vodama, OIB 28921383001, Grada Vukovara 220,10000 Zagreb,BASLER OSIGURANJE ZAGREB dioničko društvo za osiguranje, OIB 59706054982, Radnička cesta 37/b,10000 Zagreb,NARODNI TRGOVAČKI LANAC d.o.o. za trgovinu i usluge, OIB 78344221376, Soblinec, Soblinečka 55,Sesvete,MANTIS, d.o.o. za trgovinu i usluge, OIB 41274793973, Varaždinska 51,Split,Vinko Paina, OIB 51203688235, Malo selo,21460 Stari Grad,TRANSADRIA, međunarodna špedicija d. d. u stečaju, OIB 47965841018, Riva Boduli 1,Rijeka,Hrvatska radiotelevizija, OIB 68419124305, Prisavlje 3,10000 Zagreb,BRODOMERKUR trgovina i usluge, dioničko društvo, OIB 33956120458, Poljička Cesta 35,Split,ZAGREBAČKI HOLDING, društvo s ograničenom odgovornošću za javni prijevoz, opskrbu vodom, održavanje čistoće, putnička a, OIB 85584865987, Ulica grada Vukovara 41,10000 Zagreb,NASTAVNI ZAVOD ZA JAVNO ZDRAVSTVO SPLITSKO-DALMATINSKE ŽUPANIJE, OIB 54948902275, Vukovarska Ulica 46,Split,BRODOSPLIT-BRODOGRADILIŠTE društvo s ograničenom odgovornošću, OIB 05532178397, Put Supavla 21,Split,COPAN ZAGREB društvo s ograničenom odgovornošću za trgovinu i zastupanje, OIB 43698579132, Selnica Šćitarjevska 25,10410 Velika Gorica,DUHAN društvo s ograničenom odgovornošću, OIB 84143469050, Vukovarska 30,Dubrovnik,Ivica Maleš vl. autoservis "UNO", OIB 89917595934, Put Blata bb,21216 Kaštel Stari,Teo Palaversić, OIB 21074825891, Mala Banda 166,21465 Jelsa,HRVATSKA POŠTANSKA BANKA, dioničko društvo, OIB 87939104217, Jurišićeva 4,10000 Zagreb,OTIS DIZALA, društvo s ograničenom odgovornošću za proizvodnju, montažu, remont i održavanje dizala, OIB 76080865307, Prilaz Vladislava Brajkovića 15,10000 Zagreb,Fabijan Roić, OIB 55646544786, Domobranska 26,21460 Stari Grad,Ivo Družević, OIB 59608054089, Družević Dvor 20,21460 Stari Grad, Dol,Ivo Roić, OIB 73872839985, Zbora Narodne garde 2,21460 Stari Grad,Josip Kovačević, OIB 24407104693, M.Ivanića 26,21460 Stari Grad,Tedi-Tadija Maroević, OIB 75901351091, Out Rudine 4,21460 Stari Grad,Jakica Lupi, OIB 73236308888, Vrbanj 0,21462 Vrbanj,Joza Bratanić, OIB 08011374888, Vrbanj 0,21462 Vrbanj,Antun Pavičić, OIB 65866256737, Pavičića dvor 13,21460 Stari Grad, Dol,Juraj Pavičić, OIB 09529542053, Ceratorij 0,21462 Vrbanj,Cvjetko Matković, OIB 10443683019, Matije Ivanića 0,21460 Stari Grad,Katica Kovačević, OIB 33120980772, Dol 0,21460 Dol,Nikša Dužević, OIB 66241675982, Dol 0,21460 Dol,Milovan Kombura, OIB 30770175855, F. Vrančića 13,21000 Split,Jelisava Pavičić, OIB 83980708087, Vrbanj 0,21462 Vrbanj,Matko Carić, OIB 35189247498, Dol 0,21460 Dol,Marinko Dužević, OIB 12242231071, Dol  0,21460 Stari Grad, Dol,Margarita Radonić, OIB 28025722533, Dol 0,21460 Dol,Dinko Pavičić Tribunol, OIB 99243667034, Žrtava Rata  2,21460 Stari Grad,Tonči Šurjak, OIB 60785268681, Stari Grad 0,21460 Stari Grad,Duško Pavičić Ivelja, OIB 25982798589, Bassina 0,21462 Vrbanj,Pero Dulčić Sušak, OIB 55533277123, Malo Selo 63,21460 Stari Grad,Ivan Tadić, OIB 00384008152, Vagonj 32,21460 Stari Grad,Ivica Pavičić, OIB 72332556277, Vrbanj 0,21462 Vrbanj,Mihovil-Mile Pavičić, OIB 24835949834, Vrbanj 0,21462 Vrbanj,Tomi Moscatello, OIB 28508820612, Dol,21460 Dol,Nikola Vodanović, OIB 74845370223, Vrbanj 0,21462 Vrbanj,Margarita Marica Stančić, OIB 08101100980, Kod Sv. Petra 0,21460 Stari Grad,Vjekoslav Radonić, OIB 33204721839, Dol 0,21460 Dol,Marinko Sanseović, OIB 45513941394, Dol 0,21460 Dol,Tadija Moškatelo, OIB 31188799731, B.Kašića 9,21460 Stari Grad,Damir Petrić, OIB 86091667582, Stari Grad 0,21460 Stari Grad,Louis Petrić, OIB 16074465250, Srinjo kola 2,21460 Stari Grad,Ivica Ljubić, OIB 56655610557, Stari Grad 0,21460 Stari Grad,Vinko Lupi, OIB 35451219902, Sv. Magdalene 7,21460 Stari Grad,Ivan Tadić Šilo, OIB 70114227603, Stari Grad 0,21460 Stari Grad,Ivan Tadić, OIB 70114227603, Stari Grad 0,21460 Stari Grad,Vinko Maroević, OIB 76848533915, Stari Grad,21460 Stari Grad,Ivan Buratović, OIB 47859397279, Vrbanj 13,21462 Vrbanj,Mijo Mili Pavičić, OIB 88915921313, Vrbanj 0,21460 Vrbanj,Marija Vodanović, OIB 55757464937, Stari Grad 0,21460 Stari Grad,Jakov Fredotović, OIB 46839149373, Vrbanj 297,21462 Vrbanj,Miljenko Srhoj, OIB 83488729434, Krešimirova 5,21460 Stari Grad,Nikola Haladić, OIB 44890767273, Stari Grad 0,21460 Stari Grad,Janez Jelušić, OIB 53424861114, Sv. Petra 0,21460 Stari Grad,Nikola Sansević, OIB 77925554696, Dol 0,21460 Stari Grad,Nikola Buratović, OIB 63461897206, Vrbanj 0,21462 Vrbanj,Cvjetko Buratović, OIB 68271062216, Put Križa 4,21460 Stari Grad,Nikola Buratović, OIB 83296807791, Vrbanj 0,21462 Vrbanj,Nikola Stipišić, OIB 40730811746, Vrbanj 0,21462 Vrbanj,Prošper Moškatelo, OIB 30735770287, Dol 0,21460 Dol,Tonko Maroević, OIB 09539101243, Šiberija 6,21460 Stari Grad,Ivo Pavičić, OIB 10571584537, Dol 0,21460 Dol,Pavao Čubre, OIB 53903728630, Vrbanj 0,21462 Vrbanj,Luka Šurjak, OIB 94878152360, Dol 0,21460 Dol,Luka Franetović, OIB 70961784599, C. Škarpe 17,21460 Stari Grad,Ivan Miloš Mile, OIB 62291039145, Dol 0,21460 Dol,Jure Moškatelo, OIB 82967525191, Ploča 2,21460 Dol,Vjekoslav Bogdanić, OIB 94391191426, J.B.Jelačića 9,21460 Stari Grad,Petro Šoljan, OIB 76350894229, Donja kola 0,21460 Stari Grad,Juraj Dužević, OIB 99909425440, Radošića dvor 4,21460 Dol,Damir Šurjak, OIB 27457530614, Šurokovića dvor 5,21460 Dol,Jakov Tresić, OIB 60663993622, Vrbanj 0,21462 Vrbanj,Juraj Moškatelo Stariji, OIB 12577877147, Ploča 27,21460 Stari Grad,Ruža Roić, OIB 27524265061, Pod jugo 10,21460 Dol,Rade Čavić, OIB 74420229729, Malo Selo 0,21460 Stari Grad,Matilda Buratović, OIB 24198956638, Vrbanj 0,21462 Vrbanj,Ivo Šurjak, OIB 90776404563, Ostravska 8,21000 Split,Dražica Matković Ljubo, OIB 38484140872, Vrbanj 0,21462 Vrbanj,Dinko Račić, OIB 02437704848, Vrbanj 173,21462 Vrbanj,Mila Franetović Dužević, OIB 02539671010, Vrankovića dvor 5,21460 Stari Grad,Luka Stančić, OIB 91475365556, Stančića dvor 0,21460 Dol,Meri Petrić, OIB 49953370209, Stari Grad 0,21460 Stari Grad,Ivan Moškatelo, OIB 16048013538, Ploča 29,21460 Dol,Vinko Moškatelo, OIB 57771107058, Ploča 23,21460 Dol,Nikola Šimunović, OIB 24630749503, K. Zvonimira 35,21460 Stari Grad,Mirko Radonić, OIB 28025722533, Pod jugo 19,21460 Dol,Antun Sansević, OIB 80183811492, Sansevića dvor 43,21460 Dol,Nikša Moškatelo, OIB 98307576243, Ploča 4,21460 Dol,Antun Vodanović Stariji, OIB 43563335947, Vrbanj  0,21460 Vrbanj,Ivo Bojanić, OIB 00897882683, Šiberija 19,21460 Stari Grad,Cvjetko Miličić, OIB 44230808110, T. Buzolića 8,21450 Hvar,Marija Trbuhović, OIB 38712300010, Vrbanj 0,21462 Vrbanj,Neno Šoljan, OIB 04419572654, Molo Selo 0,21460 Stari Grad,Juraj Tomi Moškatelo, OIB 80968217347, Ploča 2,21460 Dol,Ivo Račić Kapetanić, OIB 70008404713, Vrbanj 0,21462 Vrbanj,Đuro Caratan, OIB 81898965125, Zavala 0,21465 Zavala,Ante Tonči Drinković, OIB 92836065068, Bonski Dolac,21465 Jelsa,Kata Duboković, OIB 93006547119, Pitve bb,21465 Pitve,Boris Carić, OIB 46466426123, Ivan Dolac 0,21465 Ivan Dolac, Jelsa,Tonko Ivčević Bakulić, OIB 62293366608, Šiberija 29,21460 Stari Grad,Marko Huljić, OIB 99873701212, Račić 860,21465 Jelsa,Lenka Roić, OIB 57371012596, Dol,21460 Dol,Stjepan Jerković, OIB 25876380285, Zastražišće 0,21466 Zastražišće,Boris Borović, OIB 51193036454, Poljica,21466 Poljica,Niko Salamunić, OIB 76231208532, Jelsa bb,21465 Jelsa,File Vranković, OIB 44132340384, Dol 0,21460 Dol,Juraj Šperka, OIB 79176257167, Zastražišće 0,21466 Zastražišće,Mili Razović, OIB 03291272208, Vinkovačka 51,21000 Split,Ante Mihojević, OIB 08852465695, Vrboska,21463 Vrboska,Ljubica Stipišić, OIB 53136752678, Vrbanj 0,21462 Vrbanj,Stjepan Hujo Huljić, OIB 06947019866, Vrsina bb,21465 Jelsa,Nikola Grgičević, OIB 72806517394, Vrisnik 0,21465 Vrisnik,Tonči Gurdulić, OIB 88962507191, Jelsa 0,21465 Jelsa,Prošperino Milevčić, OIB 45533211549, Jelsa 0,21465 Jelsa,Boris Rubinić, OIB 69242251733, V rbanj  0,21462 Vrbanj,Jakov Račić, OIB 31621777587, Vrbanj 302 A,21462 Vrbanj,Jakša Radonić, OIB 11727504421, Jelsa 0,21465 Jelsa,Vinko Palaversić, OIB 66878442541, Jelsa,21465 Jelsa,Fabijan Kunčić, OIB 51005536058, Dol 0,21460 Dol,Dušan Salamunić, OIB 67690387290, Račić bb,21465 Jelsa,Margarita Stančić, OIB 77283348907, Dol 0,21460 Dol,Josip Crnčić, OIB 78272535399, Pitve 0,21465 Pitve,Luka Moškatelo, OIB 37611216898, Dol 0,21460 Dol,Lucija Milatić-Bričolić, OIB 72454967005, Svirče 0,21462 Svirče,Fabijan Dužević, OIB 65516171063, Domobranska 31,21460 Stari Grad,Vjeko Jakas, OIB 99530955280, Zvala bb,21465 Zavala,Pavo Bunčuga, OIB 76824484181, Banski Dolac bb,21465 Jelsa,Marko Buratović, OIB 96637597848, Svirče 0,21462 Svirče,Antun Lučić, OIB 23239072373, Poljica,21466 Poljica,Marin Parun Barbić, OIB 39599282196, Pitve 0,21465 Pitve,Stjepan Tomislav Huljić, OIB 97499130016, Lučica bb,21465 Jelsa,Cvjetka Cvita Milevčić, OIB 75708915913, Jelsa 0,21465 Jelsa,Marinko Radonić, OIB 89514038279, Pitve 72,21465 Pitve,Antun Gurdulić, OIB 55215862622, Vrsina bb,21465 Jelsa,Blaženko Jakas, OIB 38730295070, Zavala 0,21465 Zavala,Braco Jakas, OIB 76920975322, Zavala 136,21465 Zavala,Ivan Makjanić, OIB 86091321106, Svirče 0,21462 Svirče,Ante Rubinić, OIB 15201258693, Vrsina  307,21465 Jelsa,Dražica Vicenca Matković, OIB 67149132840, Vrbanj 117,21462 Vrbanj,Jakov Radonić, OIB 93729454627, Jelsa bb,21465 Jelsa,Slobodan Radičić, OIB 46777889915, Pitve bb,21465 Pitve,Jurko Lučić, OIB 16439489089, Vrboska 0,21463 Vrboska,Mate Antičević, OIB 55268785640, Zavala 0,21465 Zavala,Josip Franičević, OIB 43547284113, Burkovo bb,21465 Jelsa,Asija Bojanić, OIB 14798986072, Burkovo,21465 Jelsa,Milivoj Vidas vl. Servisa instrumenata, mjerne i regulacione opreme, OIB 56342789123, Starčevićeva 26,21000 Split,BURA l d.o.o. za trgovinu i usluge - u stečaju, OIB 79000721319, Koturaška 51,10000 Zagreb,NET MEDIA SISTEMI d.o.o. za informatički inženjering, OIB 03380490457, Kvaternikova 12,Split,Financijska agencija, OIB 85821130368, Vrtni put 3,10000 Zagreb,Hrvatski registar brodova, OIB 04601923208, Marasovića 67,Split,Nenad Ševo, OIB 88234857624, Teiljska 1,21000 Split,Meri Stipinović, OIB 64965084141, Sukoišanska 25,21000 Split,Fond za zaštitu okoliša i energetsku učinkovitost, OIB 85828625994, Ksaver 208,10000 Zagreb,Zlatko Balić, OIB 07837847925, Obala kneza Domagoja 15,21204 Dugopolje,Galić Ante, OIB 90017639391, Odeska 16,21000 Split,Dean Prelević, odvjetnik, OIB 10098946497, Gundulićeva 22,21000 Split,Želimir Miletić, OIB 86888847404, Put Kotlara 31,23000 Zadar,Luči Roić, OIB 24743587539, Pavičića dvor 7,21460 Dol,Ivelja Pavičić Nade, Vrbanj 0,21460 Vrbanj,Dujko Čubre, OIB 91478009603, Vrbanj 0,21460 Vrbanj,Antun Bratanić, OIB 52392458213, Zvonimirova 27,21460 Stari Grad,Andrija Matković, OIB 72332556277, Domobranska 22,21460 Stari Grad,Antun Vune Bratanić, OIB 44890767273, Vrbanj 0,21460 Vrbanj,Dinko Lušić, OIB 23131390669, Vrbanj 0,21460 Vrbanj,Nikica Nikola Matijević, OIB 21094494613, Dol 0,21460 Stari Grad,Ivan Sanseović, OIB 08563467932, Dol, Kunčića dvor 4,21460 Stari Grad,Marija Kovačević Lolotović, OIB 69060952354, Vukovarska 23,21460 Stari Grad,Petar Zlatan Vodanović, OIB 11403397863, Vrbanj 126,21460 Vrbanj,Ivan Stančić, OIB 31497688270, Dol, Stančića dvor 0,21460 Stari Grad,Stjepan Moškatelo, OIB 92020885489, Dol Sv. Marije 1,21460 Stari Grad,Toma Dužević, OIB 08830644469, Dol Sv. Marije 0,21460 Stari Grad,Ivica Račić, OIB 28123794048, Vrbanj 0,21460 Vrbanj,Kuzma Pavičić Aleluja, OIB 33120197409, Vrbanj 0,21460 Vrbanj,Vinka Salamunić, OIB 91445751353, Jelsa 0,21465 Jelsa,Teo Huljić, OIB 56034797647, Jelsa 0,21465 Jelsa,Dejan Šperka, OIB 10054205030, Jelsa 0,21465 Jelsa,Juraj Caratan, OIB 29357565225, Zavala 0,21465 Zavala,Matko Antičević, OIB 42034643125, Pitve 0,21465 Pitve,Dinko Rubinić ( Vjera ), OIB 69863599942, Vrisnik 73,21465 Vrisnik,Vjera Rubinić, OIB 98825603309, Vrinsnik 73,21465 Vrisnik,Abraham Bojanić, OIB 79576557482, Jelsa 1,21465 Jelsa,Vedran Nevešćanin, OIB 34969575575, Smiljanićeva 2,21000 Split,Marija Pjevac, OIB 82096480140, Omiška 18,21000 Split,Carinska uprava, Zrinsko Frankopanska 60,21000 Split,Općinski sud u Starom Gradu - ZK odjel, Ulica Novo Riva 3,21460 Stari Grad,Nada Akrap, OIB 50608806627, Put Sirobuje 37,21000 Split,Jasminka Antunović, OIB 74697035343, Ulica Luke Botića 24,21210 Solin,Nediljka Armanda, OIB 09033661295, Vranjički put 18,21000 Split,Ana Babić, Krilava 8,21000 Split,Gordana Babić, Šulavi bb,21214 Kaštel Lukšić,Ivan Babić, Doverska 7,21000 Split,Katica Babić, Zvonimirova 16,21210 Solin,Jure Bacelj, Novakova 26,21000 Split,Ana Bačić, Umljanovići bb,22320 Drniš,Nediljka Bajić, Križanica 7,21000 Split,Žarka Bakotić, OIB 36917498674, Mosorska Ulica 11 A,21214 Kaštel Gomilica,Marko Baković, Kroz selo 2,22320 Siverić,Ivica Ban, Braće Radića 7,21212 Kaštel Sućurac,Srđanka Banovac, OIB 50974371502, Sikavice - Banovci 5,Parčić,Božidar Barać, Maslinska 22,21000 Split,Vedran Barbarić, Šimićeva 8,21000 Split,Marija Barbir, Vukovarska 175,21000 Split,Petar Barbir, Vukovarska 175,21000 Split,Anica Baričević, Put blata bb,21217 Kaštel Novi,Damira Barišić, OIB 88385690941, Barišići 10,22320 Žitnić,Ivan Barišić, Kornatska 31,31000 Osijek,Manda Bašić, Put Majdana 29,21210 Solin,Aleksandar Bauk, OIB 97860316263, Alojzija Stepinca 16,21000 Split,Marina Bauk, Stepinčeva 16,21000 Split,Ivo Bavčević, Šibenska 3,21000 Split,Nataša Bazina, OIB 67925940620, PUT STRMA 67 (ranije: NEORIĆ, NEORIĆ, 0),21203 Neorić,Mirjana Begonja, Džale 2,22323 Sedramić,Jelena Belić, Banski Dolac 627,21465 Jelsa,Niko Belić, OIB 18977071620, Jelsa 627,21465 Jelsa,Jagoda Bešker, OIB 29966440390, Gašpini 23,21210 Solin,Nedo Bešker, Gašpini 23,21210 Solin,Zorica Bilić, Predraga Bojanića 13,21460 Stari Grad,Sanja Bilić Pavlinović, Vukovarska 80,21000 Split,Jela Bilobrk, Stepinčeva 32,21000 Split,Antun Blažević, Meštrovića šetalište 96,21000 Split,Hrvoje Blažević, Blaževići bb,22320 Čavoglave,Damir Bojčić, Kralja Zvonimira 24,22320 Drniš,Željko Bojčić, P. Preradovića 4,22320 Drniš,Denis Boljat, Karlovo 46,21214 Kaštel Kambelovac,Srećko Boras, Put groblja bb,21217 Kaštel Novi,Robert Borić, OIB 38057391892, Mosećka 56,21000 Split,Goran Bosančić, OIB 33007404175, Ulica Braski Dolac 40,21212 Kaštel Sućurac,Pava Botić, OIB 34296544282, Kosorova 7,22300 Knin,Ljuba Božanić, Dobrilina 11,21000 Split,Anka Božić, Šibenksa 9,21000 Split,Anica Božić-Bakušić, Katalinića prilaz 5,21000 Split,Ivica Bratić, Neorić bb,21203 Neorić,Nikša Bratić, OIB 49290967945, Put Svete Mande 18,21000 Split,Vencislav Brizić, OIB 29265973045, Ulica Kralja Zvonimira 56,21460 Stari Grad,Zlata Brizić, OIB 73389614517, Ulica Kralja Zvonimira 56,21460 Stari Grad,Mate Brstilo, Krešimirova 25,21311 Žrnovnica,Zora Budimir, Cesta Domovinskog rata 36,22300 Knin,Miranda Budiša, OIB 35557811513, Ulica Kralja Zvonimira 18,22320 Drniš,Nediljko Bugarin, Doverska 7,21000 Split,Željka Vučemilović Šimunović, Skradinska 7,21000 Split,Gordana Buljević, OIB 32937631192, Trondheimska 10,21000 Split,Marina Burić, Mirlović Zagora,22323 Unešić,Mario Buzov, Cerje 85,22320 Mirlović Polje,Đuro Caratan, Stara zavala 58,21465 Jelsa,Toni Caratan, Stara Zavala 58,21465 Jelsa,Boris Carić, OIB 46466426123, IVAN DOLAC 179 (ranije: IVAN DOLAC, IVAN DOLAC, 0),21465 Ivan Dolac,Paulo Carić, OIB 15402538356, SVIRČE 145 (ranije: SVIRČE, SVIRČE, 0),21460 Svirče,Dinka Cazareo, Marina Šabića 4,21460 Stari Grad,Nevenka Cukrov, Domovinskog rata 6,21210 Solin,Dijana Czwik, OIB 09675579569, Matoševa Ulica 96,21210 Solin,Vinka Čavala, Krešimirova bb,21214 Kaštel Gomilica,Silva Černak-Lojić, Kralja Zvonimira 18,22320 Drniš,Diana Čović, Duće-Glavica,21310 Omiš,Ante Čulo, Hrvatskih knezova bb,21214 Kaštel Gomilica,Blaž Ćapin, Odakova 9,21000 Split,Filip Delać, OIB 82167098700, Grge Novaka 6,22300 Knin,Ankica Delić, Kaštelanska cesta 42,21212 Kaštel Sućurac,Marko Delić, Gašpini 108,21210 Solin,Nediljka Delić, Donji Muć bb,21203 Donji Muć,Gordana Didak, OIB 78878339902, Kroz Smrdečac 5,21000 Split,Mili Divić, OIB 35555990248, Radobiljska Cesta 12,21250 Katuni,Ljiljana Dragan, Šimićeva 54,21000 Split,Milka Drlje, Kitožer 9,21311 Stobreč,Mate Drmić, Put Plokita 40,21000 Split,Jozo Družianić, OIB 63604163211, Pujanke 15,21000 Split,Niko Dujić, Don Petra Peroša,21210 Mravince,Stanko Duvančić, OIB 41476060687, Duvančići 9,22320 Razvođe,Damir Duvnjak, Križine 15A,21000 Split,Nives Džanko, OIB 90598357164, Ulica Fra Pavla Melade 24 A,21217 Kaštel Štafilić,Ante Đurđević, OIB 72594587030, Jadranska 12,21400 Supetar,Ljubica Elez, Donji Moseć 14,22320 Moseć,Ankica Ezgeta, Kaštelanska cesta 12,21217 Kaštel Stari,Lenka Franić, OIB 62951288048, Sedam Kaštela 6,21000 Split,Ivica Gabelić, OIB 70468304794, Vrboska 387,21465 Vrboska,Marija Galešić, Neorić 61,21203 Neorić,Petar Galić, Težački put 40,21000 Split,Silvana Galić, OIB 02726524452, Trondheimska 5,21000 Split,Kazimir Garić, OIB 83662319172, Ulica Matija Ivanića 35,21460 Stari Grad,Vencel Gašpar, Hercegovačka 24,21000 Split,Vinko Gašpar, Sinjska 9,21000 Split,Ana Goreta, Put željezničke stanice,22320 Drniš,Zorka Goreta, Donje Gorete 21,22320 Drniš,Josip Gotovac, Vukovarska 113,21000 Split,Vjekoslav Grbčić, Gajeva 11A,21000 Split,Divna Grbeša, OIB 74813693236, FRANKOPANSKA ULICA 20 (ranije: SOLIN, FRANKOPANSKA ULICA, 60),21210 Solin,Ana Grubišić, Put Sirobuje 10,21311 Stobreč,Gordana Grubišić, Braće Radića 3,21210 Solin,Nikola Grubišić, Kralja Zvonimira 37,22320 Drniš,Sanja Grubišić, Kralja Zvonimira 16,22320 Drniš,Antonio Gudelj, Put Dragovoda 17,21000 Split,Kata Gugić, Sarajevska 42,21000 Split,Mirjana Gugić, Luke Botića 6,21210 Solin,Ivica Hajder, Cigići 1,22320 Otavice,Željko Hajder, OIB 70330715284, Cigići 1,22320 Otavice,Silvana Hajduk, OIB 33507058945, Varoš 1,21231 Klis,Tomislav Herceg, Sinjska 46,22300 Knin,Mira Ikica, OIB 11849010850, Vlaka Vi 2,22303 Oklaj,Franjo Ivčević, Sv. Petra od Klob. 1,21217 Kaštel Novi,Jelena Ivčević, OIB 74901888496, Ulica Sv. Petra Od Klobuka 16,21217 Kaštel Novi,Damir Jakus, Stepinčeva 67,21000 Split,Gospova Jakus, OIB 04209324873, Poljička Cesta 84,Poljica,Marica Jakus, OIB 74750176046, PUT MAJDANA 31 (ranije: SOLIN, PUT MAJDANA, 31),21231 Klis,Petar Jakus, Put Majdana 31,21210 Solin,Marko Janković, Bisko bb,21232 Bisko,Matija Jeličić, Vinkovačka 5,21000 Split,Ante Jeličić, Trondheimska 7,21000 Split,Marija Jocić, K. Ćipika 9,21217 Kaštel Stari,Ante Jolić, Jolići 2,22320 Gradac,Marica Jukić, Perivoj A. Roje 5,21000 Split,Marko Jukić, Perivoj Ane Roje 5,21000 Split,Renata Jukić, Put Župića 29,21230 Sinj,Jadranka Jurić, Bufaline II 29,21217 Kaštel Novi,Marija Jurić, Put Kruševika bb,21214 Kaštel Kambelovac,Ankica Kainić, OIB 80409745726, Prominski Put 11,22300 Knin,Jelena Kalinić, Ivana Raosa 15,21000 Split,Petar Kalinić, Mosećka 114,21000 Split,Anamarija Kalinić Radović, Vukovarska 57,21000 Split,Stipan Kamber, Sesartići 20,21210 Solin,Đuro Kapoši, Južno predgrađe 51,31000 Osijek,Željko Karin, Zgon 80,21210 Solin,Marijana Karin Prnjak, Zgon 80,21210 Solin,Neda Kasalo, Kaštelanska cesta 1,21214 Kaštel Kambelovac,Zvonimir Kasalo, Kaštelanska cesta 1,21214 Kaštel Kambelovac,Suzana Kašić, Kralja Zvonimira 47,22320 Drniš,Ivana Katalinić, Renka Šperca 11,21310 Omiš,Josip Katušić, Luke Botića 11,21210 Solin,Ljiljana Kegalj, OIB 44567225674, Istarska 5,21000 Split,Ante Kekez, Dubrovačka 35,21000 Split,Ivanko Kekez, OIB 69257203171, Sukoišanska 29,21000 Split,Petrica Kekez, OIB 01138031201, Dubrovačka 35,21000 Split,Boško Kevo, Stipe Pensa 5,21217 Kaštel Štafilić,Antiša Kliškinić, OIB 54591476829, Ulica Petra Krešimira Iv 108,21210 Solin,Veljko Knezović, OIB 29953576092, Zagrebačka 6,21311 Stobreč,Stjepan Kokeza, Pribude bb,21206 Pribude,Petar Kolega, Put Mira 2,21210 Solin,Daniela Kovač, Cesta dr. Franje Tuđmana 238a,21212 Kaštel Sućurac,Željka Kovač, Mažuranićevo šetalište 26,21000 Split,Ivan Kraljić, Neorić bb,21203 Neorić,Inga Krnjaić, OIB 00968558935, Požeška 6,21000 Split,Anka Krstić, Odeska 19,21000 Split,Ivan Kundid, Gradišćanskih Hrvata 1,21000 Split,Ivana Kundid, Dinarska 11,21000 Split,Ružica Kundid, Dinarska 11,21000 Split,Deni Kuvačić, OIB 86909984538, Mažuranićevo Šetalište 10 B,21000 Split,Anka Landikušić, OIB 18023655586, Gradac 19 A,21311 Podstrana,Ivan Lasić, Konjsko bb,21231 Konjsko,Dražen Lazić, Šime Ljubića 9,21000 Split,Nenad Leskur, OIB 79369933858, Ulica Stjepana Radića 14,21210 Solin,Ivana Lilić, OIB 24212828078, Put Brodarice 7,21000 Split,Ivo Lipanović, M. Getaldića 31,21000 Split,Marko Lojić, Lojići 1,22320 Drniš,Mile Lovrić, Fra Grge Martića 41,21000 Split,Ana Lovrinčević, Vrh Visoke 121,21000 Split,Dejan Lukavac, OIB 85205650926, Ćirići 3,22320 Tepljuh,Nela Madžar, OIB 92085359240, Poljička 2,21311 Podstrana,Alenka Malinić, OIB 44061509536, Pujanke 79,21000 Split,Pavao Marasović, Neorić bb,21203 Neorić,Anto Marijan, OIB 32989170521, Ulica Mate Lovraka 2,10410 Velika Gorica,Cvita Marijanović, OIB 33573858243, Marjanovići Iznad Crkve 11,22320 Gradac,Dobrinka Marijanović, OIB 03673706981, Put Smokovika 35,21000 Split,Tomislav Marijanović, Put Smokovika 35,21000 Split,Jasna Marin, Petra Svačića 99,22320 Drniš,Marina Marin, Trbounje bb,22320 Drniš,Željko Marinac, Varaždinska 3,21000 Split,Božidar Marinković, Dosud 9,21000 Split,Jakov Mateta, OIB 14390943845, ULICA KORIOLANA ĆIPIKA 10 (ranije: KAŠTEL STARI, ULICA KARIOLANA ČIPIKA, 10),21217 Kaštel Stari,Ivan Matić, Kopilica 33,21000 Split,Ružica Matić, Trbounje bb,22320 Trbounje,Slavko Matić, I. Aljinovića 11,21311 Žrnovnica,Željko Matić, Raška 12,22320 Drniš,Marija Matković, Šižgorićeva 20,21000 Split,Ivan Melvan, Luke Botića 7,21217 Kaštel Novi,Nikola Midenjak, OIB 88248589366, Ulica 142. Brigade 16,22320 Siverić,Pere Mihanović, OIB 49545684243, Radičinka 12,21311 Žrnovnica,Ana Mikulić, Čavoglave bb,22320 Drniš,Mate Mikulić, Pauk 11,22320 Čavoglave,Ivan Milaković, Strmoševica 3,21222 Marina,Ivan Milanović, Terzićeva 17,21000 Split,Zorka Miletić, Kliški put 4,21210 Solin,Milan Miljuš, Kranjčevićeva 35,21000 Split,Đorđe Mirčetić, Pokvasica 2,22320 Miočić,Tonči Mišković, OIB 74628173475, Jelsa 667,21465 Jelsa,Ana Moro, Vukovarska 80,21000 Split,Slavko Moro, Crivac 62P,21203 Crivac,Tomi Moscatello, OIB 28508820612, Ploča 17, Dol,21460 Stari Grad,Marija Munitić, Mažuranićevo šetalište 48,21000 Split,Ljubomir Muslim, OIB 17589644925, Imotska 60,21000 Split,Mijo Nožina, Prgomet bb,21201 Prgomet,Jurica Oman, OIB 78517901315, Ive Tijardovića 10,21000 Split,Mirko Oman, OIB 68766264149, Tijardovićeva 10,21000 Split,Janja Orošnjak, OIB 49619386391, Gorice 2,21212 Kaštel Sućurac,Mila Palada, OIB 10163841708, Odeska 4,21000 Split,Ivan Pandža, K. Čipika 9,21217 Kaštel Stari,Asija Papić, OIB 36844611036, Dr. Ante Starčevića 55,21220 Trogir,Mijo Papić, Getaldićeva 5,21000 Split,Tereza Papić, M. Getaldićeva 5,21000 Split,Rajko Parać, Ružić bb,22320 Ružić,Tatjana Parać, OIB 45662446398, Vrlička 43,21000 Split,Đurđica Parat, Boksitno naselje 15,22320 Drniš,Ivan Pastuović, Pastuovića 3,22320 Ružić,Jurica Pavela, OIB 06763759506, Poljana Kneza Trpimira 6,21000 Split,Roki Pavičić, OIB 01089958101, Drugi Donji Dvori 6,21460 Stari Grad,Ivan Pažanin, Biokovska 6,21000 Split,Luka Peko, OIB 89771272445, Terzićeva 5,21000 Split,Neda Penga, OIB 76197116887, Sv.lovre 23,21311 Stobreč,Ante Perko, Don Petra Peroša 5,21210 Mravince,Ivana Perko, Don Petra Peroša 5,21210 Mravince,Gordana Perković, Vukovarska 43,21000 Split,Marica Perković, Perkovići 15,22320 Kljake,Nediljko Perković, Vukovarska 43,21000 Split,Nila Peroš, OIB 48544328267, Terzićeva 3,21000 Split,Dragica Peša, Jeretova 7,21000 Split,Iris Peša, OIB 06010961010, Rikarda Katalinića Jeretova 7,21000 Split,Nikša Petrić, Kod sv. Stjepana 53,21450 Hvar,Matko Pezo, OIB 51619560640, Hercegovačka 30,21000 Split,Zlatko Piperković, OIB 91173398058, Dinka Šimunovića 17,21000 Split,Joško Pivac, Varaždinska 43,21000 Split,Luka Pjevac, Omiška 18,21000 Split,Anka Plazonja, OIB 92736733656, Uskočka 7,21000 Split,Robert Plazonja, OIB 75774016292, Uskočka 7,21000 Split,Gordan Poparić, OIB 98826275620, ULICA GRGURA NINSKOG 29 A (ranije: KAŠTEL NOVI, ŽRTAVA RATA, 29 A),21217 Kaštel Novi,Ante Popović, J. Palmotića 2,21000 Split,Milanka Pranić, OIB 03263396290, Mosećka Ulica 4,22320 Drniš,Miroslav Primorac, OIB 42998076332, I. Paštrića Poljičanina 19,21311 Podstrana,Iva Punda, Bistrička 29,21204 Kotlenice,Drago Radić, Na rudini 3,20207 Čibača,Mladen Radmilović, Gorička 4,21000 Split,Petar Radonić, Burkovo 98,21465 Jelsa,Jagoda Radošević, Vrh Lučca 35,21000 Split,Ante Rajčić, Velebitska 97,21000 Split,Marko Ralica, Benkovačka 3,21000 Split,Ivan Raos, Mandićeva 66,21311 Stobreč,Zdenka Razlog, OIB 03030085275, Kod Pošte 33,22320 Siverić,Mila Rebić, Marka M. 20A,21210 Mravince,Marija Reljanović, Otavice 30,22320 Otavice,Mara Režić, Kliški put bb,21210 Solin,Marija Rizvan, Bilice 12,21000 Split,Anđelko Rogulj, Gomile 38,21217 Kaštel Stari,Berislava Roša, OIB 03031267329, Zvonimirova 29 B,22300 Knin,Sofija Ruić, OIB 32252086462, Getaldićeva 19,21000 Split,Ana Runjić, Hrvatskih vitezova 46,21000 Split,Gordan Ruščić, OIB 53119078542, Putaljski put bb,21212 Kaštel Sućurac,Sanja Ružić, Šižgorićeva 7,21000 Split,Svjetlana Samac, OIB 00231948560, Samci 14,22320 Brištane,Miljenko Samardžić, OIB 48154982931, Šižegorićeva 20,21000 Split,Dinka Sanseović, OIB 27313861620, KUNIČIĆA DVOR 4 (ranije: DOL, DOL, 0),Dol,Ante Sarić, Neorić bb,21203 Neorić,Ivan Sarić, Neorić bb,21203 Neorić,Marija Sedlar, Ostravska 1,21000 Split,Ljubica Sekelez, OIB 37811046307, Mitnička 1,21000 Split,Kristina Serdarević, OIB 96208368856, Put Jokića-kalčina 8,21203 Neorić,Aleksandra Sever-Muhar, Karamanova 7,21000 Split,Boško Sikavica, Kričke bb,22320 Ružić,Snježana Sikavica, Domovinskog rata 12,21210 Solin,Dragan Simić, Sarajevska 76,21000 Split,Tanja Sinovčić, OIB 15724160128, Trondheimska 10,21000 Split,Ljiljana Sirić, OIB 13682411690, Put Vele Meje 10,21212 Kaštel Sućurac,Dijana Skelin, Vručine II 12,21217 Kaštel Novi,Kata Sočo, Neorić bb,21203 Neorić,Marija Stančić, Petra Krešimira IV 10,21460 Stari Grad,Đani Stanić, OIB 01952579328, Matoševa Ulica 131,21210 Solin,Danica Stipinović, Kneza Trpimira 101,21212 Kaštel Sućurac,Milorad Stojsavljević, Šimićeva 58,21000 Split,Petar Strinić, Velebitska 93,21000 Split,Luca Strunje, Kralja Tomislava 18,22300 Knin,Slavka Svalina, OIB 20916812996, Crivac bb,21203 Crivac,Marijan Šamija, Trstenik 2,21000 Split,Marinka Šamija, OIB 26187211202, Vrgoračka 8,22300 Knin,Katica Šeparović, Kupreška 92,21000 Split,Nenad Ševo, OIB 88234857624, Triljska 1,21000 Split,Krasna Šiklić, OIB 53374014167, Hercegovačka 88,21000 Split,Mili Šimig, OIB 94704411458, Šibenska 27,21000 Split,Vesna Škare, OIB 71821692373, Ruđera Boškovića 12,21000 Split,Ljubica Škopljanac, OIB 09408788504, TIKVARIN 14 (ranije: KAŠTEL KAMBELOVAC, TIKVARIN, 8),21214 Kaštel Kambelovac,Milica Špar, OIB 07038339077, Mašogradska Ulica 16,21212 Kaštel Sućurac,Eleana Šubat, OIB 38900880602, Mosorska 26,21311 Podstrana,Ivan Šuljug, Ivaniševićeva 45,21000 Split,Vesna Šunjić, Šimićeva 14,21000 Split,Ljubica Tarle, OIB 28166909018, Tarle 12,22320 Velušić,Nada Teklić, OIB 80645998554, Zgon 80,21210 Solin,Lada Terzić, OIB 31496851195, Puntarska 5,21000 Split,Ivan Tomić, Velebitska 91,21000 Split,Ivan Topić, Obala kneza Branimira 1,21000 Split,Jelica Topić, OIB 84009834780, Mosećka 50A,21000 Split,Tvrtko Topić, OIB 15832739048, Ulica 142. Brigade 37 A,22320 Siverić,Anđelka Torlak, Radunica 29,21000 Split,Ivan Torlak, Radunica 29,21000 Split,Marko Torlak, Kljaci bb,22320 Kljake,Damir Tot, Šimićeva 12,21000 Split,Anka Treskavica, OIB 89998355619, Dubrovačka 35,21000 Split,Anka Tukić, Šime Ljubića 13,21000 Split,Nediljko Ugrin, OIB 61713318858, Sv. Ivana 33,21311 Donje Sitno,Marinko Uvodić, OIB 86857726322, Zgon 32,21210 Solin,Nedjeljka Uvodić, Vinkovačka 51,21000 Split,Marko Validžić, Ružić bb,22320 Ružić,Ivanka Varnica, Imotska 69,21000 Split,Milica Varvodić, Kozjačka 24,21210 Solin,Kristina Velić, Papandopulova 11,21000 Split,Ljiljana Vesković, OIB 43910221929, Fausta Vrančića 8,21000 Split,Milka Veštić, OIB 06357620254, Čavale 11,22323 Sedramić,Ante Vidan, Gundulićeva 44,21000 Split,Marko Vidović, Ružić bb,22320 Gradac,Matko Vidović, Gradac bb,22320 Gradac,Nevenka Vidović, Gradac bb,22320 Gradac,Ankica Vilibić, OIB 41935131740, Marina Getaldića 33,21000 Split,Anđelko Vilić, OIB 46303939151, RADOBILJSKA CESTA 41 (ranije: KREŠEVO, KREŠEVO, 24),21250 Kreševo,Normela Visković, OIB 93848978885, Jelsa 1005,21465 Jelsa,Tonči Visković, Pelinje 1005,21465 Jelsa,Marica Vlaić, Mira Tilića 12,22320 Drniš,Dubravka Vlainić, Strossmayerovo Šetalište 357,21465 Jelsa,Ivo Vodanović, Pavičića dvori 11,21460 Stari Grad,Josip Vogleš, Kaštelanska cesta 8,21214 Kaštel Kambelovac,Vinko Vranković, OIB 28469423878, JELSA 129 (ranije: JELSA, JELSA, 0),21465 Jelsa,Ivan Vrdoljak, Donji Muč bb,21203 Donji Muć,Mirjana Vrdoljak, Put Kule 12,21210 Solin,Marija Vrgoč, Velebitska 34,21000 Split,Bože Vuco, Starčevićeva 10,21212 Kaštel Sućurac,Mirjana Vučković, Ruđera Boškovića 23,21000 Split,Višnja Vučković, Uvala Luka 18,22202 Dvornica,Ivan Vugdelija, Put Groblja bb,21217 Kaštel Štafilić,Dubravka Vukas, OIB 08519715626, Markov Put 8,21000 Split,Anđelka Vukičević, Badanj bb,22320 Drniš,Zora Vuković, Plitvička 1A,21000 Split,Ivan Vukušić, Dobrilina 6,21000 Split,Jadran Vukušić, OIB 16315354223, Put Sv. Klementa 19,21311 Gornje Sitno,Nevenka Vukušić, Cerje 2,22320 Mirlović Polje,Vjera Vukušić, Kralja Petra Krešimira IV 8,22320 Drniš,Zvonimir Vukušić, Vinodolska 10,21000 Split,Nevenka Vuleta, Markov put 33,21311 Stobreč,Vinka Zekić, Mostarska 7,21000 Split,Dinko Zenčić, OIB 65189931544, Račić bb,21465 Jelsa,Borislav Zokić, OIB 51253879731, Fra Bone Razmilovića 1,21000 Split,Dolina Zokić, OIB 75688399939, Pojišanska 18,21000 Split,Margita Zokić, OIB 85982645988, Fra Bone Razmilovića 1,21000 Split,Luca Zolota, OIB 57479376750, Gospin Put 38,21212 Kaštel Sućurac,Milan Žarković, Parčić bb,22320 Siverić,Nevenka Živko, M. Čačića 3,22300 Knin,Davorka Živković, Živkovići 12,22320 Badanj,Ivica Živković, Badanj bb,22320 Badanj,Ivo Živković, A. Starčevića 51,21210 Solin,Siniša Ivančić, OIB 26067778479, Lovački Put 13,21000 Split,Iva Jelić, OIB 44484653228, Benkovačka 3,21000 Split,Marko Kavelj, OIB 02369489649, Alojzija Stepinca 11,21000 Split,Ivan Koljanin, OIB 21918343692, Kupreška 82,21000 Split,Željko Kovač, OIB 11925765994, Dravska 4,31000 Osijek,Zvonko Kruneš, OIB 55906727777, Ulica Slobode 36,21000 Split,Nikola Lacmanović, OIB 50670282682, Sukoišanska 19,21000 Split,Vesna Lepetić, OIB 84143512273, Tršćanska 12,21000 Split,Jelica Ljubica, OIB 08611982578, Velebitska 105,21000 Split,Darko Lulić, OIB 19997474853, Vežarovice 18,21214 Kaštel Lukšić,Vesna Lulić, OIB 31024530599, Vežarovice 18,21214 Kaštel Lukšić,Marija Mamić, OIB 82920304679, Kroz Meterize 26,22000 Šibenik,Radojka Marijanović, OIB 75956845709, Marijanovići Iznad Crkve 10,22320 Gradac,Meri Cabadaj, OIB 90828303800, Trg Bana Josipa Jelačića 10,31000 Osijek,Mate Markotić, OIB 40858158040, Put Starog Sela 23,21311 Podstrana,Ante Marović, OIB 68871210232, Lička 3,21000 Split,Ivan Marušić, OIB 38554028146, Poljičkih Knezova 87,21311 Podstrana,Iva Melvan, OIB 03677154609, Doverska 31,21000 Split,Goran Merkel, OIB 20105696184, Mutvoranska Ulica 3,52100 Pula,Ivan Mornar, OIB 99253273877, Miroslava Krleže 24,21000 Split,Miodrag Munjiza, OIB 45836749093, Put Miluša 7,21311 Stobreč,Ante Nožina, OIB 63957170679, Put Nožina-maljkovića 5,21201 Prgomet,Anica Pandža, OIB 13489275071, Hercegovačka 46,21000 Split,Nikica Pavlović, OIB 49276013054, Gornji Kono 37,20000 Dubrovnik,Silvana Perić, OIB 13586987904, Table 31,21000 Split,Nediljka Perišić, OIB 60970664434, Ruđera Boškovića 8a,21204 Dugopolje,Elvira Dračevac, OIB 02336991708, Lumbarda 678,20260 Lumbarda,Mara Dobrota, OIB 21943772484, Trondheimska 9,21000 Split,Neda-lidia Buljević, OIB 14338735105, Put Crkve 8,22320 Gradac,Ivan Bugarin, OIB 77317760491, Grab 114,21238 Grab,Maja Bučić, OIB 03739843191, Ruđera Boškovića 11,21000 Split,Mira Božić, OIB 22986331166, Bilice Ii 38,21000 Split,Sandra Borić, OIB 36571760060, Mosećka 56,21000 Split,Marija Davidović, OIB 45482063767, Gašpini 88,21210 Solin,Petar Adjanski, OIB 59639817186, Osječka Ulica 1,21214 Kaštel Gomilica,Ana Čatlak, OIB 78110711892, Put Sv. Ante Padovanskog 14,21214 Kaštel Kambelovac,Marinko Buškulić, OIB 08200114705, Ivana Gundulića 13,21000 Split,Marinko Galić, OIB 96762020666, Kamenita 99,21000 Split,Luca Gabela, OIB 68629820074, Kneza Lj. Posavskog 7,21000 Split,Tomislav Frankić, OIB 69745327532, Grljevačka 41,21311 Podstrana,Elias Erceg, OIB 27105475264, Vrbanj 132,21460 Vrbanj,Jakov Elez, OIB 36735285579, Donje Ogorje 0,21206 Donje Ogorje,Sretan Bajalo, OIB 77606115521, Poljana Kneza Trpimira 4,21000 Split,Mario Tomić, OIB 12822553870, Ulica Svetega Križica 26,21450 Hvar,Ranko Vuleta, OIB 75885216649, Sv. Ivana 20,21311 Donje Sitno,Zlatko Balić, OIB 07556207031, K. Višeslava 1,21204 Dugopolje,Boško Barać, OIB 00526661882, Bajagić 13a,21238 Bajagić,Milan Vukić, OIB 34302227455, Doverska 5,21000 Split,Mara Vukorepa, OIB 56814423724, Zgon 30,21210 Solin,Bare Vujina, OIB 23922325811, Vujinova 4,21217 Kaštel Štafilić,Milenko Bašić, OIB 71120573278, Sv.nikole 46,21207 Podgrađe,Diana Blažević, OIB 12578026353, Mejaši I 3b,21000 Split,Jozo Bogić, OIB 35027187093, Put Blata 132,21217 Kaštel Stari,Stjepko Bojanić, OIB 25751926536, Duvanjska 7,21000 Split,Miroslav Trečić, OIB 50880474980, Ulica Domovinskog Rata 1c,21210 Solin,Neda Tukić, OIB 70924511514, Trondheimska 10,21000 Split,Vinka Ukić, OIB 42081497162, Dinka Šimunovića 5,22300 Knin,Mira Velić, OIB 31812224044, Velebitska 73,21000 Split,Ivan Vrdoljak, OIB 58654492314, Donja Mala-centar 31,21203 Neorić,Iva Vrdoljak, OIB 63554079953, Kukuljevićeva 19,21000 Split,Dražen Todorović, OIB 98584327843, Hercegovačka 70,21000 Split,Dubravka Stojanovska, OIB 87171204134, Put Plokita 75,21000 Split,Josip Strniša, OIB 95889329970, Ivana Gundulića 9,22300 Knin,Ivica Sviličić, OIB 30978785630, Kneza Mutimira 3,21000 Split,Ana Rogošić, OIB 63013573312, Komjate 0,21214 Kaštel Lukšić,Ivica Stipinović, OIB 04756380103, Sukoišanska 25,21000 Split,Darko Topić, OIB 09297890199, Put Sv. Ižidora 92,21000 Split,Marija Trečić, OIB 54951995215, Ulica Domovinskog Rata 1c,21210 Solin,Milica Zorić, OIB , Kneza Mislava 9,21311 Podstrana,Ivo Rajčić, OIB 52467354389, Radunićeva 19,21217 Kaštel Novi,Ivan Radoš, OIB 36063141303, Drniški Put 9,21000 Kamen,Željka Vučemilović-šimunović, OIB 19390672750, Alkarska 26,21000 Split</derivirana_varijabla>
  </DomainObject.Predmet.StrankaWithAdressOIB>
  <DomainObject.Predmet.StrankaNazivFormated>
    <izvorni_sadrzaj>REPUBLIKA HRVATSKA,LUKA dioničko društvo,RAD, d.o.o. za vodoopskrbu i ostale komunalne djelatnosti,HEP-Operator distribucijskog sustava d.o.o. za distribuciju i opskrbu električne energije ELEKTRA ŠIBENI,Mara Jukić,Ivica Bašić,GASTRO GRUPA d.o.o. za trgovinu i usluge,AUTO HRVATSKA dioničko društvo,JADRANSKO OSIGURANJE d.d.,CITY EX d.o.o. za prijenos poslovne dokumentacije,Hrvatski Telekom d.d.,CODEX SORTIUM društvo s ograničenom odgovornošću za pružanje kompleksnih konzalting usluga,SUNCE osiguranje d.d.,HRVATSKA IZVJEŠTAJNA NOVINSKA AGENCIJA,ČISTOĆA d.o.o. za komunalnu djelatnost, održavanje čistoće i odlaganje komunalnog otpada,TEXT-PAPIR d.o.o. za trgovinu i usluge,SLOBODNA DALMACIJA izdavačka i tiskarska djelatnost, dioničko društvo,ČISTOĆA društvo s ograničenom odgovornošću za obavljanje komunalnih djelatnosti održavanja čistoće i odlaganja komunaln,OPĆINA JELSA Jedinstveni upravni odjel,AUTOKUĆA BOSNIĆ d.o.o. za trgovinu, servis i remont,TISKARA MALENICA d.o.o.,Ivan Marijan,HEP-Operator distribucijskog sustava d.o.o. za distribuciju i opskrbu električne energije,Rikard Pavlović,LUČKA UPRAVA SPLIT,TINA ALATI društvo s ograničenom odgovorošću za trgovinu i usluge,PLOVPUT trgovačko društvo s ograničenom odgovornošću za održavanje pomorskih plovnih putova i radijske službe,Regionalna veletržnica Benkovac dioničko društvo za trgovinu i usluge "u stečaju",MESSER CROATIA PLIN Poduzeće za proizvodnju i prodaju tehničkih plinova d.o.o.,ZAVOD ZA JAVNO ZDRAVSTVO DR. ANDRIJA ŠTAMPAR,Zagrebačka burza d.d.,METRONET TELEKOMUNIKACIJE d.d. za telekomunikacijske usluge,RELAX, d.o.o. za proizvodnju i trgovinu,MINISTARSTVO GOSPODARSTVA, RAVNETELJSTVO ZA ROBNE ZALIHE,PUĆO d.o.o. za trgovinu, ugostiteljstvo i cestovni prijevoz,ITEM, d.o.o. informatičke usluge,ŠKARE TRADE, d.o.o. za trgovinu i ugostiteljstvo,CROATIA osiguranje d.d. FILIJALA SPLIT,MIRJANA BARIĆ,SREDIŠNJE KLIRINŠKO DEPOZITARNO DRUŠTVO, dioničko društvo,MILENKO BUŠLJETA,MILICA UGARKOVIĆ,FABIJAN PERONJA,Agencija za upravljanje državnom imovinom,COMENG, društvo s ograničenom odgovornošću za informatički inženjering,AMEROPA AG,GRAFOPLEX, društvo s ograničenom odgovornošću, za trgovinu i usluge,HP - Hrvatska pošta d.d.,Financijska agencija,NIKOLA LACMANOVIĆ,HEP-Operator distribucijskog sustava d.o.o. za distribuciju i opskrbu električne energije,VODOVOD I KANALIZACIJA, društvo s ograničenom odgovornošću za vodoopskrbu, odvodnju i pročišćavanje otpadnih voda,JELKOM, društvo s ograničenom odgovornošću za komunalnu djelatnost,DALMACIJAVINO d.d. za proizvodnju i promet alkoholnih i bezalkoholnih pića "u stečaju",EUROLEASING d.o.o.,Rino Barbić, odvjetnik,HVARSKI VODOVOD d.o.o.,IVAN MILAT,DIONOVA - DIONA d.o.o.,TEHNOPLAST d.o.o. za građevinarstvo, trgovinu, ugostiteljstvo, turizam i uslužne djelatnosti,VIPnet, društvo s ograničenom odgovornošću za usluge javnih telekomunikacija,BILIĆ-ERIĆ d.o.o. za privatnu zaštitu,DALMACIJAVINO - ZAGREB društvo sograničenom odgovornošću za trgovinu, ugostiteljstvo i prijevoz,GRAD DRNIŠ,Vetropack Straža tvornica stakla d.d. Hum na Sutli,CAPRICORNO, društvo s ograničenom odgovornošću za trgovinu,PELJEŠKI VRHOVI, POLJOPRIVREDNA ZADRUGA,Toma Šurjak,Jakov Peronja,TIGAR d.o.o. za usluge,POREZNA UPRAVA Područni ured Split,BURA I TRAMUNTANA d.o.o. za trgovinu i usluge,TRAST međunarodno otpremništvo, dioničko društvo,CHROMOS AGRO dioničko društvo proizvodnja sredstava za zaštitu bilja,VODOVOD I KANALIZACIJA, društvo s ograničenom odgovornošću za vodoopskrbu, odvodnju i pročišćavanje otpadnih voda,AUTOTRANS d. o. o. za javni prijevoz putnika u cestovonom prometu, trgovinu, usluge i turistička agencija,BRTVILA BREZIĆ d.o.o. za proizvodnju brtvila, trgovinu i zastupanje,IREKS AROMA društvo s ograničenom odgovornošću,Marin Mileteta, odvjetnik,HEP - Opskrba d.o.o. za opskrbu potrošača električnom, toplinskom energijom i plinom,ING-ATEST d.o.o. za trgovinu i usluge,Hrvatske vode, pravna osoba za upravljanje vodama,BASLER OSIGURANJE ZAGREB dioničko društvo za osiguranje,NARODNI TRGOVAČKI LANAC d.o.o. za trgovinu i usluge,MANTIS, d.o.o. za trgovinu i usluge,Vinko Paina,TRANSADRIA, međunarodna špedicija d. d. u stečaju,Hrvatska radiotelevizija,BRODOMERKUR trgovina i usluge, dioničko društvo,ZAGREBAČKI HOLDING, društvo s ograničenom odgovornošću za javni prijevoz, opskrbu vodom, održavanje čistoće, putnička a,NASTAVNI ZAVOD ZA JAVNO ZDRAVSTVO SPLITSKO-DALMATINSKE ŽUPANIJE,BRODOSPLIT-BRODOGRADILIŠTE društvo s ograničenom odgovornošću,COPAN ZAGREB društvo s ograničenom odgovornošću za trgovinu i zastupanje,DUHAN društvo s ograničenom odgovornošću,Ivica Maleš vl. autoservis "UNO",Teo Palaversić,HRVATSKA POŠTANSKA BANKA, dioničko društvo,OTIS DIZALA, društvo s ograničenom odgovornošću za proizvodnju, montažu, remont i održavanje dizala,Fabijan Roić,Ivo Družević,Ivo Roić,Josip Kovačević,Tedi-Tadija Maroević,Jakica Lupi,Joza Bratanić,Antun Pavičić,Juraj Pavičić,Cvjetko Matković,Katica Kovačević,Nikša Dužević,Milovan Kombura,Jelisava Pavičić,Matko Carić,Marinko Dužević,Margarita Radonić,Dinko Pavičić Tribunol,Tonči Šurjak,Duško Pavičić Ivelja,Pero Dulčić Sušak,Ivan Tadić,Ivica Pavičić,Mihovil-Mile Pavičić,Tomi Moscatello,Nikola Vodanović,Margarita Marica Stančić,Vjekoslav Radonić,Marinko Sanseović,Tadija Moškatelo,Damir Petrić,Louis Petrić,Ivica Ljubić,Vinko Lupi,Ivan Tadić Šilo,Ivan Tadić,Vinko Maroević,Ivan Buratović,Mijo Mili Pavičić,Marija Vodanović,Jakov Fredotović,Miljenko Srhoj,Nikola Haladić,Janez Jelušić,Nikola Sansević,Nikola Buratović,Cvjetko Buratović,Nikola Buratović,Nikola Stipišić,Prošper Moškatelo,Tonko Maroević,Ivo Pavičić,Pavao Čubre,Luka Šurjak,Luka Franetović,Ivan Miloš Mile,Jure Moškatelo,Vjekoslav Bogdanić,Petro Šoljan,Juraj Dužević,Damir Šurjak,Jakov Tresić,Juraj Moškatelo Stariji,Ruža Roić,Rade Čavić,Matilda Buratović,Ivo Šurjak,Dražica Matković Ljubo,Dinko Račić,Mila Franetović Dužević,Luka Stančić,Meri Petrić,Ivan Moškatelo,Vinko Moškatelo,Nikola Šimunović,Mirko Radonić,Antun Sansević,Nikša Moškatelo,Antun Vodanović Stariji,Ivo Bojanić,Cvjetko Miličić,Marija Trbuhović,Neno Šoljan,Juraj Tomi Moškatelo,Ivo Račić Kapetanić,Đuro Caratan,Ante Tonči Drinković,Kata Duboković,Boris Carić,Tonko Ivčević Bakulić,Marko Huljić,Lenka Roić,Stjepan Jerković,Boris Borović,Niko Salamunić,File Vranković,Juraj Šperka,Mili Razović,Ante Mihojević,Ljubica Stipišić,Stjepan Hujo Huljić,Nikola Grgičević,Tonči Gurdulić,Prošperino Milevčić,Boris Rubinić,Jakov Račić,Jakša Radonić,Vinko Palaversić,Fabijan Kunčić,Dušan Salamunić,Margarita Stančić,Josip Crnčić,Luka Moškatelo,Lucija Milatić-Bričolić,Fabijan Dužević,Vjeko Jakas,Pavo Bunčuga,Marko Buratović,Antun Lučić,Marin Parun Barbić,Stjepan Tomislav Huljić,Cvjetka Cvita Milevčić,Marinko Radonić,Antun Gurdulić,Blaženko Jakas,Braco Jakas,Ivan Makjanić,Ante Rubinić,Dražica Vicenca Matković,Jakov Radonić,Slobodan Radičić,Jurko Lučić,Mate Antičević,Josip Franičević,Asija Bojanić,Milivoj Vidas vl. Servisa instrumenata, mjerne i regulacione opreme,BURA l d.o.o. za trgovinu i usluge - u stečaju,NET MEDIA SISTEMI d.o.o. za informatički inženjering,Financijska agencija,Hrvatski registar brodova,Nenad Ševo,Meri Stipinović,Fond za zaštitu okoliša i energetsku učinkovitost,Zlatko Balić,Galić Ante,Dean Prelević, odvjetnik,Želimir Miletić,Luči Roić,Ivelja Pavičić Nade,Dujko Čubre,Antun Bratanić,Andrija Matković,Antun Vune Bratanić,Dinko Lušić,Nikica Nikola Matijević,Ivan Sanseović,Marija Kovačević Lolotović,Petar Zlatan Vodanović,Ivan Stančić,Stjepan Moškatelo,Toma Dužević,Ivica Račić,Kuzma Pavičić Aleluja,Vinka Salamunić,Teo Huljić,Dejan Šperka,Juraj Caratan,Matko Antičević,Dinko Rubinić ( Vjera ),Vjera Rubinić,Abraham Bojanić,Vedran Nevešćanin,Marija Pjevac,Carinska uprava,Općinski sud u Starom Gradu - ZK odjel,Nada Akrap,Jasminka Antunović,Nediljka Armanda,Ana Babić,Gordana Babić,Ivan Babić,Katica Babić,Jure Bacelj,Ana Bačić,Nediljka Bajić,Žarka Bakotić,Marko Baković,Ivica Ban,Srđanka Banovac,Božidar Barać,Vedran Barbarić,Marija Barbir,Petar Barbir,Anica Baričević,Damira Barišić,Ivan Barišić,Manda Bašić,Aleksandar Bauk,Marina Bauk,Ivo Bavčević,Nataša Bazina,Mirjana Begonja,Jelena Belić,Niko Belić,Jagoda Bešker,Nedo Bešker,Zorica Bilić,Sanja Bilić Pavlinović,Jela Bilobrk,Antun Blažević,Hrvoje Blažević,Damir Bojčić,Željko Bojčić,Denis Boljat,Srećko Boras,Robert Borić,Goran Bosančić,Pava Botić,Ljuba Božanić,Anka Božić,Anica Božić-Bakušić,Ivica Bratić,Nikša Bratić,Vencislav Brizić,Zlata Brizić,Mate Brstilo,Zora Budimir,Miranda Budiša,Nediljko Bugarin,Željka Vučemilović Šimunović,Gordana Buljević,Marina Burić,Mario Buzov,Đuro Caratan,Toni Caratan,Boris Carić,Paulo Carić,Dinka Cazareo,Nevenka Cukrov,Dijana Czwik,Vinka Čavala,Silva Černak-Lojić,Diana Čović,Ante Čulo,Blaž Ćapin,Filip Delać,Ankica Delić,Marko Delić,Nediljka Delić,Gordana Didak,Mili Divić,Ljiljana Dragan,Milka Drlje,Mate Drmić,Jozo Družianić,Niko Dujić,Stanko Duvančić,Damir Duvnjak,Nives Džanko,Ante Đurđević,Ljubica Elez,Ankica Ezgeta,Lenka Franić,Ivica Gabelić,Marija Galešić,Petar Galić,Silvana Galić,Kazimir Garić,Vencel Gašpar,Vinko Gašpar,Ana Goreta,Zorka Goreta,Josip Gotovac,Vjekoslav Grbčić,Divna Grbeša,Ana Grubišić,Gordana Grubišić,Nikola Grubišić,Sanja Grubišić,Antonio Gudelj,Kata Gugić,Mirjana Gugić,Ivica Hajder,Željko Hajder,Silvana Hajduk,Tomislav Herceg,Mira Ikica,Franjo Ivčević,Jelena Ivčević,Damir Jakus,Gospova Jakus,Marica Jakus,Petar Jakus,Marko Janković,Matija Jeličić,Ante Jeličić,Marija Jocić,Ante Jolić,Marica Jukić,Marko Jukić,Renata Jukić,Jadranka Jurić,Marija Jurić,Ankica Kainić,Jelena Kalinić,Petar Kalinić,Anamarija Kalinić Radović,Stipan Kamber,Đuro Kapoši,Željko Karin,Marijana Karin Prnjak,Neda Kasalo,Zvonimir Kasalo,Suzana Kašić,Ivana Katalinić,Josip Katušić,Ljiljana Kegalj,Ante Kekez,Ivanko Kekez,Petrica Kekez,Boško Kevo,Antiša Kliškinić,Veljko Knezović,Stjepan Kokeza,Petar Kolega,Daniela Kovač,Željka Kovač,Ivan Kraljić,Inga Krnjaić,Anka Krstić,Ivan Kundid,Ivana Kundid,Ružica Kundid,Deni Kuvačić,Anka Landikušić,Ivan Lasić,Dražen Lazić,Nenad Leskur,Ivana Lilić,Ivo Lipanović,Marko Lojić,Mile Lovrić,Ana Lovrinčević,Dejan Lukavac,Nela Madžar,Alenka Malinić,Pavao Marasović,Anto Marijan,Cvita Marijanović,Dobrinka Marijanović,Tomislav Marijanović,Jasna Marin,Marina Marin,Željko Marinac,Božidar Marinković,Jakov Mateta,Ivan Matić,Ružica Matić,Slavko Matić,Željko Matić,Marija Matković,Ivan Melvan,Nikola Midenjak,Pere Mihanović,Ana Mikulić,Mate Mikulić,Ivan Milaković,Ivan Milanović,Zorka Miletić,Milan Miljuš,Đorđe Mirčetić,Tonči Mišković,Ana Moro,Slavko Moro,Tomi Moscatello,Marija Munitić,Ljubomir Muslim,Mijo Nožina,Jurica Oman,Mirko Oman,Janja Orošnjak,Mila Palada,Ivan Pandža,Asija Papić,Mijo Papić,Tereza Papić,Rajko Parać,Tatjana Parać,Đurđica Parat,Ivan Pastuović,Jurica Pavela,Roki Pavičić,Ivan Pažanin,Luka Peko,Neda Penga,Ante Perko,Ivana Perko,Gordana Perković,Marica Perković,Nediljko Perković,Nila Peroš,Dragica Peša,Iris Peša,Nikša Petrić,Matko Pezo,Zlatko Piperković,Joško Pivac,Luka Pjevac,Anka Plazonja,Robert Plazonja,Gordan Poparić,Ante Popović,Milanka Pranić,Miroslav Primorac,Iva Punda,Drago Radić,Mladen Radmilović,Petar Radonić,Jagoda Radošević,Ante Rajčić,Marko Ralica,Ivan Raos,Zdenka Razlog,Mila Rebić,Marija Reljanović,Mara Režić,Marija Rizvan,Anđelko Rogulj,Berislava Roša,Sofija Ruić,Ana Runjić,Gordan Ruščić,Sanja Ružić,Svjetlana Samac,Miljenko Samardžić,Dinka Sanseović,Ante Sarić,Ivan Sarić,Marija Sedlar,Ljubica Sekelez,Kristina Serdarević,Aleksandra Sever-Muhar,Boško Sikavica,Snježana Sikavica,Dragan Simić,Tanja Sinovčić,Ljiljana Sirić,Dijana Skelin,Kata Sočo,Marija Stančić,Đani Stanić,Danica Stipinović,Milorad Stojsavljević,Petar Strinić,Luca Strunje,Slavka Svalina,Marijan Šamija,Marinka Šamija,Katica Šeparović,Nenad Ševo,Krasna Šiklić,Mili Šimig,Vesna Škare,Ljubica Škopljanac,Milica Špar,Eleana Šubat,Ivan Šuljug,Vesna Šunjić,Ljubica Tarle,Nada Teklić,Lada Terzić,Ivan Tomić,Ivan Topić,Jelica Topić,Tvrtko Topić,Anđelka Torlak,Ivan Torlak,Marko Torlak,Damir Tot,Anka Treskavica,Anka Tukić,Nediljko Ugrin,Marinko Uvodić,Nedjeljka Uvodić,Marko Validžić,Ivanka Varnica,Milica Varvodić,Kristina Velić,Ljiljana Vesković,Milka Veštić,Ante Vidan,Marko Vidović,Matko Vidović,Nevenka Vidović,Ankica Vilibić,Anđelko Vilić,Normela Visković,Tonči Visković,Marica Vlaić,Dubravka Vlainić,Ivo Vodanović,Josip Vogleš,Vinko Vranković,Ivan Vrdoljak,Mirjana Vrdoljak,Marija Vrgoč,Bože Vuco,Mirjana Vučković,Višnja Vučković,Ivan Vugdelija,Dubravka Vukas,Anđelka Vukičević,Zora Vuković,Ivan Vukušić,Jadran Vukušić,Nevenka Vukušić,Vjera Vukušić,Zvonimir Vukušić,Nevenka Vuleta,Vinka Zekić,Dinko Zenčić,Borislav Zokić,Dolina Zokić,Margita Zokić,Luca Zolota,Milan Žarković,Nevenka Živko,Davorka Živković,Ivica Živković,Ivo Živković,Siniša Ivančić,Iva Jelić,Marko Kavelj,Ivan Koljanin,Željko Kovač,Zvonko Kruneš,Nikola Lacmanović,Vesna Lepetić,Jelica Ljubica,Darko Lulić,Vesna Lulić,Marija Mamić,Radojka Marijanović,Meri Cabadaj,Mate Markotić,Ante Marović,Ivan Marušić,Iva Melvan,Goran Merkel,Ivan Mornar,Miodrag Munjiza,Ante Nožina,Anica Pandža,Nikica Pavlović,Silvana Perić,Nediljka Perišić,Elvira Dračevac,Mara Dobrota,Neda-lidia Buljević,Ivan Bugarin,Maja Bučić,Mira Božić,Sandra Borić,Marija Davidović,Petar Adjanski,Ana Čatlak,Marinko Buškulić,Marinko Galić,Luca Gabela,Tomislav Frankić,Elias Erceg,Jakov Elez,Sretan Bajalo,Mario Tomić,Ranko Vuleta,Zlatko Balić,Boško Barać,Milan Vukić,Mara Vukorepa,Bare Vujina,Milenko Bašić,Diana Blažević,Jozo Bogić,Stjepko Bojanić,Miroslav Trečić,Neda Tukić,Vinka Ukić,Mira Velić,Ivan Vrdoljak,Iva Vrdoljak,Dražen Todorović,Dubravka Stojanovska,Josip Strniša,Ivica Sviličić,Ana Rogošić,Ivica Stipinović,Darko Topić,Marija Trečić,Milica Zorić,Ivo Rajčić,Ivan Radoš,Željka Vučemilović-šimunović</izvorni_sadrzaj>
    <derivirana_varijabla naziv="DomainObject.Predmet.StrankaNazivFormated_1">REPUBLIKA HRVATSKA,LUKA dioničko društvo,RAD, d.o.o. za vodoopskrbu i ostale komunalne djelatnosti,HEP-Operator distribucijskog sustava d.o.o. za distribuciju i opskrbu električne energije ELEKTRA ŠIBENI,Mara Jukić,Ivica Bašić,GASTRO GRUPA d.o.o. za trgovinu i usluge,AUTO HRVATSKA dioničko društvo,JADRANSKO OSIGURANJE d.d.,CITY EX d.o.o. za prijenos poslovne dokumentacije,Hrvatski Telekom d.d.,CODEX SORTIUM društvo s ograničenom odgovornošću za pružanje kompleksnih konzalting usluga,SUNCE osiguranje d.d.,HRVATSKA IZVJEŠTAJNA NOVINSKA AGENCIJA,ČISTOĆA d.o.o. za komunalnu djelatnost, održavanje čistoće i odlaganje komunalnog otpada,TEXT-PAPIR d.o.o. za trgovinu i usluge,SLOBODNA DALMACIJA izdavačka i tiskarska djelatnost, dioničko društvo,ČISTOĆA društvo s ograničenom odgovornošću za obavljanje komunalnih djelatnosti održavanja čistoće i odlaganja komunaln,OPĆINA JELSA Jedinstveni upravni odjel,AUTOKUĆA BOSNIĆ d.o.o. za trgovinu, servis i remont,TISKARA MALENICA d.o.o.,Ivan Marijan,HEP-Operator distribucijskog sustava d.o.o. za distribuciju i opskrbu električne energije,Rikard Pavlović,LUČKA UPRAVA SPLIT,TINA ALATI društvo s ograničenom odgovorošću za trgovinu i usluge,PLOVPUT trgovačko društvo s ograničenom odgovornošću za održavanje pomorskih plovnih putova i radijske službe,Regionalna veletržnica Benkovac dioničko društvo za trgovinu i usluge "u stečaju",MESSER CROATIA PLIN Poduzeće za proizvodnju i prodaju tehničkih plinova d.o.o.,ZAVOD ZA JAVNO ZDRAVSTVO DR. ANDRIJA ŠTAMPAR,Zagrebačka burza d.d.,METRONET TELEKOMUNIKACIJE d.d. za telekomunikacijske usluge,RELAX, d.o.o. za proizvodnju i trgovinu,MINISTARSTVO GOSPODARSTVA, RAVNETELJSTVO ZA ROBNE ZALIHE,PUĆO d.o.o. za trgovinu, ugostiteljstvo i cestovni prijevoz,ITEM, d.o.o. informatičke usluge,ŠKARE TRADE, d.o.o. za trgovinu i ugostiteljstvo,CROATIA osiguranje d.d. FILIJALA SPLIT,MIRJANA BARIĆ,SREDIŠNJE KLIRINŠKO DEPOZITARNO DRUŠTVO, dioničko društvo,MILENKO BUŠLJETA,MILICA UGARKOVIĆ,FABIJAN PERONJA,Agencija za upravljanje državnom imovinom,COMENG, društvo s ograničenom odgovornošću za informatički inženjering,AMEROPA AG,GRAFOPLEX, društvo s ograničenom odgovornošću, za trgovinu i usluge,HP - Hrvatska pošta d.d.,Financijska agencija,NIKOLA LACMANOVIĆ,HEP-Operator distribucijskog sustava d.o.o. za distribuciju i opskrbu električne energije,VODOVOD I KANALIZACIJA, društvo s ograničenom odgovornošću za vodoopskrbu, odvodnju i pročišćavanje otpadnih voda,JELKOM, društvo s ograničenom odgovornošću za komunalnu djelatnost,DALMACIJAVINO d.d. za proizvodnju i promet alkoholnih i bezalkoholnih pića "u stečaju",EUROLEASING d.o.o.,Rino Barbić, odvjetnik,HVARSKI VODOVOD d.o.o.,IVAN MILAT,DIONOVA - DIONA d.o.o.,TEHNOPLAST d.o.o. za građevinarstvo, trgovinu, ugostiteljstvo, turizam i uslužne djelatnosti,VIPnet, društvo s ograničenom odgovornošću za usluge javnih telekomunikacija,BILIĆ-ERIĆ d.o.o. za privatnu zaštitu,DALMACIJAVINO - ZAGREB društvo sograničenom odgovornošću za trgovinu, ugostiteljstvo i prijevoz,GRAD DRNIŠ,Vetropack Straža tvornica stakla d.d. Hum na Sutli,CAPRICORNO, društvo s ograničenom odgovornošću za trgovinu,PELJEŠKI VRHOVI, POLJOPRIVREDNA ZADRUGA,Toma Šurjak,Jakov Peronja,TIGAR d.o.o. za usluge,POREZNA UPRAVA Područni ured Split,BURA I TRAMUNTANA d.o.o. za trgovinu i usluge,TRAST međunarodno otpremništvo, dioničko društvo,CHROMOS AGRO dioničko društvo proizvodnja sredstava za zaštitu bilja,VODOVOD I KANALIZACIJA, društvo s ograničenom odgovornošću za vodoopskrbu, odvodnju i pročišćavanje otpadnih voda,AUTOTRANS d. o. o. za javni prijevoz putnika u cestovonom prometu, trgovinu, usluge i turistička agencija,BRTVILA BREZIĆ d.o.o. za proizvodnju brtvila, trgovinu i zastupanje,IREKS AROMA društvo s ograničenom odgovornošću,Marin Mileteta, odvjetnik,HEP - Opskrba d.o.o. za opskrbu potrošača električnom, toplinskom energijom i plinom,ING-ATEST d.o.o. za trgovinu i usluge,Hrvatske vode, pravna osoba za upravljanje vodama,BASLER OSIGURANJE ZAGREB dioničko društvo za osiguranje,NARODNI TRGOVAČKI LANAC d.o.o. za trgovinu i usluge,MANTIS, d.o.o. za trgovinu i usluge,Vinko Paina,TRANSADRIA, međunarodna špedicija d. d. u stečaju,Hrvatska radiotelevizija,BRODOMERKUR trgovina i usluge, dioničko društvo,ZAGREBAČKI HOLDING, društvo s ograničenom odgovornošću za javni prijevoz, opskrbu vodom, održavanje čistoće, putnička a,NASTAVNI ZAVOD ZA JAVNO ZDRAVSTVO SPLITSKO-DALMATINSKE ŽUPANIJE,BRODOSPLIT-BRODOGRADILIŠTE društvo s ograničenom odgovornošću,COPAN ZAGREB društvo s ograničenom odgovornošću za trgovinu i zastupanje,DUHAN društvo s ograničenom odgovornošću,Ivica Maleš vl. autoservis "UNO",Teo Palaversić,HRVATSKA POŠTANSKA BANKA, dioničko društvo,OTIS DIZALA, društvo s ograničenom odgovornošću za proizvodnju, montažu, remont i održavanje dizala,Fabijan Roić,Ivo Družević,Ivo Roić,Josip Kovačević,Tedi-Tadija Maroević,Jakica Lupi,Joza Bratanić,Antun Pavičić,Juraj Pavičić,Cvjetko Matković,Katica Kovačević,Nikša Dužević,Milovan Kombura,Jelisava Pavičić,Matko Carić,Marinko Dužević,Margarita Radonić,Dinko Pavičić Tribunol,Tonči Šurjak,Duško Pavičić Ivelja,Pero Dulčić Sušak,Ivan Tadić,Ivica Pavičić,Mihovil-Mile Pavičić,Tomi Moscatello,Nikola Vodanović,Margarita Marica Stančić,Vjekoslav Radonić,Marinko Sanseović,Tadija Moškatelo,Damir Petrić,Louis Petrić,Ivica Ljubić,Vinko Lupi,Ivan Tadić Šilo,Ivan Tadić,Vinko Maroević,Ivan Buratović,Mijo Mili Pavičić,Marija Vodanović,Jakov Fredotović,Miljenko Srhoj,Nikola Haladić,Janez Jelušić,Nikola Sansević,Nikola Buratović,Cvjetko Buratović,Nikola Buratović,Nikola Stipišić,Prošper Moškatelo,Tonko Maroević,Ivo Pavičić,Pavao Čubre,Luka Šurjak,Luka Franetović,Ivan Miloš Mile,Jure Moškatelo,Vjekoslav Bogdanić,Petro Šoljan,Juraj Dužević,Damir Šurjak,Jakov Tresić,Juraj Moškatelo Stariji,Ruža Roić,Rade Čavić,Matilda Buratović,Ivo Šurjak,Dražica Matković Ljubo,Dinko Račić,Mila Franetović Dužević,Luka Stančić,Meri Petrić,Ivan Moškatelo,Vinko Moškatelo,Nikola Šimunović,Mirko Radonić,Antun Sansević,Nikša Moškatelo,Antun Vodanović Stariji,Ivo Bojanić,Cvjetko Miličić,Marija Trbuhović,Neno Šoljan,Juraj Tomi Moškatelo,Ivo Račić Kapetanić,Đuro Caratan,Ante Tonči Drinković,Kata Duboković,Boris Carić,Tonko Ivčević Bakulić,Marko Huljić,Lenka Roić,Stjepan Jerković,Boris Borović,Niko Salamunić,File Vranković,Juraj Šperka,Mili Razović,Ante Mihojević,Ljubica Stipišić,Stjepan Hujo Huljić,Nikola Grgičević,Tonči Gurdulić,Prošperino Milevčić,Boris Rubinić,Jakov Račić,Jakša Radonić,Vinko Palaversić,Fabijan Kunčić,Dušan Salamunić,Margarita Stančić,Josip Crnčić,Luka Moškatelo,Lucija Milatić-Bričolić,Fabijan Dužević,Vjeko Jakas,Pavo Bunčuga,Marko Buratović,Antun Lučić,Marin Parun Barbić,Stjepan Tomislav Huljić,Cvjetka Cvita Milevčić,Marinko Radonić,Antun Gurdulić,Blaženko Jakas,Braco Jakas,Ivan Makjanić,Ante Rubinić,Dražica Vicenca Matković,Jakov Radonić,Slobodan Radičić,Jurko Lučić,Mate Antičević,Josip Franičević,Asija Bojanić,Milivoj Vidas vl. Servisa instrumenata, mjerne i regulacione opreme,BURA l d.o.o. za trgovinu i usluge - u stečaju,NET MEDIA SISTEMI d.o.o. za informatički inženjering,Financijska agencija,Hrvatski registar brodova,Nenad Ševo,Meri Stipinović,Fond za zaštitu okoliša i energetsku učinkovitost,Zlatko Balić,Galić Ante,Dean Prelević, odvjetnik,Želimir Miletić,Luči Roić,Ivelja Pavičić Nade,Dujko Čubre,Antun Bratanić,Andrija Matković,Antun Vune Bratanić,Dinko Lušić,Nikica Nikola Matijević,Ivan Sanseović,Marija Kovačević Lolotović,Petar Zlatan Vodanović,Ivan Stančić,Stjepan Moškatelo,Toma Dužević,Ivica Račić,Kuzma Pavičić Aleluja,Vinka Salamunić,Teo Huljić,Dejan Šperka,Juraj Caratan,Matko Antičević,Dinko Rubinić ( Vjera ),Vjera Rubinić,Abraham Bojanić,Vedran Nevešćanin,Marija Pjevac,Carinska uprava,Općinski sud u Starom Gradu - ZK odjel,Nada Akrap,Jasminka Antunović,Nediljka Armanda,Ana Babić,Gordana Babić,Ivan Babić,Katica Babić,Jure Bacelj,Ana Bačić,Nediljka Bajić,Žarka Bakotić,Marko Baković,Ivica Ban,Srđanka Banovac,Božidar Barać,Vedran Barbarić,Marija Barbir,Petar Barbir,Anica Baričević,Damira Barišić,Ivan Barišić,Manda Bašić,Aleksandar Bauk,Marina Bauk,Ivo Bavčević,Nataša Bazina,Mirjana Begonja,Jelena Belić,Niko Belić,Jagoda Bešker,Nedo Bešker,Zorica Bilić,Sanja Bilić Pavlinović,Jela Bilobrk,Antun Blažević,Hrvoje Blažević,Damir Bojčić,Željko Bojčić,Denis Boljat,Srećko Boras,Robert Borić,Goran Bosančić,Pava Botić,Ljuba Božanić,Anka Božić,Anica Božić-Bakušić,Ivica Bratić,Nikša Bratić,Vencislav Brizić,Zlata Brizić,Mate Brstilo,Zora Budimir,Miranda Budiša,Nediljko Bugarin,Željka Vučemilović Šimunović,Gordana Buljević,Marina Burić,Mario Buzov,Đuro Caratan,Toni Caratan,Boris Carić,Paulo Carić,Dinka Cazareo,Nevenka Cukrov,Dijana Czwik,Vinka Čavala,Silva Černak-Lojić,Diana Čović,Ante Čulo,Blaž Ćapin,Filip Delać,Ankica Delić,Marko Delić,Nediljka Delić,Gordana Didak,Mili Divić,Ljiljana Dragan,Milka Drlje,Mate Drmić,Jozo Družianić,Niko Dujić,Stanko Duvančić,Damir Duvnjak,Nives Džanko,Ante Đurđević,Ljubica Elez,Ankica Ezgeta,Lenka Franić,Ivica Gabelić,Marija Galešić,Petar Galić,Silvana Galić,Kazimir Garić,Vencel Gašpar,Vinko Gašpar,Ana Goreta,Zorka Goreta,Josip Gotovac,Vjekoslav Grbčić,Divna Grbeša,Ana Grubišić,Gordana Grubišić,Nikola Grubišić,Sanja Grubišić,Antonio Gudelj,Kata Gugić,Mirjana Gugić,Ivica Hajder,Željko Hajder,Silvana Hajduk,Tomislav Herceg,Mira Ikica,Franjo Ivčević,Jelena Ivčević,Damir Jakus,Gospova Jakus,Marica Jakus,Petar Jakus,Marko Janković,Matija Jeličić,Ante Jeličić,Marija Jocić,Ante Jolić,Marica Jukić,Marko Jukić,Renata Jukić,Jadranka Jurić,Marija Jurić,Ankica Kainić,Jelena Kalinić,Petar Kalinić,Anamarija Kalinić Radović,Stipan Kamber,Đuro Kapoši,Željko Karin,Marijana Karin Prnjak,Neda Kasalo,Zvonimir Kasalo,Suzana Kašić,Ivana Katalinić,Josip Katušić,Ljiljana Kegalj,Ante Kekez,Ivanko Kekez,Petrica Kekez,Boško Kevo,Antiša Kliškinić,Veljko Knezović,Stjepan Kokeza,Petar Kolega,Daniela Kovač,Željka Kovač,Ivan Kraljić,Inga Krnjaić,Anka Krstić,Ivan Kundid,Ivana Kundid,Ružica Kundid,Deni Kuvačić,Anka Landikušić,Ivan Lasić,Dražen Lazić,Nenad Leskur,Ivana Lilić,Ivo Lipanović,Marko Lojić,Mile Lovrić,Ana Lovrinčević,Dejan Lukavac,Nela Madžar,Alenka Malinić,Pavao Marasović,Anto Marijan,Cvita Marijanović,Dobrinka Marijanović,Tomislav Marijanović,Jasna Marin,Marina Marin,Željko Marinac,Božidar Marinković,Jakov Mateta,Ivan Matić,Ružica Matić,Slavko Matić,Željko Matić,Marija Matković,Ivan Melvan,Nikola Midenjak,Pere Mihanović,Ana Mikulić,Mate Mikulić,Ivan Milaković,Ivan Milanović,Zorka Miletić,Milan Miljuš,Đorđe Mirčetić,Tonči Mišković,Ana Moro,Slavko Moro,Tomi Moscatello,Marija Munitić,Ljubomir Muslim,Mijo Nožina,Jurica Oman,Mirko Oman,Janja Orošnjak,Mila Palada,Ivan Pandža,Asija Papić,Mijo Papić,Tereza Papić,Rajko Parać,Tatjana Parać,Đurđica Parat,Ivan Pastuović,Jurica Pavela,Roki Pavičić,Ivan Pažanin,Luka Peko,Neda Penga,Ante Perko,Ivana Perko,Gordana Perković,Marica Perković,Nediljko Perković,Nila Peroš,Dragica Peša,Iris Peša,Nikša Petrić,Matko Pezo,Zlatko Piperković,Joško Pivac,Luka Pjevac,Anka Plazonja,Robert Plazonja,Gordan Poparić,Ante Popović,Milanka Pranić,Miroslav Primorac,Iva Punda,Drago Radić,Mladen Radmilović,Petar Radonić,Jagoda Radošević,Ante Rajčić,Marko Ralica,Ivan Raos,Zdenka Razlog,Mila Rebić,Marija Reljanović,Mara Režić,Marija Rizvan,Anđelko Rogulj,Berislava Roša,Sofija Ruić,Ana Runjić,Gordan Ruščić,Sanja Ružić,Svjetlana Samac,Miljenko Samardžić,Dinka Sanseović,Ante Sarić,Ivan Sarić,Marija Sedlar,Ljubica Sekelez,Kristina Serdarević,Aleksandra Sever-Muhar,Boško Sikavica,Snježana Sikavica,Dragan Simić,Tanja Sinovčić,Ljiljana Sirić,Dijana Skelin,Kata Sočo,Marija Stančić,Đani Stanić,Danica Stipinović,Milorad Stojsavljević,Petar Strinić,Luca Strunje,Slavka Svalina,Marijan Šamija,Marinka Šamija,Katica Šeparović,Nenad Ševo,Krasna Šiklić,Mili Šimig,Vesna Škare,Ljubica Škopljanac,Milica Špar,Eleana Šubat,Ivan Šuljug,Vesna Šunjić,Ljubica Tarle,Nada Teklić,Lada Terzić,Ivan Tomić,Ivan Topić,Jelica Topić,Tvrtko Topić,Anđelka Torlak,Ivan Torlak,Marko Torlak,Damir Tot,Anka Treskavica,Anka Tukić,Nediljko Ugrin,Marinko Uvodić,Nedjeljka Uvodić,Marko Validžić,Ivanka Varnica,Milica Varvodić,Kristina Velić,Ljiljana Vesković,Milka Veštić,Ante Vidan,Marko Vidović,Matko Vidović,Nevenka Vidović,Ankica Vilibić,Anđelko Vilić,Normela Visković,Tonči Visković,Marica Vlaić,Dubravka Vlainić,Ivo Vodanović,Josip Vogleš,Vinko Vranković,Ivan Vrdoljak,Mirjana Vrdoljak,Marija Vrgoč,Bože Vuco,Mirjana Vučković,Višnja Vučković,Ivan Vugdelija,Dubravka Vukas,Anđelka Vukičević,Zora Vuković,Ivan Vukušić,Jadran Vukušić,Nevenka Vukušić,Vjera Vukušić,Zvonimir Vukušić,Nevenka Vuleta,Vinka Zekić,Dinko Zenčić,Borislav Zokić,Dolina Zokić,Margita Zokić,Luca Zolota,Milan Žarković,Nevenka Živko,Davorka Živković,Ivica Živković,Ivo Živković,Siniša Ivančić,Iva Jelić,Marko Kavelj,Ivan Koljanin,Željko Kovač,Zvonko Kruneš,Nikola Lacmanović,Vesna Lepetić,Jelica Ljubica,Darko Lulić,Vesna Lulić,Marija Mamić,Radojka Marijanović,Meri Cabadaj,Mate Markotić,Ante Marović,Ivan Marušić,Iva Melvan,Goran Merkel,Ivan Mornar,Miodrag Munjiza,Ante Nožina,Anica Pandža,Nikica Pavlović,Silvana Perić,Nediljka Perišić,Elvira Dračevac,Mara Dobrota,Neda-lidia Buljević,Ivan Bugarin,Maja Bučić,Mira Božić,Sandra Borić,Marija Davidović,Petar Adjanski,Ana Čatlak,Marinko Buškulić,Marinko Galić,Luca Gabela,Tomislav Frankić,Elias Erceg,Jakov Elez,Sretan Bajalo,Mario Tomić,Ranko Vuleta,Zlatko Balić,Boško Barać,Milan Vukić,Mara Vukorepa,Bare Vujina,Milenko Bašić,Diana Blažević,Jozo Bogić,Stjepko Bojanić,Miroslav Trečić,Neda Tukić,Vinka Ukić,Mira Velić,Ivan Vrdoljak,Iva Vrdoljak,Dražen Todorović,Dubravka Stojanovska,Josip Strniša,Ivica Sviličić,Ana Rogošić,Ivica Stipinović,Darko Topić,Marija Trečić,Milica Zorić,Ivo Rajčić,Ivan Radoš,Željka Vučemilović-šimunović</derivirana_varijabla>
  </DomainObject.Predmet.StrankaNazivFormated>
  <DomainObject.Predmet.StrankaNazivFormatedOIB>
    <izvorni_sadrzaj>REPUBLIKA HRVATSKA, OIB 18683136487,LUKA dioničko društvo, OIB 34440814040,RAD, d.o.o. za vodoopskrbu i ostale komunalne djelatnosti, OIB 71304592430,HEP-Operator distribucijskog sustava d.o.o. za distribuciju i opskrbu električne energije ELEKTRA ŠIBENI, OIB 46830600751,Mara Jukić, OIB 37710339746,Ivica Bašić, OIB 14595893401,GASTRO GRUPA d.o.o. za trgovinu i usluge, OIB 39228456312,AUTO HRVATSKA dioničko društvo, OIB 32709834358,JADRANSKO OSIGURANJE d.d., OIB 94472454976,CITY EX d.o.o. za prijenos poslovne dokumentacije, OIB 99406899243,Hrvatski Telekom d.d., OIB 81793146560,CODEX SORTIUM društvo s ograničenom odgovornošću za pružanje kompleksnih konzalting usluga, OIB 83918065246,SUNCE osiguranje d.d., OIB 12012147571,HRVATSKA IZVJEŠTAJNA NOVINSKA AGENCIJA, OIB 41387373932,ČISTOĆA d.o.o. za komunalnu djelatnost, održavanje čistoće i odlaganje komunalnog otpada, OIB 16912997621,TEXT-PAPIR d.o.o. za trgovinu i usluge, OIB 45878059290,SLOBODNA DALMACIJA izdavačka i tiskarska djelatnost, dioničko društvo, OIB 35075764438,ČISTOĆA društvo s ograničenom odgovornošću za obavljanje komunalnih djelatnosti održavanja čistoće i odlaganja komunaln, OIB 38812451417,OPĆINA JELSA Jedinstveni upravni odjel, OIB 94187441810,AUTOKUĆA BOSNIĆ d.o.o. za trgovinu, servis i remont, OIB 62890333516,TISKARA MALENICA d.o.o., OIB 21268596817,Ivan Marijan, OIB 35721802898,HEP-Operator distribucijskog sustava d.o.o. za distribuciju i opskrbu električne energije, OIB 46830600751,Rikard Pavlović, OIB 16829467929,LUČKA UPRAVA SPLIT, OIB 06992092556,TINA ALATI društvo s ograničenom odgovorošću za trgovinu i usluge, OIB 72232886006,PLOVPUT trgovačko društvo s ograničenom odgovornošću za održavanje pomorskih plovnih putova i radijske službe, OIB 14480721492,Regionalna veletržnica Benkovac dioničko društvo za trgovinu i usluge "u stečaju", OIB 16205687638,MESSER CROATIA PLIN Poduzeće za proizvodnju i prodaju tehničkih plinova d.o.o., OIB 32179081874,ZAVOD ZA JAVNO ZDRAVSTVO DR. ANDRIJA ŠTAMPAR, OIB 33392005961,Zagrebačka burza d.d., OIB 84368186611,METRONET TELEKOMUNIKACIJE d.d. za telekomunikacijske usluge, OIB 23269006802,RELAX, d.o.o. za proizvodnju i trgovinu, OIB 24543050439,MINISTARSTVO GOSPODARSTVA, RAVNETELJSTVO ZA ROBNE ZALIHE, OIB 22413472900,PUĆO d.o.o. za trgovinu, ugostiteljstvo i cestovni prijevoz, OIB 33417474295,ITEM, d.o.o. informatičke usluge, OIB 71527463594,ŠKARE TRADE, d.o.o. za trgovinu i ugostiteljstvo, OIB 88448992592,CROATIA osiguranje d.d. FILIJALA SPLIT, OIB 26187994862,MIRJANA BARIĆ, OIB 91861480870,SREDIŠNJE KLIRINŠKO DEPOZITARNO DRUŠTVO, dioničko društvo, OIB 64406809162,MILENKO BUŠLJETA, OIB 63433937940,MILICA UGARKOVIĆ, OIB 03462724779,FABIJAN PERONJA, OIB 19033633778,Agencija za upravljanje državnom imovinom, OIB 75666130770,COMENG, društvo s ograničenom odgovornošću za informatički inženjering, OIB 42122172362,AMEROPA AG, OIB 38272342702,GRAFOPLEX, društvo s ograničenom odgovornošću, za trgovinu i usluge, OIB 71142152777,HP - Hrvatska pošta d.d., OIB 87311810356,Financijska agencija, OIB 85821130368,NIKOLA LACMANOVIĆ, OIB 50670282682,HEP-Operator distribucijskog sustava d.o.o. za distribuciju i opskrbu električne energije, OIB 46830600751,VODOVOD I KANALIZACIJA, društvo s ograničenom odgovornošću za vodoopskrbu, odvodnju i pročišćavanje otpadnih voda, OIB 56826138353,JELKOM, društvo s ograničenom odgovornošću za komunalnu djelatnost, OIB 92345732468,DALMACIJAVINO d.d. za proizvodnju i promet alkoholnih i bezalkoholnih pića "u stečaju", OIB 07837847925,EUROLEASING d.o.o., OIB 48922277230,Rino Barbić, odvjetnik, OIB 04402974520,HVARSKI VODOVOD d.o.o., OIB 96577868636,IVAN MILAT, OIB 89865160390,DIONOVA - DIONA d.o.o., OIB 41112127430,TEHNOPLAST d.o.o. za građevinarstvo, trgovinu, ugostiteljstvo, turizam i uslužne djelatnosti, OIB 70676517267,VIPnet, društvo s ograničenom odgovornošću za usluge javnih telekomunikacija, OIB 29524210204,BILIĆ-ERIĆ d.o.o. za privatnu zaštitu, OIB 68580128211,DALMACIJAVINO - ZAGREB društvo sograničenom odgovornošću za trgovinu, ugostiteljstvo i prijevoz, OIB 93269876765,GRAD DRNIŠ, OIB 38309740312,Vetropack Straža tvornica stakla d.d. Hum na Sutli, OIB 74210066591,CAPRICORNO, društvo s ograničenom odgovornošću za trgovinu, OIB 09517317411,PELJEŠKI VRHOVI, POLJOPRIVREDNA ZADRUGA, OIB 49398931487,Toma Šurjak, OIB 66049692921,Jakov Peronja, OIB 07373599239,TIGAR d.o.o. za usluge, OIB 65051360088,POREZNA UPRAVA Područni ured Split, OIB 18683136487,BURA I TRAMUNTANA d.o.o. za trgovinu i usluge, OIB 78359961331,TRAST međunarodno otpremništvo, dioničko društvo, OIB 93225891495,CHROMOS AGRO dioničko društvo proizvodnja sredstava za zaštitu bilja, OIB 82790074844,VODOVOD I KANALIZACIJA, društvo s ograničenom odgovornošću za vodoopskrbu, odvodnju i pročišćavanje otpadnih voda, OIB 56826138353,AUTOTRANS d. o. o. za javni prijevoz putnika u cestovonom prometu, trgovinu, usluge i turistička agencija, OIB 19819724166,BRTVILA BREZIĆ d.o.o. za proizvodnju brtvila, trgovinu i zastupanje, OIB 47897946377,IREKS AROMA društvo s ograničenom odgovornošću, OIB 36709757659,Marin Mileteta, odvjetnik, OIB 37476644793,HEP - Opskrba d.o.o. za opskrbu potrošača električnom, toplinskom energijom i plinom, OIB 63073332379,ING-ATEST d.o.o. za trgovinu i usluge, OIB 21777333810,Hrvatske vode, pravna osoba za upravljanje vodama, OIB 28921383001,BASLER OSIGURANJE ZAGREB dioničko društvo za osiguranje, OIB 59706054982,NARODNI TRGOVAČKI LANAC d.o.o. za trgovinu i usluge, OIB 78344221376,MANTIS, d.o.o. za trgovinu i usluge, OIB 41274793973,Vinko Paina, OIB 51203688235,TRANSADRIA, međunarodna špedicija d. d. u stečaju, OIB 47965841018,Hrvatska radiotelevizija, OIB 68419124305,BRODOMERKUR trgovina i usluge, dioničko društvo, OIB 33956120458,ZAGREBAČKI HOLDING, društvo s ograničenom odgovornošću za javni prijevoz, opskrbu vodom, održavanje čistoće, putnička a, OIB 85584865987,NASTAVNI ZAVOD ZA JAVNO ZDRAVSTVO SPLITSKO-DALMATINSKE ŽUPANIJE, OIB 54948902275,BRODOSPLIT-BRODOGRADILIŠTE društvo s ograničenom odgovornošću, OIB 05532178397,COPAN ZAGREB društvo s ograničenom odgovornošću za trgovinu i zastupanje, OIB 43698579132,DUHAN društvo s ograničenom odgovornošću, OIB 84143469050,Ivica Maleš vl. autoservis "UNO", OIB 89917595934,Teo Palaversić, OIB 21074825891,HRVATSKA POŠTANSKA BANKA, dioničko društvo, OIB 87939104217,OTIS DIZALA, društvo s ograničenom odgovornošću za proizvodnju, montažu, remont i održavanje dizala, OIB 76080865307,Fabijan Roić, OIB 55646544786,Ivo Družević, OIB 59608054089,Ivo Roić, OIB 73872839985,Josip Kovačević, OIB 24407104693,Tedi-Tadija Maroević, OIB 75901351091,Jakica Lupi, OIB 73236308888,Joza Bratanić, OIB 08011374888,Antun Pavičić, OIB 65866256737,Juraj Pavičić, OIB 09529542053,Cvjetko Matković, OIB 10443683019,Katica Kovačević, OIB 33120980772,Nikša Dužević, OIB 66241675982,Milovan Kombura, OIB 30770175855,Jelisava Pavičić, OIB 83980708087,Matko Carić, OIB 35189247498,Marinko Dužević, OIB 12242231071,Margarita Radonić, OIB 28025722533,Dinko Pavičić Tribunol, OIB 99243667034,Tonči Šurjak, OIB 60785268681,Duško Pavičić Ivelja, OIB 25982798589,Pero Dulčić Sušak, OIB 55533277123,Ivan Tadić, OIB 00384008152,Ivica Pavičić, OIB 72332556277,Mihovil-Mile Pavičić, OIB 24835949834,Tomi Moscatello, OIB 28508820612,Nikola Vodanović, OIB 74845370223,Margarita Marica Stančić, OIB 08101100980,Vjekoslav Radonić, OIB 33204721839,Marinko Sanseović, OIB 45513941394,Tadija Moškatelo, OIB 31188799731,Damir Petrić, OIB 86091667582,Louis Petrić, OIB 16074465250,Ivica Ljubić, OIB 56655610557,Vinko Lupi, OIB 35451219902,Ivan Tadić Šilo, OIB 70114227603,Ivan Tadić, OIB 70114227603,Vinko Maroević, OIB 76848533915,Ivan Buratović, OIB 47859397279,Mijo Mili Pavičić, OIB 88915921313,Marija Vodanović, OIB 55757464937,Jakov Fredotović, OIB 46839149373,Miljenko Srhoj, OIB 83488729434,Nikola Haladić, OIB 44890767273,Janez Jelušić, OIB 53424861114,Nikola Sansević, OIB 77925554696,Nikola Buratović, OIB 63461897206,Cvjetko Buratović, OIB 68271062216,Nikola Buratović, OIB 83296807791,Nikola Stipišić, OIB 40730811746,Prošper Moškatelo, OIB 30735770287,Tonko Maroević, OIB 09539101243,Ivo Pavičić, OIB 10571584537,Pavao Čubre, OIB 53903728630,Luka Šurjak, OIB 94878152360,Luka Franetović, OIB 70961784599,Ivan Miloš Mile, OIB 62291039145,Jure Moškatelo, OIB 82967525191,Vjekoslav Bogdanić, OIB 94391191426,Petro Šoljan, OIB 76350894229,Juraj Dužević, OIB 99909425440,Damir Šurjak, OIB 27457530614,Jakov Tresić, OIB 60663993622,Juraj Moškatelo Stariji, OIB 12577877147,Ruža Roić, OIB 27524265061,Rade Čavić, OIB 74420229729,Matilda Buratović, OIB 24198956638,Ivo Šurjak, OIB 90776404563,Dražica Matković Ljubo, OIB 38484140872,Dinko Račić, OIB 02437704848,Mila Franetović Dužević, OIB 02539671010,Luka Stančić, OIB 91475365556,Meri Petrić, OIB 49953370209,Ivan Moškatelo, OIB 16048013538,Vinko Moškatelo, OIB 57771107058,Nikola Šimunović, OIB 24630749503,Mirko Radonić, OIB 28025722533,Antun Sansević, OIB 80183811492,Nikša Moškatelo, OIB 98307576243,Antun Vodanović Stariji, OIB 43563335947,Ivo Bojanić, OIB 00897882683,Cvjetko Miličić, OIB 44230808110,Marija Trbuhović, OIB 38712300010,Neno Šoljan, OIB 04419572654,Juraj Tomi Moškatelo, OIB 80968217347,Ivo Račić Kapetanić, OIB 70008404713,Đuro Caratan, OIB 81898965125,Ante Tonči Drinković, OIB 92836065068,Kata Duboković, OIB 93006547119,Boris Carić, OIB 46466426123,Tonko Ivčević Bakulić, OIB 62293366608,Marko Huljić, OIB 99873701212,Lenka Roić, OIB 57371012596,Stjepan Jerković, OIB 25876380285,Boris Borović, OIB 51193036454,Niko Salamunić, OIB 76231208532,File Vranković, OIB 44132340384,Juraj Šperka, OIB 79176257167,Mili Razović, OIB 03291272208,Ante Mihojević, OIB 08852465695,Ljubica Stipišić, OIB 53136752678,Stjepan Hujo Huljić, OIB 06947019866,Nikola Grgičević, OIB 72806517394,Tonči Gurdulić, OIB 88962507191,Prošperino Milevčić, OIB 45533211549,Boris Rubinić, OIB 69242251733,Jakov Račić, OIB 31621777587,Jakša Radonić, OIB 11727504421,Vinko Palaversić, OIB 66878442541,Fabijan Kunčić, OIB 51005536058,Dušan Salamunić, OIB 67690387290,Margarita Stančić, OIB 77283348907,Josip Crnčić, OIB 78272535399,Luka Moškatelo, OIB 37611216898,Lucija Milatić-Bričolić, OIB 72454967005,Fabijan Dužević, OIB 65516171063,Vjeko Jakas, OIB 99530955280,Pavo Bunčuga, OIB 76824484181,Marko Buratović, OIB 96637597848,Antun Lučić, OIB 23239072373,Marin Parun Barbić, OIB 39599282196,Stjepan Tomislav Huljić, OIB 97499130016,Cvjetka Cvita Milevčić, OIB 75708915913,Marinko Radonić, OIB 89514038279,Antun Gurdulić, OIB 55215862622,Blaženko Jakas, OIB 38730295070,Braco Jakas, OIB 76920975322,Ivan Makjanić, OIB 86091321106,Ante Rubinić, OIB 15201258693,Dražica Vicenca Matković, OIB 67149132840,Jakov Radonić, OIB 93729454627,Slobodan Radičić, OIB 46777889915,Jurko Lučić, OIB 16439489089,Mate Antičević, OIB 55268785640,Josip Franičević, OIB 43547284113,Asija Bojanić, OIB 14798986072,Milivoj Vidas vl. Servisa instrumenata, mjerne i regulacione opreme, OIB 56342789123,BURA l d.o.o. za trgovinu i usluge - u stečaju, OIB 79000721319,NET MEDIA SISTEMI d.o.o. za informatički inženjering, OIB 03380490457,Financijska agencija, OIB 85821130368,Hrvatski registar brodova, OIB 04601923208,Nenad Ševo, OIB 88234857624,Meri Stipinović, OIB 64965084141,Fond za zaštitu okoliša i energetsku učinkovitost, OIB 85828625994,Zlatko Balić, OIB 07837847925,Galić Ante, OIB 90017639391,Dean Prelević, odvjetnik, OIB 10098946497,Želimir Miletić, OIB 86888847404,Luči Roić, OIB 24743587539,Ivelja Pavičić Nade,Dujko Čubre, OIB 91478009603,Antun Bratanić, OIB 52392458213,Andrija Matković, OIB 72332556277,Antun Vune Bratanić, OIB 44890767273,Dinko Lušić, OIB 23131390669,Nikica Nikola Matijević, OIB 21094494613,Ivan Sanseović, OIB 08563467932,Marija Kovačević Lolotović, OIB 69060952354,Petar Zlatan Vodanović, OIB 11403397863,Ivan Stančić, OIB 31497688270,Stjepan Moškatelo, OIB 92020885489,Toma Dužević, OIB 08830644469,Ivica Račić, OIB 28123794048,Kuzma Pavičić Aleluja, OIB 33120197409,Vinka Salamunić, OIB 91445751353,Teo Huljić, OIB 56034797647,Dejan Šperka, OIB 10054205030,Juraj Caratan, OIB 29357565225,Matko Antičević, OIB 42034643125,Dinko Rubinić ( Vjera ), OIB 69863599942,Vjera Rubinić, OIB 98825603309,Abraham Bojanić, OIB 79576557482,Vedran Nevešćanin, OIB 34969575575,Marija Pjevac, OIB 82096480140,Carinska uprava,Općinski sud u Starom Gradu - ZK odjel,Nada Akrap, OIB 50608806627,Jasminka Antunović, OIB 74697035343,Nediljka Armanda, OIB 09033661295,Ana Babić,Gordana Babić,Ivan Babić,Katica Babić,Jure Bacelj,Ana Bačić,Nediljka Bajić,Žarka Bakotić, OIB 36917498674,Marko Baković,Ivica Ban,Srđanka Banovac, OIB 50974371502,Božidar Barać,Vedran Barbarić,Marija Barbir,Petar Barbir,Anica Baričević,Damira Barišić, OIB 88385690941,Ivan Barišić,Manda Bašić,Aleksandar Bauk, OIB 97860316263,Marina Bauk,Ivo Bavčević,Nataša Bazina, OIB 67925940620,Mirjana Begonja,Jelena Belić,Niko Belić, OIB 18977071620,Jagoda Bešker, OIB 29966440390,Nedo Bešker,Zorica Bilić,Sanja Bilić Pavlinović,Jela Bilobrk,Antun Blažević,Hrvoje Blažević,Damir Bojčić,Željko Bojčić,Denis Boljat,Srećko Boras,Robert Borić, OIB 38057391892,Goran Bosančić, OIB 33007404175,Pava Botić, OIB 34296544282,Ljuba Božanić,Anka Božić,Anica Božić-Bakušić,Ivica Bratić,Nikša Bratić, OIB 49290967945,Vencislav Brizić, OIB 29265973045,Zlata Brizić, OIB 73389614517,Mate Brstilo,Zora Budimir,Miranda Budiša, OIB 35557811513,Nediljko Bugarin,Željka Vučemilović Šimunović,Gordana Buljević, OIB 32937631192,Marina Burić,Mario Buzov,Đuro Caratan,Toni Caratan,Boris Carić, OIB 46466426123,Paulo Carić, OIB 15402538356,Dinka Cazareo,Nevenka Cukrov,Dijana Czwik, OIB 09675579569,Vinka Čavala,Silva Černak-Lojić,Diana Čović,Ante Čulo,Blaž Ćapin,Filip Delać, OIB 82167098700,Ankica Delić,Marko Delić,Nediljka Delić,Gordana Didak, OIB 78878339902,Mili Divić, OIB 35555990248,Ljiljana Dragan,Milka Drlje,Mate Drmić,Jozo Družianić, OIB 63604163211,Niko Dujić,Stanko Duvančić, OIB 41476060687,Damir Duvnjak,Nives Džanko, OIB 90598357164,Ante Đurđević, OIB 72594587030,Ljubica Elez,Ankica Ezgeta,Lenka Franić, OIB 62951288048,Ivica Gabelić, OIB 70468304794,Marija Galešić,Petar Galić,Silvana Galić, OIB 02726524452,Kazimir Garić, OIB 83662319172,Vencel Gašpar,Vinko Gašpar,Ana Goreta,Zorka Goreta,Josip Gotovac,Vjekoslav Grbčić,Divna Grbeša, OIB 74813693236,Ana Grubišić,Gordana Grubišić,Nikola Grubišić,Sanja Grubišić,Antonio Gudelj,Kata Gugić,Mirjana Gugić,Ivica Hajder,Željko Hajder, OIB 70330715284,Silvana Hajduk, OIB 33507058945,Tomislav Herceg,Mira Ikica, OIB 11849010850,Franjo Ivčević,Jelena Ivčević, OIB 74901888496,Damir Jakus,Gospova Jakus, OIB 04209324873,Marica Jakus, OIB 74750176046,Petar Jakus,Marko Janković,Matija Jeličić,Ante Jeličić,Marija Jocić,Ante Jolić,Marica Jukić,Marko Jukić,Renata Jukić,Jadranka Jurić,Marija Jurić,Ankica Kainić, OIB 80409745726,Jelena Kalinić,Petar Kalinić,Anamarija Kalinić Radović,Stipan Kamber,Đuro Kapoši,Željko Karin,Marijana Karin Prnjak,Neda Kasalo,Zvonimir Kasalo,Suzana Kašić,Ivana Katalinić,Josip Katušić,Ljiljana Kegalj, OIB 44567225674,Ante Kekez,Ivanko Kekez, OIB 69257203171,Petrica Kekez, OIB 01138031201,Boško Kevo,Antiša Kliškinić, OIB 54591476829,Veljko Knezović, OIB 29953576092,Stjepan Kokeza,Petar Kolega,Daniela Kovač,Željka Kovač,Ivan Kraljić,Inga Krnjaić, OIB 00968558935,Anka Krstić,Ivan Kundid,Ivana Kundid,Ružica Kundid,Deni Kuvačić, OIB 86909984538,Anka Landikušić, OIB 18023655586,Ivan Lasić,Dražen Lazić,Nenad Leskur, OIB 79369933858,Ivana Lilić, OIB 24212828078,Ivo Lipanović,Marko Lojić,Mile Lovrić,Ana Lovrinčević,Dejan Lukavac, OIB 85205650926,Nela Madžar, OIB 92085359240,Alenka Malinić, OIB 44061509536,Pavao Marasović,Anto Marijan, OIB 32989170521,Cvita Marijanović, OIB 33573858243,Dobrinka Marijanović, OIB 03673706981,Tomislav Marijanović,Jasna Marin,Marina Marin,Željko Marinac,Božidar Marinković,Jakov Mateta, OIB 14390943845,Ivan Matić,Ružica Matić,Slavko Matić,Željko Matić,Marija Matković,Ivan Melvan,Nikola Midenjak, OIB 88248589366,Pere Mihanović, OIB 49545684243,Ana Mikulić,Mate Mikulić,Ivan Milaković,Ivan Milanović,Zorka Miletić,Milan Miljuš,Đorđe Mirčetić,Tonči Mišković, OIB 74628173475,Ana Moro,Slavko Moro,Tomi Moscatello, OIB 28508820612,Marija Munitić,Ljubomir Muslim, OIB 17589644925,Mijo Nožina,Jurica Oman, OIB 78517901315,Mirko Oman, OIB 68766264149,Janja Orošnjak, OIB 49619386391,Mila Palada, OIB 10163841708,Ivan Pandža,Asija Papić, OIB 36844611036,Mijo Papić,Tereza Papić,Rajko Parać,Tatjana Parać, OIB 45662446398,Đurđica Parat,Ivan Pastuović,Jurica Pavela, OIB 06763759506,Roki Pavičić, OIB 01089958101,Ivan Pažanin,Luka Peko, OIB 89771272445,Neda Penga, OIB 76197116887,Ante Perko,Ivana Perko,Gordana Perković,Marica Perković,Nediljko Perković,Nila Peroš, OIB 48544328267,Dragica Peša,Iris Peša, OIB 06010961010,Nikša Petrić,Matko Pezo, OIB 51619560640,Zlatko Piperković, OIB 91173398058,Joško Pivac,Luka Pjevac,Anka Plazonja, OIB 92736733656,Robert Plazonja, OIB 75774016292,Gordan Poparić, OIB 98826275620,Ante Popović,Milanka Pranić, OIB 03263396290,Miroslav Primorac, OIB 42998076332,Iva Punda,Drago Radić,Mladen Radmilović,Petar Radonić,Jagoda Radošević,Ante Rajčić,Marko Ralica,Ivan Raos,Zdenka Razlog, OIB 03030085275,Mila Rebić,Marija Reljanović,Mara Režić,Marija Rizvan,Anđelko Rogulj,Berislava Roša, OIB 03031267329,Sofija Ruić, OIB 32252086462,Ana Runjić,Gordan Ruščić, OIB 53119078542,Sanja Ružić,Svjetlana Samac, OIB 00231948560,Miljenko Samardžić, OIB 48154982931,Dinka Sanseović, OIB 27313861620,Ante Sarić,Ivan Sarić,Marija Sedlar,Ljubica Sekelez, OIB 37811046307,Kristina Serdarević, OIB 96208368856,Aleksandra Sever-Muhar,Boško Sikavica,Snježana Sikavica,Dragan Simić,Tanja Sinovčić, OIB 15724160128,Ljiljana Sirić, OIB 13682411690,Dijana Skelin,Kata Sočo,Marija Stančić,Đani Stanić, OIB 01952579328,Danica Stipinović,Milorad Stojsavljević,Petar Strinić,Luca Strunje,Slavka Svalina, OIB 20916812996,Marijan Šamija,Marinka Šamija, OIB 26187211202,Katica Šeparović,Nenad Ševo, OIB 88234857624,Krasna Šiklić, OIB 53374014167,Mili Šimig, OIB 94704411458,Vesna Škare, OIB 71821692373,Ljubica Škopljanac, OIB 09408788504,Milica Špar, OIB 07038339077,Eleana Šubat, OIB 38900880602,Ivan Šuljug,Vesna Šunjić,Ljubica Tarle, OIB 28166909018,Nada Teklić, OIB 80645998554,Lada Terzić, OIB 31496851195,Ivan Tomić,Ivan Topić,Jelica Topić, OIB 84009834780,Tvrtko Topić, OIB 15832739048,Anđelka Torlak,Ivan Torlak,Marko Torlak,Damir Tot,Anka Treskavica, OIB 89998355619,Anka Tukić,Nediljko Ugrin, OIB 61713318858,Marinko Uvodić, OIB 86857726322,Nedjeljka Uvodić,Marko Validžić,Ivanka Varnica,Milica Varvodić,Kristina Velić,Ljiljana Vesković, OIB 43910221929,Milka Veštić, OIB 06357620254,Ante Vidan,Marko Vidović,Matko Vidović,Nevenka Vidović,Ankica Vilibić, OIB 41935131740,Anđelko Vilić, OIB 46303939151,Normela Visković, OIB 93848978885,Tonči Visković,Marica Vlaić,Dubravka Vlainić,Ivo Vodanović,Josip Vogleš,Vinko Vranković, OIB 28469423878,Ivan Vrdoljak,Mirjana Vrdoljak,Marija Vrgoč,Bože Vuco,Mirjana Vučković,Višnja Vučković,Ivan Vugdelija,Dubravka Vukas, OIB 08519715626,Anđelka Vukičević,Zora Vuković,Ivan Vukušić,Jadran Vukušić, OIB 16315354223,Nevenka Vukušić,Vjera Vukušić,Zvonimir Vukušić,Nevenka Vuleta,Vinka Zekić,Dinko Zenčić, OIB 65189931544,Borislav Zokić, OIB 51253879731,Dolina Zokić, OIB 75688399939,Margita Zokić, OIB 85982645988,Luca Zolota, OIB 57479376750,Milan Žarković,Nevenka Živko,Davorka Živković,Ivica Živković,Ivo Živković,Siniša Ivančić, OIB 26067778479,Iva Jelić, OIB 44484653228,Marko Kavelj, OIB 02369489649,Ivan Koljanin, OIB 21918343692,Željko Kovač, OIB 11925765994,Zvonko Kruneš, OIB 55906727777,Nikola Lacmanović, OIB 50670282682,Vesna Lepetić, OIB 84143512273,Jelica Ljubica, OIB 08611982578,Darko Lulić, OIB 19997474853,Vesna Lulić, OIB 31024530599,Marija Mamić, OIB 82920304679,Radojka Marijanović, OIB 75956845709,Meri Cabadaj, OIB 90828303800,Mate Markotić, OIB 40858158040,Ante Marović, OIB 68871210232,Ivan Marušić, OIB 38554028146,Iva Melvan, OIB 03677154609,Goran Merkel, OIB 20105696184,Ivan Mornar, OIB 99253273877,Miodrag Munjiza, OIB 45836749093,Ante Nožina, OIB 63957170679,Anica Pandža, OIB 13489275071,Nikica Pavlović, OIB 49276013054,Silvana Perić, OIB 13586987904,Nediljka Perišić, OIB 60970664434,Elvira Dračevac, OIB 02336991708,Mara Dobrota, OIB 21943772484,Neda-lidia Buljević, OIB 14338735105,Ivan Bugarin, OIB 77317760491,Maja Bučić, OIB 03739843191,Mira Božić, OIB 22986331166,Sandra Borić, OIB 36571760060,Marija Davidović, OIB 45482063767,Petar Adjanski, OIB 59639817186,Ana Čatlak, OIB 78110711892,Marinko Buškulić, OIB 08200114705,Marinko Galić, OIB 96762020666,Luca Gabela, OIB 68629820074,Tomislav Frankić, OIB 69745327532,Elias Erceg, OIB 27105475264,Jakov Elez, OIB 36735285579,Sretan Bajalo, OIB 77606115521,Mario Tomić, OIB 12822553870,Ranko Vuleta, OIB 75885216649,Zlatko Balić, OIB 07556207031,Boško Barać, OIB 00526661882,Milan Vukić, OIB 34302227455,Mara Vukorepa, OIB 56814423724,Bare Vujina, OIB 23922325811,Milenko Bašić, OIB 71120573278,Diana Blažević, OIB 12578026353,Jozo Bogić, OIB 35027187093,Stjepko Bojanić, OIB 25751926536,Miroslav Trečić, OIB 50880474980,Neda Tukić, OIB 70924511514,Vinka Ukić, OIB 42081497162,Mira Velić, OIB 31812224044,Ivan Vrdoljak, OIB 58654492314,Iva Vrdoljak, OIB 63554079953,Dražen Todorović, OIB 98584327843,Dubravka Stojanovska, OIB 87171204134,Josip Strniša, OIB 95889329970,Ivica Sviličić, OIB 30978785630,Ana Rogošić, OIB 63013573312,Ivica Stipinović, OIB 04756380103,Darko Topić, OIB 09297890199,Marija Trečić, OIB 54951995215,Milica Zorić, OIB ,Ivo Rajčić, OIB 52467354389,Ivan Radoš, OIB 36063141303,Željka Vučemilović-šimunović, OIB 19390672750</izvorni_sadrzaj>
    <derivirana_varijabla naziv="DomainObject.Predmet.StrankaNazivFormatedOIB_1">REPUBLIKA HRVATSKA, OIB 18683136487,LUKA dioničko društvo, OIB 34440814040,RAD, d.o.o. za vodoopskrbu i ostale komunalne djelatnosti, OIB 71304592430,HEP-Operator distribucijskog sustava d.o.o. za distribuciju i opskrbu električne energije ELEKTRA ŠIBENI, OIB 46830600751,Mara Jukić, OIB 37710339746,Ivica Bašić, OIB 14595893401,GASTRO GRUPA d.o.o. za trgovinu i usluge, OIB 39228456312,AUTO HRVATSKA dioničko društvo, OIB 32709834358,JADRANSKO OSIGURANJE d.d., OIB 94472454976,CITY EX d.o.o. za prijenos poslovne dokumentacije, OIB 99406899243,Hrvatski Telekom d.d., OIB 81793146560,CODEX SORTIUM društvo s ograničenom odgovornošću za pružanje kompleksnih konzalting usluga, OIB 83918065246,SUNCE osiguranje d.d., OIB 12012147571,HRVATSKA IZVJEŠTAJNA NOVINSKA AGENCIJA, OIB 41387373932,ČISTOĆA d.o.o. za komunalnu djelatnost, održavanje čistoće i odlaganje komunalnog otpada, OIB 16912997621,TEXT-PAPIR d.o.o. za trgovinu i usluge, OIB 45878059290,SLOBODNA DALMACIJA izdavačka i tiskarska djelatnost, dioničko društvo, OIB 35075764438,ČISTOĆA društvo s ograničenom odgovornošću za obavljanje komunalnih djelatnosti održavanja čistoće i odlaganja komunaln, OIB 38812451417,OPĆINA JELSA Jedinstveni upravni odjel, OIB 94187441810,AUTOKUĆA BOSNIĆ d.o.o. za trgovinu, servis i remont, OIB 62890333516,TISKARA MALENICA d.o.o., OIB 21268596817,Ivan Marijan, OIB 35721802898,HEP-Operator distribucijskog sustava d.o.o. za distribuciju i opskrbu električne energije, OIB 46830600751,Rikard Pavlović, OIB 16829467929,LUČKA UPRAVA SPLIT, OIB 06992092556,TINA ALATI društvo s ograničenom odgovorošću za trgovinu i usluge, OIB 72232886006,PLOVPUT trgovačko društvo s ograničenom odgovornošću za održavanje pomorskih plovnih putova i radijske službe, OIB 14480721492,Regionalna veletržnica Benkovac dioničko društvo za trgovinu i usluge "u stečaju", OIB 16205687638,MESSER CROATIA PLIN Poduzeće za proizvodnju i prodaju tehničkih plinova d.o.o., OIB 32179081874,ZAVOD ZA JAVNO ZDRAVSTVO DR. ANDRIJA ŠTAMPAR, OIB 33392005961,Zagrebačka burza d.d., OIB 84368186611,METRONET TELEKOMUNIKACIJE d.d. za telekomunikacijske usluge, OIB 23269006802,RELAX, d.o.o. za proizvodnju i trgovinu, OIB 24543050439,MINISTARSTVO GOSPODARSTVA, RAVNETELJSTVO ZA ROBNE ZALIHE, OIB 22413472900,PUĆO d.o.o. za trgovinu, ugostiteljstvo i cestovni prijevoz, OIB 33417474295,ITEM, d.o.o. informatičke usluge, OIB 71527463594,ŠKARE TRADE, d.o.o. za trgovinu i ugostiteljstvo, OIB 88448992592,CROATIA osiguranje d.d. FILIJALA SPLIT, OIB 26187994862,MIRJANA BARIĆ, OIB 91861480870,SREDIŠNJE KLIRINŠKO DEPOZITARNO DRUŠTVO, dioničko društvo, OIB 64406809162,MILENKO BUŠLJETA, OIB 63433937940,MILICA UGARKOVIĆ, OIB 03462724779,FABIJAN PERONJA, OIB 19033633778,Agencija za upravljanje državnom imovinom, OIB 75666130770,COMENG, društvo s ograničenom odgovornošću za informatički inženjering, OIB 42122172362,AMEROPA AG, OIB 38272342702,GRAFOPLEX, društvo s ograničenom odgovornošću, za trgovinu i usluge, OIB 71142152777,HP - Hrvatska pošta d.d., OIB 87311810356,Financijska agencija, OIB 85821130368,NIKOLA LACMANOVIĆ, OIB 50670282682,HEP-Operator distribucijskog sustava d.o.o. za distribuciju i opskrbu električne energije, OIB 46830600751,VODOVOD I KANALIZACIJA, društvo s ograničenom odgovornošću za vodoopskrbu, odvodnju i pročišćavanje otpadnih voda, OIB 56826138353,JELKOM, društvo s ograničenom odgovornošću za komunalnu djelatnost, OIB 92345732468,DALMACIJAVINO d.d. za proizvodnju i promet alkoholnih i bezalkoholnih pića "u stečaju", OIB 07837847925,EUROLEASING d.o.o., OIB 48922277230,Rino Barbić, odvjetnik, OIB 04402974520,HVARSKI VODOVOD d.o.o., OIB 96577868636,IVAN MILAT, OIB 89865160390,DIONOVA - DIONA d.o.o., OIB 41112127430,TEHNOPLAST d.o.o. za građevinarstvo, trgovinu, ugostiteljstvo, turizam i uslužne djelatnosti, OIB 70676517267,VIPnet, društvo s ograničenom odgovornošću za usluge javnih telekomunikacija, OIB 29524210204,BILIĆ-ERIĆ d.o.o. za privatnu zaštitu, OIB 68580128211,DALMACIJAVINO - ZAGREB društvo sograničenom odgovornošću za trgovinu, ugostiteljstvo i prijevoz, OIB 93269876765,GRAD DRNIŠ, OIB 38309740312,Vetropack Straža tvornica stakla d.d. Hum na Sutli, OIB 74210066591,CAPRICORNO, društvo s ograničenom odgovornošću za trgovinu, OIB 09517317411,PELJEŠKI VRHOVI, POLJOPRIVREDNA ZADRUGA, OIB 49398931487,Toma Šurjak, OIB 66049692921,Jakov Peronja, OIB 07373599239,TIGAR d.o.o. za usluge, OIB 65051360088,POREZNA UPRAVA Područni ured Split, OIB 18683136487,BURA I TRAMUNTANA d.o.o. za trgovinu i usluge, OIB 78359961331,TRAST međunarodno otpremništvo, dioničko društvo, OIB 93225891495,CHROMOS AGRO dioničko društvo proizvodnja sredstava za zaštitu bilja, OIB 82790074844,VODOVOD I KANALIZACIJA, društvo s ograničenom odgovornošću za vodoopskrbu, odvodnju i pročišćavanje otpadnih voda, OIB 56826138353,AUTOTRANS d. o. o. za javni prijevoz putnika u cestovonom prometu, trgovinu, usluge i turistička agencija, OIB 19819724166,BRTVILA BREZIĆ d.o.o. za proizvodnju brtvila, trgovinu i zastupanje, OIB 47897946377,IREKS AROMA društvo s ograničenom odgovornošću, OIB 36709757659,Marin Mileteta, odvjetnik, OIB 37476644793,HEP - Opskrba d.o.o. za opskrbu potrošača električnom, toplinskom energijom i plinom, OIB 63073332379,ING-ATEST d.o.o. za trgovinu i usluge, OIB 21777333810,Hrvatske vode, pravna osoba za upravljanje vodama, OIB 28921383001,BASLER OSIGURANJE ZAGREB dioničko društvo za osiguranje, OIB 59706054982,NARODNI TRGOVAČKI LANAC d.o.o. za trgovinu i usluge, OIB 78344221376,MANTIS, d.o.o. za trgovinu i usluge, OIB 41274793973,Vinko Paina, OIB 51203688235,TRANSADRIA, međunarodna špedicija d. d. u stečaju, OIB 47965841018,Hrvatska radiotelevizija, OIB 68419124305,BRODOMERKUR trgovina i usluge, dioničko društvo, OIB 33956120458,ZAGREBAČKI HOLDING, društvo s ograničenom odgovornošću za javni prijevoz, opskrbu vodom, održavanje čistoće, putnička a, OIB 85584865987,NASTAVNI ZAVOD ZA JAVNO ZDRAVSTVO SPLITSKO-DALMATINSKE ŽUPANIJE, OIB 54948902275,BRODOSPLIT-BRODOGRADILIŠTE društvo s ograničenom odgovornošću, OIB 05532178397,COPAN ZAGREB društvo s ograničenom odgovornošću za trgovinu i zastupanje, OIB 43698579132,DUHAN društvo s ograničenom odgovornošću, OIB 84143469050,Ivica Maleš vl. autoservis "UNO", OIB 89917595934,Teo Palaversić, OIB 21074825891,HRVATSKA POŠTANSKA BANKA, dioničko društvo, OIB 87939104217,OTIS DIZALA, društvo s ograničenom odgovornošću za proizvodnju, montažu, remont i održavanje dizala, OIB 76080865307,Fabijan Roić, OIB 55646544786,Ivo Družević, OIB 59608054089,Ivo Roić, OIB 73872839985,Josip Kovačević, OIB 24407104693,Tedi-Tadija Maroević, OIB 75901351091,Jakica Lupi, OIB 73236308888,Joza Bratanić, OIB 08011374888,Antun Pavičić, OIB 65866256737,Juraj Pavičić, OIB 09529542053,Cvjetko Matković, OIB 10443683019,Katica Kovačević, OIB 33120980772,Nikša Dužević, OIB 66241675982,Milovan Kombura, OIB 30770175855,Jelisava Pavičić, OIB 83980708087,Matko Carić, OIB 35189247498,Marinko Dužević, OIB 12242231071,Margarita Radonić, OIB 28025722533,Dinko Pavičić Tribunol, OIB 99243667034,Tonči Šurjak, OIB 60785268681,Duško Pavičić Ivelja, OIB 25982798589,Pero Dulčić Sušak, OIB 55533277123,Ivan Tadić, OIB 00384008152,Ivica Pavičić, OIB 72332556277,Mihovil-Mile Pavičić, OIB 24835949834,Tomi Moscatello, OIB 28508820612,Nikola Vodanović, OIB 74845370223,Margarita Marica Stančić, OIB 08101100980,Vjekoslav Radonić, OIB 33204721839,Marinko Sanseović, OIB 45513941394,Tadija Moškatelo, OIB 31188799731,Damir Petrić, OIB 86091667582,Louis Petrić, OIB 16074465250,Ivica Ljubić, OIB 56655610557,Vinko Lupi, OIB 35451219902,Ivan Tadić Šilo, OIB 70114227603,Ivan Tadić, OIB 70114227603,Vinko Maroević, OIB 76848533915,Ivan Buratović, OIB 47859397279,Mijo Mili Pavičić, OIB 88915921313,Marija Vodanović, OIB 55757464937,Jakov Fredotović, OIB 46839149373,Miljenko Srhoj, OIB 83488729434,Nikola Haladić, OIB 44890767273,Janez Jelušić, OIB 53424861114,Nikola Sansević, OIB 77925554696,Nikola Buratović, OIB 63461897206,Cvjetko Buratović, OIB 68271062216,Nikola Buratović, OIB 83296807791,Nikola Stipišić, OIB 40730811746,Prošper Moškatelo, OIB 30735770287,Tonko Maroević, OIB 09539101243,Ivo Pavičić, OIB 10571584537,Pavao Čubre, OIB 53903728630,Luka Šurjak, OIB 94878152360,Luka Franetović, OIB 70961784599,Ivan Miloš Mile, OIB 62291039145,Jure Moškatelo, OIB 82967525191,Vjekoslav Bogdanić, OIB 94391191426,Petro Šoljan, OIB 76350894229,Juraj Dužević, OIB 99909425440,Damir Šurjak, OIB 27457530614,Jakov Tresić, OIB 60663993622,Juraj Moškatelo Stariji, OIB 12577877147,Ruža Roić, OIB 27524265061,Rade Čavić, OIB 74420229729,Matilda Buratović, OIB 24198956638,Ivo Šurjak, OIB 90776404563,Dražica Matković Ljubo, OIB 38484140872,Dinko Račić, OIB 02437704848,Mila Franetović Dužević, OIB 02539671010,Luka Stančić, OIB 91475365556,Meri Petrić, OIB 49953370209,Ivan Moškatelo, OIB 16048013538,Vinko Moškatelo, OIB 57771107058,Nikola Šimunović, OIB 24630749503,Mirko Radonić, OIB 28025722533,Antun Sansević, OIB 80183811492,Nikša Moškatelo, OIB 98307576243,Antun Vodanović Stariji, OIB 43563335947,Ivo Bojanić, OIB 00897882683,Cvjetko Miličić, OIB 44230808110,Marija Trbuhović, OIB 38712300010,Neno Šoljan, OIB 04419572654,Juraj Tomi Moškatelo, OIB 80968217347,Ivo Račić Kapetanić, OIB 70008404713,Đuro Caratan, OIB 81898965125,Ante Tonči Drinković, OIB 92836065068,Kata Duboković, OIB 93006547119,Boris Carić, OIB 46466426123,Tonko Ivčević Bakulić, OIB 62293366608,Marko Huljić, OIB 99873701212,Lenka Roić, OIB 57371012596,Stjepan Jerković, OIB 25876380285,Boris Borović, OIB 51193036454,Niko Salamunić, OIB 76231208532,File Vranković, OIB 44132340384,Juraj Šperka, OIB 79176257167,Mili Razović, OIB 03291272208,Ante Mihojević, OIB 08852465695,Ljubica Stipišić, OIB 53136752678,Stjepan Hujo Huljić, OIB 06947019866,Nikola Grgičević, OIB 72806517394,Tonči Gurdulić, OIB 88962507191,Prošperino Milevčić, OIB 45533211549,Boris Rubinić, OIB 69242251733,Jakov Račić, OIB 31621777587,Jakša Radonić, OIB 11727504421,Vinko Palaversić, OIB 66878442541,Fabijan Kunčić, OIB 51005536058,Dušan Salamunić, OIB 67690387290,Margarita Stančić, OIB 77283348907,Josip Crnčić, OIB 78272535399,Luka Moškatelo, OIB 37611216898,Lucija Milatić-Bričolić, OIB 72454967005,Fabijan Dužević, OIB 65516171063,Vjeko Jakas, OIB 99530955280,Pavo Bunčuga, OIB 76824484181,Marko Buratović, OIB 96637597848,Antun Lučić, OIB 23239072373,Marin Parun Barbić, OIB 39599282196,Stjepan Tomislav Huljić, OIB 97499130016,Cvjetka Cvita Milevčić, OIB 75708915913,Marinko Radonić, OIB 89514038279,Antun Gurdulić, OIB 55215862622,Blaženko Jakas, OIB 38730295070,Braco Jakas, OIB 76920975322,Ivan Makjanić, OIB 86091321106,Ante Rubinić, OIB 15201258693,Dražica Vicenca Matković, OIB 67149132840,Jakov Radonić, OIB 93729454627,Slobodan Radičić, OIB 46777889915,Jurko Lučić, OIB 16439489089,Mate Antičević, OIB 55268785640,Josip Franičević, OIB 43547284113,Asija Bojanić, OIB 14798986072,Milivoj Vidas vl. Servisa instrumenata, mjerne i regulacione opreme, OIB 56342789123,BURA l d.o.o. za trgovinu i usluge - u stečaju, OIB 79000721319,NET MEDIA SISTEMI d.o.o. za informatički inženjering, OIB 03380490457,Financijska agencija, OIB 85821130368,Hrvatski registar brodova, OIB 04601923208,Nenad Ševo, OIB 88234857624,Meri Stipinović, OIB 64965084141,Fond za zaštitu okoliša i energetsku učinkovitost, OIB 85828625994,Zlatko Balić, OIB 07837847925,Galić Ante, OIB 90017639391,Dean Prelević, odvjetnik, OIB 10098946497,Želimir Miletić, OIB 86888847404,Luči Roić, OIB 24743587539,Ivelja Pavičić Nade,Dujko Čubre, OIB 91478009603,Antun Bratanić, OIB 52392458213,Andrija Matković, OIB 72332556277,Antun Vune Bratanić, OIB 44890767273,Dinko Lušić, OIB 23131390669,Nikica Nikola Matijević, OIB 21094494613,Ivan Sanseović, OIB 08563467932,Marija Kovačević Lolotović, OIB 69060952354,Petar Zlatan Vodanović, OIB 11403397863,Ivan Stančić, OIB 31497688270,Stjepan Moškatelo, OIB 92020885489,Toma Dužević, OIB 08830644469,Ivica Račić, OIB 28123794048,Kuzma Pavičić Aleluja, OIB 33120197409,Vinka Salamunić, OIB 91445751353,Teo Huljić, OIB 56034797647,Dejan Šperka, OIB 10054205030,Juraj Caratan, OIB 29357565225,Matko Antičević, OIB 42034643125,Dinko Rubinić ( Vjera ), OIB 69863599942,Vjera Rubinić, OIB 98825603309,Abraham Bojanić, OIB 79576557482,Vedran Nevešćanin, OIB 34969575575,Marija Pjevac, OIB 82096480140,Carinska uprava,Općinski sud u Starom Gradu - ZK odjel,Nada Akrap, OIB 50608806627,Jasminka Antunović, OIB 74697035343,Nediljka Armanda, OIB 09033661295,Ana Babić,Gordana Babić,Ivan Babić,Katica Babić,Jure Bacelj,Ana Bačić,Nediljka Bajić,Žarka Bakotić, OIB 36917498674,Marko Baković,Ivica Ban,Srđanka Banovac, OIB 50974371502,Božidar Barać,Vedran Barbarić,Marija Barbir,Petar Barbir,Anica Baričević,Damira Barišić, OIB 88385690941,Ivan Barišić,Manda Bašić,Aleksandar Bauk, OIB 97860316263,Marina Bauk,Ivo Bavčević,Nataša Bazina, OIB 67925940620,Mirjana Begonja,Jelena Belić,Niko Belić, OIB 18977071620,Jagoda Bešker, OIB 29966440390,Nedo Bešker,Zorica Bilić,Sanja Bilić Pavlinović,Jela Bilobrk,Antun Blažević,Hrvoje Blažević,Damir Bojčić,Željko Bojčić,Denis Boljat,Srećko Boras,Robert Borić, OIB 38057391892,Goran Bosančić, OIB 33007404175,Pava Botić, OIB 34296544282,Ljuba Božanić,Anka Božić,Anica Božić-Bakušić,Ivica Bratić,Nikša Bratić, OIB 49290967945,Vencislav Brizić, OIB 29265973045,Zlata Brizić, OIB 73389614517,Mate Brstilo,Zora Budimir,Miranda Budiša, OIB 35557811513,Nediljko Bugarin,Željka Vučemilović Šimunović,Gordana Buljević, OIB 32937631192,Marina Burić,Mario Buzov,Đuro Caratan,Toni Caratan,Boris Carić, OIB 46466426123,Paulo Carić, OIB 15402538356,Dinka Cazareo,Nevenka Cukrov,Dijana Czwik, OIB 09675579569,Vinka Čavala,Silva Černak-Lojić,Diana Čović,Ante Čulo,Blaž Ćapin,Filip Delać, OIB 82167098700,Ankica Delić,Marko Delić,Nediljka Delić,Gordana Didak, OIB 78878339902,Mili Divić, OIB 35555990248,Ljiljana Dragan,Milka Drlje,Mate Drmić,Jozo Družianić, OIB 63604163211,Niko Dujić,Stanko Duvančić, OIB 41476060687,Damir Duvnjak,Nives Džanko, OIB 90598357164,Ante Đurđević, OIB 72594587030,Ljubica Elez,Ankica Ezgeta,Lenka Franić, OIB 62951288048,Ivica Gabelić, OIB 70468304794,Marija Galešić,Petar Galić,Silvana Galić, OIB 02726524452,Kazimir Garić, OIB 83662319172,Vencel Gašpar,Vinko Gašpar,Ana Goreta,Zorka Goreta,Josip Gotovac,Vjekoslav Grbčić,Divna Grbeša, OIB 74813693236,Ana Grubišić,Gordana Grubišić,Nikola Grubišić,Sanja Grubišić,Antonio Gudelj,Kata Gugić,Mirjana Gugić,Ivica Hajder,Željko Hajder, OIB 70330715284,Silvana Hajduk, OIB 33507058945,Tomislav Herceg,Mira Ikica, OIB 11849010850,Franjo Ivčević,Jelena Ivčević, OIB 74901888496,Damir Jakus,Gospova Jakus, OIB 04209324873,Marica Jakus, OIB 74750176046,Petar Jakus,Marko Janković,Matija Jeličić,Ante Jeličić,Marija Jocić,Ante Jolić,Marica Jukić,Marko Jukić,Renata Jukić,Jadranka Jurić,Marija Jurić,Ankica Kainić, OIB 80409745726,Jelena Kalinić,Petar Kalinić,Anamarija Kalinić Radović,Stipan Kamber,Đuro Kapoši,Željko Karin,Marijana Karin Prnjak,Neda Kasalo,Zvonimir Kasalo,Suzana Kašić,Ivana Katalinić,Josip Katušić,Ljiljana Kegalj, OIB 44567225674,Ante Kekez,Ivanko Kekez, OIB 69257203171,Petrica Kekez, OIB 01138031201,Boško Kevo,Antiša Kliškinić, OIB 54591476829,Veljko Knezović, OIB 29953576092,Stjepan Kokeza,Petar Kolega,Daniela Kovač,Željka Kovač,Ivan Kraljić,Inga Krnjaić, OIB 00968558935,Anka Krstić,Ivan Kundid,Ivana Kundid,Ružica Kundid,Deni Kuvačić, OIB 86909984538,Anka Landikušić, OIB 18023655586,Ivan Lasić,Dražen Lazić,Nenad Leskur, OIB 79369933858,Ivana Lilić, OIB 24212828078,Ivo Lipanović,Marko Lojić,Mile Lovrić,Ana Lovrinčević,Dejan Lukavac, OIB 85205650926,Nela Madžar, OIB 92085359240,Alenka Malinić, OIB 44061509536,Pavao Marasović,Anto Marijan, OIB 32989170521,Cvita Marijanović, OIB 33573858243,Dobrinka Marijanović, OIB 03673706981,Tomislav Marijanović,Jasna Marin,Marina Marin,Željko Marinac,Božidar Marinković,Jakov Mateta, OIB 14390943845,Ivan Matić,Ružica Matić,Slavko Matić,Željko Matić,Marija Matković,Ivan Melvan,Nikola Midenjak, OIB 88248589366,Pere Mihanović, OIB 49545684243,Ana Mikulić,Mate Mikulić,Ivan Milaković,Ivan Milanović,Zorka Miletić,Milan Miljuš,Đorđe Mirčetić,Tonči Mišković, OIB 74628173475,Ana Moro,Slavko Moro,Tomi Moscatello, OIB 28508820612,Marija Munitić,Ljubomir Muslim, OIB 17589644925,Mijo Nožina,Jurica Oman, OIB 78517901315,Mirko Oman, OIB 68766264149,Janja Orošnjak, OIB 49619386391,Mila Palada, OIB 10163841708,Ivan Pandža,Asija Papić, OIB 36844611036,Mijo Papić,Tereza Papić,Rajko Parać,Tatjana Parać, OIB 45662446398,Đurđica Parat,Ivan Pastuović,Jurica Pavela, OIB 06763759506,Roki Pavičić, OIB 01089958101,Ivan Pažanin,Luka Peko, OIB 89771272445,Neda Penga, OIB 76197116887,Ante Perko,Ivana Perko,Gordana Perković,Marica Perković,Nediljko Perković,Nila Peroš, OIB 48544328267,Dragica Peša,Iris Peša, OIB 06010961010,Nikša Petrić,Matko Pezo, OIB 51619560640,Zlatko Piperković, OIB 91173398058,Joško Pivac,Luka Pjevac,Anka Plazonja, OIB 92736733656,Robert Plazonja, OIB 75774016292,Gordan Poparić, OIB 98826275620,Ante Popović,Milanka Pranić, OIB 03263396290,Miroslav Primorac, OIB 42998076332,Iva Punda,Drago Radić,Mladen Radmilović,Petar Radonić,Jagoda Radošević,Ante Rajčić,Marko Ralica,Ivan Raos,Zdenka Razlog, OIB 03030085275,Mila Rebić,Marija Reljanović,Mara Režić,Marija Rizvan,Anđelko Rogulj,Berislava Roša, OIB 03031267329,Sofija Ruić, OIB 32252086462,Ana Runjić,Gordan Ruščić, OIB 53119078542,Sanja Ružić,Svjetlana Samac, OIB 00231948560,Miljenko Samardžić, OIB 48154982931,Dinka Sanseović, OIB 27313861620,Ante Sarić,Ivan Sarić,Marija Sedlar,Ljubica Sekelez, OIB 37811046307,Kristina Serdarević, OIB 96208368856,Aleksandra Sever-Muhar,Boško Sikavica,Snježana Sikavica,Dragan Simić,Tanja Sinovčić, OIB 15724160128,Ljiljana Sirić, OIB 13682411690,Dijana Skelin,Kata Sočo,Marija Stančić,Đani Stanić, OIB 01952579328,Danica Stipinović,Milorad Stojsavljević,Petar Strinić,Luca Strunje,Slavka Svalina, OIB 20916812996,Marijan Šamija,Marinka Šamija, OIB 26187211202,Katica Šeparović,Nenad Ševo, OIB 88234857624,Krasna Šiklić, OIB 53374014167,Mili Šimig, OIB 94704411458,Vesna Škare, OIB 71821692373,Ljubica Škopljanac, OIB 09408788504,Milica Špar, OIB 07038339077,Eleana Šubat, OIB 38900880602,Ivan Šuljug,Vesna Šunjić,Ljubica Tarle, OIB 28166909018,Nada Teklić, OIB 80645998554,Lada Terzić, OIB 31496851195,Ivan Tomić,Ivan Topić,Jelica Topić, OIB 84009834780,Tvrtko Topić, OIB 15832739048,Anđelka Torlak,Ivan Torlak,Marko Torlak,Damir Tot,Anka Treskavica, OIB 89998355619,Anka Tukić,Nediljko Ugrin, OIB 61713318858,Marinko Uvodić, OIB 86857726322,Nedjeljka Uvodić,Marko Validžić,Ivanka Varnica,Milica Varvodić,Kristina Velić,Ljiljana Vesković, OIB 43910221929,Milka Veštić, OIB 06357620254,Ante Vidan,Marko Vidović,Matko Vidović,Nevenka Vidović,Ankica Vilibić, OIB 41935131740,Anđelko Vilić, OIB 46303939151,Normela Visković, OIB 93848978885,Tonči Visković,Marica Vlaić,Dubravka Vlainić,Ivo Vodanović,Josip Vogleš,Vinko Vranković, OIB 28469423878,Ivan Vrdoljak,Mirjana Vrdoljak,Marija Vrgoč,Bože Vuco,Mirjana Vučković,Višnja Vučković,Ivan Vugdelija,Dubravka Vukas, OIB 08519715626,Anđelka Vukičević,Zora Vuković,Ivan Vukušić,Jadran Vukušić, OIB 16315354223,Nevenka Vukušić,Vjera Vukušić,Zvonimir Vukušić,Nevenka Vuleta,Vinka Zekić,Dinko Zenčić, OIB 65189931544,Borislav Zokić, OIB 51253879731,Dolina Zokić, OIB 75688399939,Margita Zokić, OIB 85982645988,Luca Zolota, OIB 57479376750,Milan Žarković,Nevenka Živko,Davorka Živković,Ivica Živković,Ivo Živković,Siniša Ivančić, OIB 26067778479,Iva Jelić, OIB 44484653228,Marko Kavelj, OIB 02369489649,Ivan Koljanin, OIB 21918343692,Željko Kovač, OIB 11925765994,Zvonko Kruneš, OIB 55906727777,Nikola Lacmanović, OIB 50670282682,Vesna Lepetić, OIB 84143512273,Jelica Ljubica, OIB 08611982578,Darko Lulić, OIB 19997474853,Vesna Lulić, OIB 31024530599,Marija Mamić, OIB 82920304679,Radojka Marijanović, OIB 75956845709,Meri Cabadaj, OIB 90828303800,Mate Markotić, OIB 40858158040,Ante Marović, OIB 68871210232,Ivan Marušić, OIB 38554028146,Iva Melvan, OIB 03677154609,Goran Merkel, OIB 20105696184,Ivan Mornar, OIB 99253273877,Miodrag Munjiza, OIB 45836749093,Ante Nožina, OIB 63957170679,Anica Pandža, OIB 13489275071,Nikica Pavlović, OIB 49276013054,Silvana Perić, OIB 13586987904,Nediljka Perišić, OIB 60970664434,Elvira Dračevac, OIB 02336991708,Mara Dobrota, OIB 21943772484,Neda-lidia Buljević, OIB 14338735105,Ivan Bugarin, OIB 77317760491,Maja Bučić, OIB 03739843191,Mira Božić, OIB 22986331166,Sandra Borić, OIB 36571760060,Marija Davidović, OIB 45482063767,Petar Adjanski, OIB 59639817186,Ana Čatlak, OIB 78110711892,Marinko Buškulić, OIB 08200114705,Marinko Galić, OIB 96762020666,Luca Gabela, OIB 68629820074,Tomislav Frankić, OIB 69745327532,Elias Erceg, OIB 27105475264,Jakov Elez, OIB 36735285579,Sretan Bajalo, OIB 77606115521,Mario Tomić, OIB 12822553870,Ranko Vuleta, OIB 75885216649,Zlatko Balić, OIB 07556207031,Boško Barać, OIB 00526661882,Milan Vukić, OIB 34302227455,Mara Vukorepa, OIB 56814423724,Bare Vujina, OIB 23922325811,Milenko Bašić, OIB 71120573278,Diana Blažević, OIB 12578026353,Jozo Bogić, OIB 35027187093,Stjepko Bojanić, OIB 25751926536,Miroslav Trečić, OIB 50880474980,Neda Tukić, OIB 70924511514,Vinka Ukić, OIB 42081497162,Mira Velić, OIB 31812224044,Ivan Vrdoljak, OIB 58654492314,Iva Vrdoljak, OIB 63554079953,Dražen Todorović, OIB 98584327843,Dubravka Stojanovska, OIB 87171204134,Josip Strniša, OIB 95889329970,Ivica Sviličić, OIB 30978785630,Ana Rogošić, OIB 63013573312,Ivica Stipinović, OIB 04756380103,Darko Topić, OIB 09297890199,Marija Trečić, OIB 54951995215,Milica Zorić, OIB ,Ivo Rajčić, OIB 52467354389,Ivan Radoš, OIB 36063141303,Željka Vučemilović-šimunović, OIB 19390672750</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893091722.25</izvorni_sadrzaj>
    <derivirana_varijabla naziv="DomainObject.Predmet.TrenutnaVrijednost_1">893091722.25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REPUBLIKA HRVATSKA zastupanog po punomoćniku ŽUPANIJSKO DRŽAVNO ODVJETNIŠTVO U SPLITU</item>
      <item>LUKA dioničko društvo</item>
      <item>RAD, d.o.o. za vodoopskrbu i ostale komunalne djelatnosti</item>
      <item>HEP-Operator distribucijskog sustava d.o.o. za distribuciju i opskrbu električne energije ELEKTRA ŠIBENI</item>
      <item>Mara Jukić zastupanog po punomoćniku Mijo Jeličić</item>
      <item>Ivica Bašić zastupanog po punomoćniku Mijo Jeličić</item>
      <item>GASTRO GRUPA d.o.o. za trgovinu i usluge</item>
      <item>AUTO HRVATSKA dioničko društvo</item>
      <item>JADRANSKO OSIGURANJE d.d. zastupanog po punomoćniku Grgić &amp; Partneri odvjetničko društvo j.t.d.</item>
      <item>CITY EX d.o.o. za prijenos poslovne dokumentacije zastupanog po punomoćniku Antonio Zujić</item>
      <item>Hrvatski Telekom d.d.</item>
      <item>CODEX SORTIUM društvo s ograničenom odgovornošću za pružanje kompleksnih konzalting usluga</item>
      <item>SUNCE osiguranje d.d.</item>
      <item>HRVATSKA IZVJEŠTAJNA NOVINSKA AGENCIJA</item>
      <item>ČISTOĆA d.o.o. za komunalnu djelatnost, održavanje čistoće i odlaganje komunalnog otpada</item>
      <item>TEXT-PAPIR d.o.o. za trgovinu i usluge</item>
      <item>SLOBODNA DALMACIJA izdavačka i tiskarska djelatnost, dioničko društvo</item>
      <item>ČISTOĆA društvo s ograničenom odgovornošću za obavljanje komunalnih djelatnosti održavanja čistoće i odlaganja komunaln</item>
      <item>OPĆINA JELSA Jedinstveni upravni odjel</item>
      <item>AUTOKUĆA BOSNIĆ d.o.o. za trgovinu, servis i remont</item>
      <item>TISKARA MALENICA d.o.o. zastupanog po punomoćniku Jasmin Avdagić</item>
      <item>Ivan Marijan zastupanog po punomoćniku Zdravko Bojanić</item>
      <item>HEP-Operator distribucijskog sustava d.o.o. za distribuciju i opskrbu električne energije</item>
      <item>Rikard Pavlović</item>
      <item>LUČKA UPRAVA SPLIT</item>
      <item>TINA ALATI društvo s ograničenom odgovorošću za trgovinu i usluge</item>
      <item>PLOVPUT trgovačko društvo s ograničenom odgovornošću za održavanje pomorskih plovnih putova i radijske službe</item>
      <item>Regionalna veletržnica Benkovac dioničko društvo za trgovinu i usluge "u stečaju"</item>
      <item>MESSER CROATIA PLIN Poduzeće za proizvodnju i prodaju tehničkih plinova d.o.o.</item>
      <item>ZAVOD ZA JAVNO ZDRAVSTVO DR. ANDRIJA ŠTAMPAR</item>
      <item>Zagrebačka burza d.d. zastupanog po punomoćniku MAĐARIĆ &amp; LUI - odvjetničko društvo d.o.o.</item>
      <item>METRONET TELEKOMUNIKACIJE d.d. za telekomunikacijske usluge</item>
      <item>RELAX, d.o.o. za proizvodnju i trgovinu</item>
      <item>MINISTARSTVO GOSPODARSTVA, RAVNETELJSTVO ZA ROBNE ZALIHE zastupanog po punomoćniku ŽUPANIJSKO DRŽAVNO ODVJETNIŠTVO U SPLITU</item>
      <item>PUĆO d.o.o. za trgovinu, ugostiteljstvo i cestovni prijevoz</item>
      <item>ITEM, d.o.o. informatičke usluge</item>
      <item>ŠKARE TRADE, d.o.o. za trgovinu i ugostiteljstvo</item>
      <item>CROATIA osiguranje d.d. FILIJALA SPLIT</item>
      <item>MIRJANA BARIĆ</item>
      <item>SREDIŠNJE KLIRINŠKO DEPOZITARNO DRUŠTVO, dioničko društvo</item>
      <item>MILENKO BUŠLJETA</item>
      <item>MILICA UGARKOVIĆ</item>
      <item>FABIJAN PERONJA zastupanog po punomoćniku KRUNO PERONJA</item>
      <item>Agencija za upravljanje državnom imovinom</item>
      <item>COMENG, društvo s ograničenom odgovornošću za informatički inženjering</item>
      <item>AMEROPA AG zastupanog po punomoćniku Odvjetničko društvo Hanžeković &amp; Partneri društvo s ograničenom odgovornošću</item>
      <item>GRAFOPLEX, društvo s ograničenom odgovornošću, za trgovinu i usluge</item>
      <item>HP - Hrvatska pošta d.d.</item>
      <item>Financijska agencija</item>
      <item>NIKOLA LACMANOVIĆ zastupanog po punomoćniku DORIS KOŠTA</item>
      <item>HEP-Operator distribucijskog sustava d.o.o. za distribuciju i opskrbu električne energije</item>
      <item>VODOVOD I KANALIZACIJA, društvo s ograničenom odgovornošću za vodoopskrbu, odvodnju i pročišćavanje otpadnih voda</item>
      <item>JELKOM, društvo s ograničenom odgovornošću za komunalnu djelatnost</item>
      <item>DALMACIJAVINO d.d. za proizvodnju i promet alkoholnih i bezalkoholnih pića "u stečaju"</item>
      <item>EUROLEASING d.o.o. zastupanog po punomoćniku Grgić &amp; Partneri odvjetničko društvo j.t.d.</item>
      <item>Rino Barbić, odvjetnik</item>
      <item>HVARSKI VODOVOD d.o.o. zastupanog po punomoćniku Rino Barbić</item>
      <item>IVAN MILAT</item>
      <item>DIONOVA - DIONA d.o.o.</item>
      <item>TEHNOPLAST d.o.o. za građevinarstvo, trgovinu, ugostiteljstvo, turizam i uslužne djelatnosti</item>
      <item>VIPnet, društvo s ograničenom odgovornošću za usluge javnih telekomunikacija</item>
      <item>BILIĆ-ERIĆ d.o.o. za privatnu zaštitu</item>
      <item>DALMACIJAVINO - ZAGREB društvo sograničenom odgovornošću za trgovinu, ugostiteljstvo i prijevoz</item>
      <item>GRAD DRNIŠ</item>
      <item>Vetropack Straža tvornica stakla d.d. Hum na Sutli</item>
      <item>CAPRICORNO, društvo s ograničenom odgovornošću za trgovinu</item>
      <item>PELJEŠKI VRHOVI, POLJOPRIVREDNA ZADRUGA</item>
      <item>Toma Šurjak zastupanog po punomoćniku Rino Barbić</item>
      <item>Jakov Peronja zastupanog po punomoćniku Rino Barbić</item>
      <item>TIGAR d.o.o. za usluge zastupanog po punomoćniku Zoran Iviš</item>
      <item>POREZNA UPRAVA Područni ured Split zastupanog po punomoćniku ŽUPANIJSKO DRŽAVNO ODVJETNIŠTVO</item>
      <item>BURA I TRAMUNTANA d.o.o. za trgovinu i usluge</item>
      <item>TRAST međunarodno otpremništvo, dioničko društvo zastupanog po punomoćniku Marina Tončić-Bota</item>
      <item>CHROMOS AGRO dioničko društvo proizvodnja sredstava za zaštitu bilja</item>
      <item>VODOVOD I KANALIZACIJA, društvo s ograničenom odgovornošću za vodoopskrbu, odvodnju i pročišćavanje otpadnih voda</item>
      <item>AUTOTRANS d. o. o. za javni prijevoz putnika u cestovonom prometu, trgovinu, usluge i turistička agencija</item>
      <item>BRTVILA BREZIĆ d.o.o. za proizvodnju brtvila, trgovinu i zastupanje</item>
      <item>IREKS AROMA društvo s ograničenom odgovornošću zastupanog po punomoćniku Odvjetničko društvo GLAMUZINA &amp; GROŠETA</item>
      <item>Marin Mileteta, odvjetnik zastupanog po punomoćniku Antonia Selak</item>
      <item>HEP - Opskrba d.o.o. za opskrbu potrošača električnom, toplinskom energijom i plinom</item>
      <item>ING-ATEST d.o.o. za trgovinu i usluge</item>
      <item>Hrvatske vode, pravna osoba za upravljanje vodama</item>
      <item>BASLER OSIGURANJE ZAGREB dioničko društvo za osiguranje</item>
      <item>NARODNI TRGOVAČKI LANAC d.o.o. za trgovinu i usluge</item>
      <item>MANTIS, d.o.o. za trgovinu i usluge</item>
      <item>Vinko Paina</item>
      <item>TRANSADRIA, međunarodna špedicija d. d. u stečaju</item>
      <item>Hrvatska radiotelevizija</item>
      <item>BRODOMERKUR trgovina i usluge, dioničko društvo</item>
      <item>ZAGREBAČKI HOLDING, društvo s ograničenom odgovornošću za javni prijevoz, opskrbu vodom, održavanje čistoće, putnička a</item>
      <item>NASTAVNI ZAVOD ZA JAVNO ZDRAVSTVO SPLITSKO-DALMATINSKE ŽUPANIJE</item>
      <item>BRODOSPLIT-BRODOGRADILIŠTE društvo s ograničenom odgovornošću</item>
      <item>COPAN ZAGREB društvo s ograničenom odgovornošću za trgovinu i zastupanje</item>
      <item>DUHAN društvo s ograničenom odgovornošću</item>
      <item>Ivica Maleš vl. autoservis "UNO"</item>
      <item>Teo Palaversić</item>
      <item>HRVATSKA POŠTANSKA BANKA, dioničko društvo</item>
      <item>OTIS DIZALA, društvo s ograničenom odgovornošću za proizvodnju, montažu, remont i održavanje dizala</item>
      <item>Fabijan Roić</item>
      <item>Ivo Družević</item>
      <item>Ivo Roić</item>
      <item>Josip Kovačević</item>
      <item>Tedi-Tadija Maroević</item>
      <item>Jakica Lupi</item>
      <item>Joza Bratanić</item>
      <item>Antun Pavičić</item>
      <item>Juraj Pavičić</item>
      <item>Cvjetko Matković</item>
      <item>Katica Kovačević</item>
      <item>Nikša Dužević</item>
      <item>Milovan Kombura</item>
      <item>Jelisava Pavičić</item>
      <item>Matko Carić</item>
      <item>Marinko Dužević</item>
      <item>Margarita Radonić</item>
      <item>Dinko Pavičić Tribunol</item>
      <item>Tonči Šurjak</item>
      <item>Duško Pavičić Ivelja</item>
      <item>Pero Dulčić Sušak</item>
      <item>Ivan Tadić</item>
      <item>Ivica Pavičić</item>
      <item>Mihovil-Mile Pavičić</item>
      <item>Tomi Moscatello</item>
      <item>Nikola Vodanović</item>
      <item>Margarita Marica Stančić</item>
      <item>Vjekoslav Radonić</item>
      <item>Marinko Sanseović</item>
      <item>Tadija Moškatelo</item>
      <item>Damir Petrić</item>
      <item>Louis Petrić</item>
      <item>Ivica Ljubić</item>
      <item>Vinko Lupi</item>
      <item>Ivan Tadić Šilo</item>
      <item>Ivan Tadić</item>
      <item>Vinko Maroević</item>
      <item>Ivan Buratović</item>
      <item>Mijo Mili Pavičić</item>
      <item>Marija Vodanović</item>
      <item>Jakov Fredotović</item>
      <item>Miljenko Srhoj</item>
      <item>Nikola Haladić</item>
      <item>Janez Jelušić</item>
      <item>Nikola Sansević</item>
      <item>Nikola Buratović</item>
      <item>Cvjetko Buratović</item>
      <item>Nikola Buratović</item>
      <item>Nikola Stipišić</item>
      <item>Prošper Moškatelo</item>
      <item>Tonko Maroević</item>
      <item>Ivo Pavičić</item>
      <item>Pavao Čubre</item>
      <item>Luka Šurjak</item>
      <item>Luka Franetović</item>
      <item>Ivan Miloš Mile</item>
      <item>Jure Moškatelo</item>
      <item>Vjekoslav Bogdanić</item>
      <item>Petro Šoljan</item>
      <item>Juraj Dužević</item>
      <item>Damir Šurjak</item>
      <item>Jakov Tresić</item>
      <item>Juraj Moškatelo Stariji</item>
      <item>Ruža Roić</item>
      <item>Rade Čavić</item>
      <item>Matilda Buratović</item>
      <item>Ivo Šurjak</item>
      <item>Dražica Matković Ljubo</item>
      <item>Dinko Račić</item>
      <item>Mila Franetović Dužević</item>
      <item>Luka Stančić</item>
      <item>Meri Petrić</item>
      <item>Ivan Moškatelo</item>
      <item>Vinko Moškatelo</item>
      <item>Nikola Šimunović</item>
      <item>Mirko Radonić</item>
      <item>Antun Sansević</item>
      <item>Nikša Moškatelo</item>
      <item>Antun Vodanović Stariji</item>
      <item>Ivo Bojanić</item>
      <item>Cvjetko Miličić</item>
      <item>Marija Trbuhović</item>
      <item>Neno Šoljan</item>
      <item>Juraj Tomi Moškatelo</item>
      <item>Ivo Račić Kapetanić</item>
      <item>Đuro Caratan</item>
      <item>Ante Tonči Drinković</item>
      <item>Kata Duboković</item>
      <item>Boris Carić</item>
      <item>Tonko Ivčević Bakulić</item>
      <item>Marko Huljić</item>
      <item>Lenka Roić</item>
      <item>Stjepan Jerković</item>
      <item>Boris Borović</item>
      <item>Niko Salamunić</item>
      <item>File Vranković</item>
      <item>Juraj Šperka</item>
      <item>Mili Razović</item>
      <item>Ante Mihojević</item>
      <item>Ljubica Stipišić</item>
      <item>Stjepan Hujo Huljić</item>
      <item>Nikola Grgičević</item>
      <item>Tonči Gurdulić</item>
      <item>Prošperino Milevčić</item>
      <item>Boris Rubinić</item>
      <item>Jakov Račić</item>
      <item>Jakša Radonić</item>
      <item>Vinko Palaversić</item>
      <item>Fabijan Kunčić</item>
      <item>Dušan Salamunić</item>
      <item>Margarita Stančić</item>
      <item>Josip Crnčić</item>
      <item>Luka Moškatelo</item>
      <item>Lucija Milatić-Bričolić</item>
      <item>Fabijan Dužević</item>
      <item>Vjeko Jakas</item>
      <item>Pavo Bunčuga</item>
      <item>Marko Buratović</item>
      <item>Antun Lučić</item>
      <item>Marin Parun Barbić</item>
      <item>Stjepan Tomislav Huljić</item>
      <item>Cvjetka Cvita Milevčić</item>
      <item>Marinko Radonić</item>
      <item>Antun Gurdulić</item>
      <item>Blaženko Jakas</item>
      <item>Braco Jakas</item>
      <item>Ivan Makjanić</item>
      <item>Ante Rubinić</item>
      <item>Dražica Vicenca Matković</item>
      <item>Jakov Radonić</item>
      <item>Slobodan Radičić</item>
      <item>Jurko Lučić</item>
      <item>Mate Antičević</item>
      <item>Josip Franičević</item>
      <item>Asija Bojanić</item>
      <item>Milivoj Vidas vl. Servisa instrumenata, mjerne i regulacione opreme</item>
      <item>BURA l d.o.o. za trgovinu i usluge - u stečaju</item>
      <item>NET MEDIA SISTEMI d.o.o. za informatički inženjering</item>
      <item>Financijska agencija</item>
      <item>Hrvatski registar brodova</item>
      <item>Nenad Ševo</item>
      <item>Meri Stipinović</item>
      <item>Fond za zaštitu okoliša i energetsku učinkovitost</item>
      <item>Zlatko Balić</item>
      <item>Galić Ante</item>
      <item>Dean Prelević, odvjetnik</item>
      <item>Želimir Miletić</item>
      <item>Luči Roić</item>
      <item>Ivelja Pavičić Nade</item>
      <item>Dujko Čubre</item>
      <item>Antun Bratanić</item>
      <item>Andrija Matković</item>
      <item>Antun Vune Bratanić</item>
      <item>Dinko Lušić</item>
      <item>Nikica Nikola Matijević</item>
      <item>Ivan Sanseović</item>
      <item>Marija Kovačević Lolotović</item>
      <item>Petar Zlatan Vodanović</item>
      <item>Ivan Stančić</item>
      <item>Stjepan Moškatelo</item>
      <item>Toma Dužević</item>
      <item>Ivica Račić</item>
      <item>Kuzma Pavičić Aleluja</item>
      <item>Vinka Salamunić</item>
      <item>Teo Huljić</item>
      <item>Dejan Šperka</item>
      <item>Juraj Caratan</item>
      <item>Matko Antičević</item>
      <item>Dinko Rubinić ( Vjera )</item>
      <item>Vjera Rubinić</item>
      <item>Abraham Bojanić</item>
      <item>Vedran Nevešćanin zastupanog po punomoćniku Jadranko Vidović</item>
      <item>Marija Pjevac</item>
      <item>Carinska uprava</item>
      <item>Općinski sud u Starom Gradu - ZK odjel</item>
      <item>Nada Akrap</item>
      <item>Jasminka Antunović</item>
      <item>Nediljka Armanda</item>
      <item>Ana Babić</item>
      <item>Gordana Babić</item>
      <item>Ivan Babić</item>
      <item>Katica Babić</item>
      <item>Jure Bacelj</item>
      <item>Ana Bačić</item>
      <item>Nediljka Bajić</item>
      <item>Žarka Bakotić</item>
      <item>Marko Baković</item>
      <item>Ivica Ban</item>
      <item>Srđanka Banovac</item>
      <item>Božidar Barać</item>
      <item>Vedran Barbarić</item>
      <item>Marija Barbir</item>
      <item>Petar Barbir</item>
      <item>Anica Baričević</item>
      <item>Damira Barišić</item>
      <item>Ivan Barišić</item>
      <item>Manda Bašić</item>
      <item>Aleksandar Bauk</item>
      <item>Marina Bauk</item>
      <item>Ivo Bavčević</item>
      <item>Nataša Bazina</item>
      <item>Mirjana Begonja</item>
      <item>Jelena Belić</item>
      <item>Niko Belić</item>
      <item>Jagoda Bešker</item>
      <item>Nedo Bešker</item>
      <item>Zorica Bilić</item>
      <item>Sanja Bilić Pavlinović</item>
      <item>Jela Bilobrk</item>
      <item>Antun Blažević</item>
      <item>Hrvoje Blažević</item>
      <item>Damir Bojčić</item>
      <item>Željko Bojčić</item>
      <item>Denis Boljat</item>
      <item>Srećko Boras</item>
      <item>Robert Borić</item>
      <item>Goran Bosančić</item>
      <item>Pava Botić</item>
      <item>Ljuba Božanić</item>
      <item>Anka Božić</item>
      <item>Anica Božić-Bakušić</item>
      <item>Ivica Bratić</item>
      <item>Nikša Bratić</item>
      <item>Vencislav Brizić</item>
      <item>Zlata Brizić</item>
      <item>Mate Brstilo</item>
      <item>Zora Budimir</item>
      <item>Miranda Budiša</item>
      <item>Nediljko Bugarin</item>
      <item>Željka Vučemilović Šimunović</item>
      <item>Gordana Buljević</item>
      <item>Marina Burić</item>
      <item>Mario Buzov</item>
      <item>Đuro Caratan</item>
      <item>Toni Caratan</item>
      <item>Boris Carić</item>
      <item>Paulo Carić</item>
      <item>Dinka Cazareo</item>
      <item>Nevenka Cukrov</item>
      <item>Dijana Czwik</item>
      <item>Vinka Čavala</item>
      <item>Silva Černak-Lojić</item>
      <item>Diana Čović</item>
      <item>Ante Čulo</item>
      <item>Blaž Ćapin</item>
      <item>Filip Delać</item>
      <item>Ankica Delić</item>
      <item>Marko Delić</item>
      <item>Nediljka Delić</item>
      <item>Gordana Didak</item>
      <item>Mili Divić</item>
      <item>Ljiljana Dragan</item>
      <item>Milka Drlje</item>
      <item>Mate Drmić</item>
      <item>Jozo Družianić</item>
      <item>Niko Dujić</item>
      <item>Stanko Duvančić</item>
      <item>Damir Duvnjak</item>
      <item>Nives Džanko</item>
      <item>Ante Đurđević</item>
      <item>Ljubica Elez</item>
      <item>Ankica Ezgeta</item>
      <item>Lenka Franić</item>
      <item>Ivica Gabelić</item>
      <item>Marija Galešić</item>
      <item>Petar Galić</item>
      <item>Silvana Galić</item>
      <item>Kazimir Garić</item>
      <item>Vencel Gašpar</item>
      <item>Vinko Gašpar</item>
      <item>Ana Goreta</item>
      <item>Zorka Goreta</item>
      <item>Josip Gotovac</item>
      <item>Vjekoslav Grbčić</item>
      <item>Divna Grbeša</item>
      <item>Ana Grubišić</item>
      <item>Gordana Grubišić</item>
      <item>Nikola Grubišić</item>
      <item>Sanja Grubišić</item>
      <item>Antonio Gudelj</item>
      <item>Kata Gugić</item>
      <item>Mirjana Gugić</item>
      <item>Ivica Hajder</item>
      <item>Željko Hajder</item>
      <item>Silvana Hajduk</item>
      <item>Tomislav Herceg</item>
      <item>Mira Ikica</item>
      <item>Franjo Ivčević</item>
      <item>Jelena Ivčević</item>
      <item>Damir Jakus</item>
      <item>Gospova Jakus</item>
      <item>Marica Jakus</item>
      <item>Petar Jakus</item>
      <item>Marko Janković</item>
      <item>Matija Jeličić</item>
      <item>Ante Jeličić</item>
      <item>Marija Jocić</item>
      <item>Ante Jolić</item>
      <item>Marica Jukić</item>
      <item>Marko Jukić</item>
      <item>Renata Jukić</item>
      <item>Jadranka Jurić</item>
      <item>Marija Jurić</item>
      <item>Ankica Kainić</item>
      <item>Jelena Kalinić</item>
      <item>Petar Kalinić</item>
      <item>Anamarija Kalinić Radović</item>
      <item>Stipan Kamber</item>
      <item>Đuro Kapoši</item>
      <item>Željko Karin</item>
      <item>Marijana Karin Prnjak</item>
      <item>Neda Kasalo</item>
      <item>Zvonimir Kasalo</item>
      <item>Suzana Kašić</item>
      <item>Ivana Katalinić</item>
      <item>Josip Katušić</item>
      <item>Ljiljana Kegalj</item>
      <item>Ante Kekez</item>
      <item>Ivanko Kekez</item>
      <item>Petrica Kekez</item>
      <item>Boško Kevo</item>
      <item>Antiša Kliškinić</item>
      <item>Veljko Knezović</item>
      <item>Stjepan Kokeza</item>
      <item>Petar Kolega</item>
      <item>Daniela Kovač</item>
      <item>Željka Kovač</item>
      <item>Ivan Kraljić</item>
      <item>Inga Krnjaić</item>
      <item>Anka Krstić</item>
      <item>Ivan Kundid</item>
      <item>Ivana Kundid</item>
      <item>Ružica Kundid</item>
      <item>Deni Kuvačić</item>
      <item>Anka Landikušić</item>
      <item>Ivan Lasić</item>
      <item>Dražen Lazić</item>
      <item>Nenad Leskur</item>
      <item>Ivana Lilić</item>
      <item>Ivo Lipanović</item>
      <item>Marko Lojić</item>
      <item>Mile Lovrić</item>
      <item>Ana Lovrinčević</item>
      <item>Dejan Lukavac</item>
      <item>Nela Madžar</item>
      <item>Alenka Malinić</item>
      <item>Pavao Marasović</item>
      <item>Anto Marijan</item>
      <item>Cvita Marijanović</item>
      <item>Dobrinka Marijanović</item>
      <item>Tomislav Marijanović</item>
      <item>Jasna Marin</item>
      <item>Marina Marin</item>
      <item>Željko Marinac</item>
      <item>Božidar Marinković</item>
      <item>Jakov Mateta</item>
      <item>Ivan Matić</item>
      <item>Ružica Matić</item>
      <item>Slavko Matić</item>
      <item>Željko Matić</item>
      <item>Marija Matković</item>
      <item>Ivan Melvan</item>
      <item>Nikola Midenjak</item>
      <item>Pere Mihanović</item>
      <item>Ana Mikulić</item>
      <item>Mate Mikulić</item>
      <item>Ivan Milaković</item>
      <item>Ivan Milanović</item>
      <item>Zorka Miletić</item>
      <item>Milan Miljuš</item>
      <item>Đorđe Mirčetić</item>
      <item>Tonči Mišković</item>
      <item>Ana Moro</item>
      <item>Slavko Moro</item>
      <item>Tomi Moscatello</item>
      <item>Marija Munitić</item>
      <item>Ljubomir Muslim</item>
      <item>Mijo Nožina</item>
      <item>Jurica Oman</item>
      <item>Mirko Oman</item>
      <item>Janja Orošnjak</item>
      <item>Mila Palada</item>
      <item>Ivan Pandža</item>
      <item>Asija Papić</item>
      <item>Mijo Papić</item>
      <item>Tereza Papić</item>
      <item>Rajko Parać</item>
      <item>Tatjana Parać</item>
      <item>Đurđica Parat</item>
      <item>Ivan Pastuović</item>
      <item>Jurica Pavela</item>
      <item>Roki Pavičić</item>
      <item>Ivan Pažanin</item>
      <item>Luka Peko</item>
      <item>Neda Penga</item>
      <item>Ante Perko</item>
      <item>Ivana Perko</item>
      <item>Gordana Perković</item>
      <item>Marica Perković</item>
      <item>Nediljko Perković</item>
      <item>Nila Peroš</item>
      <item>Dragica Peša</item>
      <item>Iris Peša</item>
      <item>Nikša Petrić</item>
      <item>Matko Pezo</item>
      <item>Zlatko Piperković</item>
      <item>Joško Pivac</item>
      <item>Luka Pjevac</item>
      <item>Anka Plazonja</item>
      <item>Robert Plazonja</item>
      <item>Gordan Poparić</item>
      <item>Ante Popović</item>
      <item>Milanka Pranić</item>
      <item>Miroslav Primorac</item>
      <item>Iva Punda</item>
      <item>Drago Radić</item>
      <item>Mladen Radmilović</item>
      <item>Petar Radonić</item>
      <item>Jagoda Radošević</item>
      <item>Ante Rajčić</item>
      <item>Marko Ralica</item>
      <item>Ivan Raos</item>
      <item>Zdenka Razlog</item>
      <item>Mila Rebić</item>
      <item>Marija Reljanović</item>
      <item>Mara Režić</item>
      <item>Marija Rizvan</item>
      <item>Anđelko Rogulj</item>
      <item>Berislava Roša</item>
      <item>Sofija Ruić</item>
      <item>Ana Runjić</item>
      <item>Gordan Ruščić</item>
      <item>Sanja Ružić</item>
      <item>Svjetlana Samac</item>
      <item>Miljenko Samardžić</item>
      <item>Dinka Sanseović</item>
      <item>Ante Sarić</item>
      <item>Ivan Sarić</item>
      <item>Marija Sedlar</item>
      <item>Ljubica Sekelez</item>
      <item>Kristina Serdarević</item>
      <item>Aleksandra Sever-Muhar</item>
      <item>Boško Sikavica</item>
      <item>Snježana Sikavica</item>
      <item>Dragan Simić</item>
      <item>Tanja Sinovčić</item>
      <item>Ljiljana Sirić</item>
      <item>Dijana Skelin</item>
      <item>Kata Sočo</item>
      <item>Marija Stančić</item>
      <item>Đani Stanić</item>
      <item>Danica Stipinović</item>
      <item>Milorad Stojsavljević</item>
      <item>Petar Strinić</item>
      <item>Luca Strunje</item>
      <item>Slavka Svalina</item>
      <item>Marijan Šamija</item>
      <item>Marinka Šamija</item>
      <item>Katica Šeparović</item>
      <item>Nenad Ševo</item>
      <item>Krasna Šiklić</item>
      <item>Mili Šimig</item>
      <item>Vesna Škare</item>
      <item>Ljubica Škopljanac</item>
      <item>Milica Špar</item>
      <item>Eleana Šubat</item>
      <item>Ivan Šuljug</item>
      <item>Vesna Šunjić</item>
      <item>Ljubica Tarle</item>
      <item>Nada Teklić</item>
      <item>Lada Terzić</item>
      <item>Ivan Tomić</item>
      <item>Ivan Topić</item>
      <item>Jelica Topić</item>
      <item>Tvrtko Topić</item>
      <item>Anđelka Torlak</item>
      <item>Ivan Torlak</item>
      <item>Marko Torlak</item>
      <item>Damir Tot</item>
      <item>Anka Treskavica</item>
      <item>Anka Tukić</item>
      <item>Nediljko Ugrin</item>
      <item>Marinko Uvodić</item>
      <item>Nedjeljka Uvodić</item>
      <item>Marko Validžić</item>
      <item>Ivanka Varnica</item>
      <item>Milica Varvodić</item>
      <item>Kristina Velić</item>
      <item>Ljiljana Vesković</item>
      <item>Milka Veštić</item>
      <item>Ante Vidan</item>
      <item>Marko Vidović</item>
      <item>Matko Vidović</item>
      <item>Nevenka Vidović</item>
      <item>Ankica Vilibić</item>
      <item>Anđelko Vilić</item>
      <item>Normela Visković</item>
      <item>Tonči Visković</item>
      <item>Marica Vlaić</item>
      <item>Dubravka Vlainić</item>
      <item>Ivo Vodanović</item>
      <item>Josip Vogleš</item>
      <item>Vinko Vranković</item>
      <item>Ivan Vrdoljak</item>
      <item>Mirjana Vrdoljak</item>
      <item>Marija Vrgoč</item>
      <item>Bože Vuco</item>
      <item>Mirjana Vučković</item>
      <item>Višnja Vučković</item>
      <item>Ivan Vugdelija</item>
      <item>Dubravka Vukas</item>
      <item>Anđelka Vukičević</item>
      <item>Zora Vuković</item>
      <item>Ivan Vukušić</item>
      <item>Jadran Vukušić</item>
      <item>Nevenka Vukušić</item>
      <item>Vjera Vukušić</item>
      <item>Zvonimir Vukušić</item>
      <item>Nevenka Vuleta</item>
      <item>Vinka Zekić</item>
      <item>Dinko Zenčić</item>
      <item>Borislav Zokić</item>
      <item>Dolina Zokić</item>
      <item>Margita Zokić</item>
      <item>Luca Zolota</item>
      <item>Milan Žarković</item>
      <item>Nevenka Živko</item>
      <item>Davorka Živković</item>
      <item>Ivica Živković</item>
      <item>Ivo Živković</item>
      <item>Siniša Ivančić</item>
      <item>Iva Jelić</item>
      <item>Marko Kavelj</item>
      <item>Ivan Koljanin</item>
      <item>Željko Kovač</item>
      <item>Zvonko Kruneš</item>
      <item>Nikola Lacmanović</item>
      <item>Vesna Lepetić</item>
      <item>Jelica Ljubica</item>
      <item>Darko Lulić</item>
      <item>Vesna Lulić</item>
      <item>Marija Mamić</item>
      <item>Radojka Marijanović</item>
      <item>Meri Cabadaj</item>
      <item>Mate Markotić</item>
      <item>Ante Marović</item>
      <item>Ivan Marušić</item>
      <item>Iva Melvan</item>
      <item>Goran Merkel</item>
      <item>Ivan Mornar</item>
      <item>Miodrag Munjiza</item>
      <item>Ante Nožina</item>
      <item>Anica Pandža</item>
      <item>Nikica Pavlović</item>
      <item>Silvana Perić</item>
      <item>Nediljka Perišić</item>
      <item>Elvira Dračevac</item>
      <item>Mara Dobrota</item>
      <item>Neda-lidia Buljević</item>
      <item>Ivan Bugarin</item>
      <item>Maja Bučić</item>
      <item>Mira Božić</item>
      <item>Sandra Borić</item>
      <item>Marija Davidović</item>
      <item>Petar Adjanski</item>
      <item>Ana Čatlak</item>
      <item>Marinko Buškulić</item>
      <item>Marinko Galić</item>
      <item>Luca Gabela</item>
      <item>Tomislav Frankić</item>
      <item>Elias Erceg</item>
      <item>Jakov Elez</item>
      <item>Sretan Bajalo</item>
      <item>Mario Tomić</item>
      <item>Ranko Vuleta</item>
      <item>Zlatko Balić</item>
      <item>Boško Barać</item>
      <item>Milan Vukić</item>
      <item>Mara Vukorepa</item>
      <item>Bare Vujina</item>
      <item>Milenko Bašić</item>
      <item>Diana Blažević</item>
      <item>Jozo Bogić</item>
      <item>Stjepko Bojanić</item>
      <item>Miroslav Trečić</item>
      <item>Neda Tukić</item>
      <item>Vinka Ukić</item>
      <item>Mira Velić</item>
      <item>Ivan Vrdoljak</item>
      <item>Iva Vrdoljak</item>
      <item>Dražen Todorović</item>
      <item>Dubravka Stojanovska</item>
      <item>Josip Strniša</item>
      <item>Ivica Sviličić</item>
      <item>Ana Rogošić</item>
      <item>Ivica Stipinović</item>
      <item>Darko Topić</item>
      <item>Marija Trečić</item>
      <item>Milica Zorić</item>
      <item>Ivo Rajčić</item>
      <item>Ivan Radoš</item>
      <item>Željka Vučemilović-šimunović</item>
    </izvorni_sadrzaj>
    <derivirana_varijabla naziv="DomainObject.Predmet.StrankaListFormated_1">
      <item>REPUBLIKA HRVATSKA zastupanog po punomoćniku ŽUPANIJSKO DRŽAVNO ODVJETNIŠTVO U SPLITU</item>
      <item>LUKA dioničko društvo</item>
      <item>RAD, d.o.o. za vodoopskrbu i ostale komunalne djelatnosti</item>
      <item>HEP-Operator distribucijskog sustava d.o.o. za distribuciju i opskrbu električne energije ELEKTRA ŠIBENI</item>
      <item>Mara Jukić zastupanog po punomoćniku Mijo Jeličić</item>
      <item>Ivica Bašić zastupanog po punomoćniku Mijo Jeličić</item>
      <item>GASTRO GRUPA d.o.o. za trgovinu i usluge</item>
      <item>AUTO HRVATSKA dioničko društvo</item>
      <item>JADRANSKO OSIGURANJE d.d. zastupanog po punomoćniku Grgić &amp; Partneri odvjetničko društvo j.t.d.</item>
      <item>CITY EX d.o.o. za prijenos poslovne dokumentacije zastupanog po punomoćniku Antonio Zujić</item>
      <item>Hrvatski Telekom d.d.</item>
      <item>CODEX SORTIUM društvo s ograničenom odgovornošću za pružanje kompleksnih konzalting usluga</item>
      <item>SUNCE osiguranje d.d.</item>
      <item>HRVATSKA IZVJEŠTAJNA NOVINSKA AGENCIJA</item>
      <item>ČISTOĆA d.o.o. za komunalnu djelatnost, održavanje čistoće i odlaganje komunalnog otpada</item>
      <item>TEXT-PAPIR d.o.o. za trgovinu i usluge</item>
      <item>SLOBODNA DALMACIJA izdavačka i tiskarska djelatnost, dioničko društvo</item>
      <item>ČISTOĆA društvo s ograničenom odgovornošću za obavljanje komunalnih djelatnosti održavanja čistoće i odlaganja komunaln</item>
      <item>OPĆINA JELSA Jedinstveni upravni odjel</item>
      <item>AUTOKUĆA BOSNIĆ d.o.o. za trgovinu, servis i remont</item>
      <item>TISKARA MALENICA d.o.o. zastupanog po punomoćniku Jasmin Avdagić</item>
      <item>Ivan Marijan zastupanog po punomoćniku Zdravko Bojanić</item>
      <item>HEP-Operator distribucijskog sustava d.o.o. za distribuciju i opskrbu električne energije</item>
      <item>Rikard Pavlović</item>
      <item>LUČKA UPRAVA SPLIT</item>
      <item>TINA ALATI društvo s ograničenom odgovorošću za trgovinu i usluge</item>
      <item>PLOVPUT trgovačko društvo s ograničenom odgovornošću za održavanje pomorskih plovnih putova i radijske službe</item>
      <item>Regionalna veletržnica Benkovac dioničko društvo za trgovinu i usluge "u stečaju"</item>
      <item>MESSER CROATIA PLIN Poduzeće za proizvodnju i prodaju tehničkih plinova d.o.o.</item>
      <item>ZAVOD ZA JAVNO ZDRAVSTVO DR. ANDRIJA ŠTAMPAR</item>
      <item>Zagrebačka burza d.d. zastupanog po punomoćniku MAĐARIĆ &amp; LUI - odvjetničko društvo d.o.o.</item>
      <item>METRONET TELEKOMUNIKACIJE d.d. za telekomunikacijske usluge</item>
      <item>RELAX, d.o.o. za proizvodnju i trgovinu</item>
      <item>MINISTARSTVO GOSPODARSTVA, RAVNETELJSTVO ZA ROBNE ZALIHE zastupanog po punomoćniku ŽUPANIJSKO DRŽAVNO ODVJETNIŠTVO U SPLITU</item>
      <item>PUĆO d.o.o. za trgovinu, ugostiteljstvo i cestovni prijevoz</item>
      <item>ITEM, d.o.o. informatičke usluge</item>
      <item>ŠKARE TRADE, d.o.o. za trgovinu i ugostiteljstvo</item>
      <item>CROATIA osiguranje d.d. FILIJALA SPLIT</item>
      <item>MIRJANA BARIĆ</item>
      <item>SREDIŠNJE KLIRINŠKO DEPOZITARNO DRUŠTVO, dioničko društvo</item>
      <item>MILENKO BUŠLJETA</item>
      <item>MILICA UGARKOVIĆ</item>
      <item>FABIJAN PERONJA zastupanog po punomoćniku KRUNO PERONJA</item>
      <item>Agencija za upravljanje državnom imovinom</item>
      <item>COMENG, društvo s ograničenom odgovornošću za informatički inženjering</item>
      <item>AMEROPA AG zastupanog po punomoćniku Odvjetničko društvo Hanžeković &amp; Partneri društvo s ograničenom odgovornošću</item>
      <item>GRAFOPLEX, društvo s ograničenom odgovornošću, za trgovinu i usluge</item>
      <item>HP - Hrvatska pošta d.d.</item>
      <item>Financijska agencija</item>
      <item>NIKOLA LACMANOVIĆ zastupanog po punomoćniku DORIS KOŠTA</item>
      <item>HEP-Operator distribucijskog sustava d.o.o. za distribuciju i opskrbu električne energije</item>
      <item>VODOVOD I KANALIZACIJA, društvo s ograničenom odgovornošću za vodoopskrbu, odvodnju i pročišćavanje otpadnih voda</item>
      <item>JELKOM, društvo s ograničenom odgovornošću za komunalnu djelatnost</item>
      <item>DALMACIJAVINO d.d. za proizvodnju i promet alkoholnih i bezalkoholnih pića "u stečaju"</item>
      <item>EUROLEASING d.o.o. zastupanog po punomoćniku Grgić &amp; Partneri odvjetničko društvo j.t.d.</item>
      <item>Rino Barbić, odvjetnik</item>
      <item>HVARSKI VODOVOD d.o.o. zastupanog po punomoćniku Rino Barbić</item>
      <item>IVAN MILAT</item>
      <item>DIONOVA - DIONA d.o.o.</item>
      <item>TEHNOPLAST d.o.o. za građevinarstvo, trgovinu, ugostiteljstvo, turizam i uslužne djelatnosti</item>
      <item>VIPnet, društvo s ograničenom odgovornošću za usluge javnih telekomunikacija</item>
      <item>BILIĆ-ERIĆ d.o.o. za privatnu zaštitu</item>
      <item>DALMACIJAVINO - ZAGREB društvo sograničenom odgovornošću za trgovinu, ugostiteljstvo i prijevoz</item>
      <item>GRAD DRNIŠ</item>
      <item>Vetropack Straža tvornica stakla d.d. Hum na Sutli</item>
      <item>CAPRICORNO, društvo s ograničenom odgovornošću za trgovinu</item>
      <item>PELJEŠKI VRHOVI, POLJOPRIVREDNA ZADRUGA</item>
      <item>Toma Šurjak zastupanog po punomoćniku Rino Barbić</item>
      <item>Jakov Peronja zastupanog po punomoćniku Rino Barbić</item>
      <item>TIGAR d.o.o. za usluge zastupanog po punomoćniku Zoran Iviš</item>
      <item>POREZNA UPRAVA Područni ured Split zastupanog po punomoćniku ŽUPANIJSKO DRŽAVNO ODVJETNIŠTVO</item>
      <item>BURA I TRAMUNTANA d.o.o. za trgovinu i usluge</item>
      <item>TRAST međunarodno otpremništvo, dioničko društvo zastupanog po punomoćniku Marina Tončić-Bota</item>
      <item>CHROMOS AGRO dioničko društvo proizvodnja sredstava za zaštitu bilja</item>
      <item>VODOVOD I KANALIZACIJA, društvo s ograničenom odgovornošću za vodoopskrbu, odvodnju i pročišćavanje otpadnih voda</item>
      <item>AUTOTRANS d. o. o. za javni prijevoz putnika u cestovonom prometu, trgovinu, usluge i turistička agencija</item>
      <item>BRTVILA BREZIĆ d.o.o. za proizvodnju brtvila, trgovinu i zastupanje</item>
      <item>IREKS AROMA društvo s ograničenom odgovornošću zastupanog po punomoćniku Odvjetničko društvo GLAMUZINA &amp; GROŠETA</item>
      <item>Marin Mileteta, odvjetnik zastupanog po punomoćniku Antonia Selak</item>
      <item>HEP - Opskrba d.o.o. za opskrbu potrošača električnom, toplinskom energijom i plinom</item>
      <item>ING-ATEST d.o.o. za trgovinu i usluge</item>
      <item>Hrvatske vode, pravna osoba za upravljanje vodama</item>
      <item>BASLER OSIGURANJE ZAGREB dioničko društvo za osiguranje</item>
      <item>NARODNI TRGOVAČKI LANAC d.o.o. za trgovinu i usluge</item>
      <item>MANTIS, d.o.o. za trgovinu i usluge</item>
      <item>Vinko Paina</item>
      <item>TRANSADRIA, međunarodna špedicija d. d. u stečaju</item>
      <item>Hrvatska radiotelevizija</item>
      <item>BRODOMERKUR trgovina i usluge, dioničko društvo</item>
      <item>ZAGREBAČKI HOLDING, društvo s ograničenom odgovornošću za javni prijevoz, opskrbu vodom, održavanje čistoće, putnička a</item>
      <item>NASTAVNI ZAVOD ZA JAVNO ZDRAVSTVO SPLITSKO-DALMATINSKE ŽUPANIJE</item>
      <item>BRODOSPLIT-BRODOGRADILIŠTE društvo s ograničenom odgovornošću</item>
      <item>COPAN ZAGREB društvo s ograničenom odgovornošću za trgovinu i zastupanje</item>
      <item>DUHAN društvo s ograničenom odgovornošću</item>
      <item>Ivica Maleš vl. autoservis "UNO"</item>
      <item>Teo Palaversić</item>
      <item>HRVATSKA POŠTANSKA BANKA, dioničko društvo</item>
      <item>OTIS DIZALA, društvo s ograničenom odgovornošću za proizvodnju, montažu, remont i održavanje dizala</item>
      <item>Fabijan Roić</item>
      <item>Ivo Družević</item>
      <item>Ivo Roić</item>
      <item>Josip Kovačević</item>
      <item>Tedi-Tadija Maroević</item>
      <item>Jakica Lupi</item>
      <item>Joza Bratanić</item>
      <item>Antun Pavičić</item>
      <item>Juraj Pavičić</item>
      <item>Cvjetko Matković</item>
      <item>Katica Kovačević</item>
      <item>Nikša Dužević</item>
      <item>Milovan Kombura</item>
      <item>Jelisava Pavičić</item>
      <item>Matko Carić</item>
      <item>Marinko Dužević</item>
      <item>Margarita Radonić</item>
      <item>Dinko Pavičić Tribunol</item>
      <item>Tonči Šurjak</item>
      <item>Duško Pavičić Ivelja</item>
      <item>Pero Dulčić Sušak</item>
      <item>Ivan Tadić</item>
      <item>Ivica Pavičić</item>
      <item>Mihovil-Mile Pavičić</item>
      <item>Tomi Moscatello</item>
      <item>Nikola Vodanović</item>
      <item>Margarita Marica Stančić</item>
      <item>Vjekoslav Radonić</item>
      <item>Marinko Sanseović</item>
      <item>Tadija Moškatelo</item>
      <item>Damir Petrić</item>
      <item>Louis Petrić</item>
      <item>Ivica Ljubić</item>
      <item>Vinko Lupi</item>
      <item>Ivan Tadić Šilo</item>
      <item>Ivan Tadić</item>
      <item>Vinko Maroević</item>
      <item>Ivan Buratović</item>
      <item>Mijo Mili Pavičić</item>
      <item>Marija Vodanović</item>
      <item>Jakov Fredotović</item>
      <item>Miljenko Srhoj</item>
      <item>Nikola Haladić</item>
      <item>Janez Jelušić</item>
      <item>Nikola Sansević</item>
      <item>Nikola Buratović</item>
      <item>Cvjetko Buratović</item>
      <item>Nikola Buratović</item>
      <item>Nikola Stipišić</item>
      <item>Prošper Moškatelo</item>
      <item>Tonko Maroević</item>
      <item>Ivo Pavičić</item>
      <item>Pavao Čubre</item>
      <item>Luka Šurjak</item>
      <item>Luka Franetović</item>
      <item>Ivan Miloš Mile</item>
      <item>Jure Moškatelo</item>
      <item>Vjekoslav Bogdanić</item>
      <item>Petro Šoljan</item>
      <item>Juraj Dužević</item>
      <item>Damir Šurjak</item>
      <item>Jakov Tresić</item>
      <item>Juraj Moškatelo Stariji</item>
      <item>Ruža Roić</item>
      <item>Rade Čavić</item>
      <item>Matilda Buratović</item>
      <item>Ivo Šurjak</item>
      <item>Dražica Matković Ljubo</item>
      <item>Dinko Račić</item>
      <item>Mila Franetović Dužević</item>
      <item>Luka Stančić</item>
      <item>Meri Petrić</item>
      <item>Ivan Moškatelo</item>
      <item>Vinko Moškatelo</item>
      <item>Nikola Šimunović</item>
      <item>Mirko Radonić</item>
      <item>Antun Sansević</item>
      <item>Nikša Moškatelo</item>
      <item>Antun Vodanović Stariji</item>
      <item>Ivo Bojanić</item>
      <item>Cvjetko Miličić</item>
      <item>Marija Trbuhović</item>
      <item>Neno Šoljan</item>
      <item>Juraj Tomi Moškatelo</item>
      <item>Ivo Račić Kapetanić</item>
      <item>Đuro Caratan</item>
      <item>Ante Tonči Drinković</item>
      <item>Kata Duboković</item>
      <item>Boris Carić</item>
      <item>Tonko Ivčević Bakulić</item>
      <item>Marko Huljić</item>
      <item>Lenka Roić</item>
      <item>Stjepan Jerković</item>
      <item>Boris Borović</item>
      <item>Niko Salamunić</item>
      <item>File Vranković</item>
      <item>Juraj Šperka</item>
      <item>Mili Razović</item>
      <item>Ante Mihojević</item>
      <item>Ljubica Stipišić</item>
      <item>Stjepan Hujo Huljić</item>
      <item>Nikola Grgičević</item>
      <item>Tonči Gurdulić</item>
      <item>Prošperino Milevčić</item>
      <item>Boris Rubinić</item>
      <item>Jakov Račić</item>
      <item>Jakša Radonić</item>
      <item>Vinko Palaversić</item>
      <item>Fabijan Kunčić</item>
      <item>Dušan Salamunić</item>
      <item>Margarita Stančić</item>
      <item>Josip Crnčić</item>
      <item>Luka Moškatelo</item>
      <item>Lucija Milatić-Bričolić</item>
      <item>Fabijan Dužević</item>
      <item>Vjeko Jakas</item>
      <item>Pavo Bunčuga</item>
      <item>Marko Buratović</item>
      <item>Antun Lučić</item>
      <item>Marin Parun Barbić</item>
      <item>Stjepan Tomislav Huljić</item>
      <item>Cvjetka Cvita Milevčić</item>
      <item>Marinko Radonić</item>
      <item>Antun Gurdulić</item>
      <item>Blaženko Jakas</item>
      <item>Braco Jakas</item>
      <item>Ivan Makjanić</item>
      <item>Ante Rubinić</item>
      <item>Dražica Vicenca Matković</item>
      <item>Jakov Radonić</item>
      <item>Slobodan Radičić</item>
      <item>Jurko Lučić</item>
      <item>Mate Antičević</item>
      <item>Josip Franičević</item>
      <item>Asija Bojanić</item>
      <item>Milivoj Vidas vl. Servisa instrumenata, mjerne i regulacione opreme</item>
      <item>BURA l d.o.o. za trgovinu i usluge - u stečaju</item>
      <item>NET MEDIA SISTEMI d.o.o. za informatički inženjering</item>
      <item>Financijska agencija</item>
      <item>Hrvatski registar brodova</item>
      <item>Nenad Ševo</item>
      <item>Meri Stipinović</item>
      <item>Fond za zaštitu okoliša i energetsku učinkovitost</item>
      <item>Zlatko Balić</item>
      <item>Galić Ante</item>
      <item>Dean Prelević, odvjetnik</item>
      <item>Želimir Miletić</item>
      <item>Luči Roić</item>
      <item>Ivelja Pavičić Nade</item>
      <item>Dujko Čubre</item>
      <item>Antun Bratanić</item>
      <item>Andrija Matković</item>
      <item>Antun Vune Bratanić</item>
      <item>Dinko Lušić</item>
      <item>Nikica Nikola Matijević</item>
      <item>Ivan Sanseović</item>
      <item>Marija Kovačević Lolotović</item>
      <item>Petar Zlatan Vodanović</item>
      <item>Ivan Stančić</item>
      <item>Stjepan Moškatelo</item>
      <item>Toma Dužević</item>
      <item>Ivica Račić</item>
      <item>Kuzma Pavičić Aleluja</item>
      <item>Vinka Salamunić</item>
      <item>Teo Huljić</item>
      <item>Dejan Šperka</item>
      <item>Juraj Caratan</item>
      <item>Matko Antičević</item>
      <item>Dinko Rubinić ( Vjera )</item>
      <item>Vjera Rubinić</item>
      <item>Abraham Bojanić</item>
      <item>Vedran Nevešćanin zastupanog po punomoćniku Jadranko Vidović</item>
      <item>Marija Pjevac</item>
      <item>Carinska uprava</item>
      <item>Općinski sud u Starom Gradu - ZK odjel</item>
      <item>Nada Akrap</item>
      <item>Jasminka Antunović</item>
      <item>Nediljka Armanda</item>
      <item>Ana Babić</item>
      <item>Gordana Babić</item>
      <item>Ivan Babić</item>
      <item>Katica Babić</item>
      <item>Jure Bacelj</item>
      <item>Ana Bačić</item>
      <item>Nediljka Bajić</item>
      <item>Žarka Bakotić</item>
      <item>Marko Baković</item>
      <item>Ivica Ban</item>
      <item>Srđanka Banovac</item>
      <item>Božidar Barać</item>
      <item>Vedran Barbarić</item>
      <item>Marija Barbir</item>
      <item>Petar Barbir</item>
      <item>Anica Baričević</item>
      <item>Damira Barišić</item>
      <item>Ivan Barišić</item>
      <item>Manda Bašić</item>
      <item>Aleksandar Bauk</item>
      <item>Marina Bauk</item>
      <item>Ivo Bavčević</item>
      <item>Nataša Bazina</item>
      <item>Mirjana Begonja</item>
      <item>Jelena Belić</item>
      <item>Niko Belić</item>
      <item>Jagoda Bešker</item>
      <item>Nedo Bešker</item>
      <item>Zorica Bilić</item>
      <item>Sanja Bilić Pavlinović</item>
      <item>Jela Bilobrk</item>
      <item>Antun Blažević</item>
      <item>Hrvoje Blažević</item>
      <item>Damir Bojčić</item>
      <item>Željko Bojčić</item>
      <item>Denis Boljat</item>
      <item>Srećko Boras</item>
      <item>Robert Borić</item>
      <item>Goran Bosančić</item>
      <item>Pava Botić</item>
      <item>Ljuba Božanić</item>
      <item>Anka Božić</item>
      <item>Anica Božić-Bakušić</item>
      <item>Ivica Bratić</item>
      <item>Nikša Bratić</item>
      <item>Vencislav Brizić</item>
      <item>Zlata Brizić</item>
      <item>Mate Brstilo</item>
      <item>Zora Budimir</item>
      <item>Miranda Budiša</item>
      <item>Nediljko Bugarin</item>
      <item>Željka Vučemilović Šimunović</item>
      <item>Gordana Buljević</item>
      <item>Marina Burić</item>
      <item>Mario Buzov</item>
      <item>Đuro Caratan</item>
      <item>Toni Caratan</item>
      <item>Boris Carić</item>
      <item>Paulo Carić</item>
      <item>Dinka Cazareo</item>
      <item>Nevenka Cukrov</item>
      <item>Dijana Czwik</item>
      <item>Vinka Čavala</item>
      <item>Silva Černak-Lojić</item>
      <item>Diana Čović</item>
      <item>Ante Čulo</item>
      <item>Blaž Ćapin</item>
      <item>Filip Delać</item>
      <item>Ankica Delić</item>
      <item>Marko Delić</item>
      <item>Nediljka Delić</item>
      <item>Gordana Didak</item>
      <item>Mili Divić</item>
      <item>Ljiljana Dragan</item>
      <item>Milka Drlje</item>
      <item>Mate Drmić</item>
      <item>Jozo Družianić</item>
      <item>Niko Dujić</item>
      <item>Stanko Duvančić</item>
      <item>Damir Duvnjak</item>
      <item>Nives Džanko</item>
      <item>Ante Đurđević</item>
      <item>Ljubica Elez</item>
      <item>Ankica Ezgeta</item>
      <item>Lenka Franić</item>
      <item>Ivica Gabelić</item>
      <item>Marija Galešić</item>
      <item>Petar Galić</item>
      <item>Silvana Galić</item>
      <item>Kazimir Garić</item>
      <item>Vencel Gašpar</item>
      <item>Vinko Gašpar</item>
      <item>Ana Goreta</item>
      <item>Zorka Goreta</item>
      <item>Josip Gotovac</item>
      <item>Vjekoslav Grbčić</item>
      <item>Divna Grbeša</item>
      <item>Ana Grubišić</item>
      <item>Gordana Grubišić</item>
      <item>Nikola Grubišić</item>
      <item>Sanja Grubišić</item>
      <item>Antonio Gudelj</item>
      <item>Kata Gugić</item>
      <item>Mirjana Gugić</item>
      <item>Ivica Hajder</item>
      <item>Željko Hajder</item>
      <item>Silvana Hajduk</item>
      <item>Tomislav Herceg</item>
      <item>Mira Ikica</item>
      <item>Franjo Ivčević</item>
      <item>Jelena Ivčević</item>
      <item>Damir Jakus</item>
      <item>Gospova Jakus</item>
      <item>Marica Jakus</item>
      <item>Petar Jakus</item>
      <item>Marko Janković</item>
      <item>Matija Jeličić</item>
      <item>Ante Jeličić</item>
      <item>Marija Jocić</item>
      <item>Ante Jolić</item>
      <item>Marica Jukić</item>
      <item>Marko Jukić</item>
      <item>Renata Jukić</item>
      <item>Jadranka Jurić</item>
      <item>Marija Jurić</item>
      <item>Ankica Kainić</item>
      <item>Jelena Kalinić</item>
      <item>Petar Kalinić</item>
      <item>Anamarija Kalinić Radović</item>
      <item>Stipan Kamber</item>
      <item>Đuro Kapoši</item>
      <item>Željko Karin</item>
      <item>Marijana Karin Prnjak</item>
      <item>Neda Kasalo</item>
      <item>Zvonimir Kasalo</item>
      <item>Suzana Kašić</item>
      <item>Ivana Katalinić</item>
      <item>Josip Katušić</item>
      <item>Ljiljana Kegalj</item>
      <item>Ante Kekez</item>
      <item>Ivanko Kekez</item>
      <item>Petrica Kekez</item>
      <item>Boško Kevo</item>
      <item>Antiša Kliškinić</item>
      <item>Veljko Knezović</item>
      <item>Stjepan Kokeza</item>
      <item>Petar Kolega</item>
      <item>Daniela Kovač</item>
      <item>Željka Kovač</item>
      <item>Ivan Kraljić</item>
      <item>Inga Krnjaić</item>
      <item>Anka Krstić</item>
      <item>Ivan Kundid</item>
      <item>Ivana Kundid</item>
      <item>Ružica Kundid</item>
      <item>Deni Kuvačić</item>
      <item>Anka Landikušić</item>
      <item>Ivan Lasić</item>
      <item>Dražen Lazić</item>
      <item>Nenad Leskur</item>
      <item>Ivana Lilić</item>
      <item>Ivo Lipanović</item>
      <item>Marko Lojić</item>
      <item>Mile Lovrić</item>
      <item>Ana Lovrinčević</item>
      <item>Dejan Lukavac</item>
      <item>Nela Madžar</item>
      <item>Alenka Malinić</item>
      <item>Pavao Marasović</item>
      <item>Anto Marijan</item>
      <item>Cvita Marijanović</item>
      <item>Dobrinka Marijanović</item>
      <item>Tomislav Marijanović</item>
      <item>Jasna Marin</item>
      <item>Marina Marin</item>
      <item>Željko Marinac</item>
      <item>Božidar Marinković</item>
      <item>Jakov Mateta</item>
      <item>Ivan Matić</item>
      <item>Ružica Matić</item>
      <item>Slavko Matić</item>
      <item>Željko Matić</item>
      <item>Marija Matković</item>
      <item>Ivan Melvan</item>
      <item>Nikola Midenjak</item>
      <item>Pere Mihanović</item>
      <item>Ana Mikulić</item>
      <item>Mate Mikulić</item>
      <item>Ivan Milaković</item>
      <item>Ivan Milanović</item>
      <item>Zorka Miletić</item>
      <item>Milan Miljuš</item>
      <item>Đorđe Mirčetić</item>
      <item>Tonči Mišković</item>
      <item>Ana Moro</item>
      <item>Slavko Moro</item>
      <item>Tomi Moscatello</item>
      <item>Marija Munitić</item>
      <item>Ljubomir Muslim</item>
      <item>Mijo Nožina</item>
      <item>Jurica Oman</item>
      <item>Mirko Oman</item>
      <item>Janja Orošnjak</item>
      <item>Mila Palada</item>
      <item>Ivan Pandža</item>
      <item>Asija Papić</item>
      <item>Mijo Papić</item>
      <item>Tereza Papić</item>
      <item>Rajko Parać</item>
      <item>Tatjana Parać</item>
      <item>Đurđica Parat</item>
      <item>Ivan Pastuović</item>
      <item>Jurica Pavela</item>
      <item>Roki Pavičić</item>
      <item>Ivan Pažanin</item>
      <item>Luka Peko</item>
      <item>Neda Penga</item>
      <item>Ante Perko</item>
      <item>Ivana Perko</item>
      <item>Gordana Perković</item>
      <item>Marica Perković</item>
      <item>Nediljko Perković</item>
      <item>Nila Peroš</item>
      <item>Dragica Peša</item>
      <item>Iris Peša</item>
      <item>Nikša Petrić</item>
      <item>Matko Pezo</item>
      <item>Zlatko Piperković</item>
      <item>Joško Pivac</item>
      <item>Luka Pjevac</item>
      <item>Anka Plazonja</item>
      <item>Robert Plazonja</item>
      <item>Gordan Poparić</item>
      <item>Ante Popović</item>
      <item>Milanka Pranić</item>
      <item>Miroslav Primorac</item>
      <item>Iva Punda</item>
      <item>Drago Radić</item>
      <item>Mladen Radmilović</item>
      <item>Petar Radonić</item>
      <item>Jagoda Radošević</item>
      <item>Ante Rajčić</item>
      <item>Marko Ralica</item>
      <item>Ivan Raos</item>
      <item>Zdenka Razlog</item>
      <item>Mila Rebić</item>
      <item>Marija Reljanović</item>
      <item>Mara Režić</item>
      <item>Marija Rizvan</item>
      <item>Anđelko Rogulj</item>
      <item>Berislava Roša</item>
      <item>Sofija Ruić</item>
      <item>Ana Runjić</item>
      <item>Gordan Ruščić</item>
      <item>Sanja Ružić</item>
      <item>Svjetlana Samac</item>
      <item>Miljenko Samardžić</item>
      <item>Dinka Sanseović</item>
      <item>Ante Sarić</item>
      <item>Ivan Sarić</item>
      <item>Marija Sedlar</item>
      <item>Ljubica Sekelez</item>
      <item>Kristina Serdarević</item>
      <item>Aleksandra Sever-Muhar</item>
      <item>Boško Sikavica</item>
      <item>Snježana Sikavica</item>
      <item>Dragan Simić</item>
      <item>Tanja Sinovčić</item>
      <item>Ljiljana Sirić</item>
      <item>Dijana Skelin</item>
      <item>Kata Sočo</item>
      <item>Marija Stančić</item>
      <item>Đani Stanić</item>
      <item>Danica Stipinović</item>
      <item>Milorad Stojsavljević</item>
      <item>Petar Strinić</item>
      <item>Luca Strunje</item>
      <item>Slavka Svalina</item>
      <item>Marijan Šamija</item>
      <item>Marinka Šamija</item>
      <item>Katica Šeparović</item>
      <item>Nenad Ševo</item>
      <item>Krasna Šiklić</item>
      <item>Mili Šimig</item>
      <item>Vesna Škare</item>
      <item>Ljubica Škopljanac</item>
      <item>Milica Špar</item>
      <item>Eleana Šubat</item>
      <item>Ivan Šuljug</item>
      <item>Vesna Šunjić</item>
      <item>Ljubica Tarle</item>
      <item>Nada Teklić</item>
      <item>Lada Terzić</item>
      <item>Ivan Tomić</item>
      <item>Ivan Topić</item>
      <item>Jelica Topić</item>
      <item>Tvrtko Topić</item>
      <item>Anđelka Torlak</item>
      <item>Ivan Torlak</item>
      <item>Marko Torlak</item>
      <item>Damir Tot</item>
      <item>Anka Treskavica</item>
      <item>Anka Tukić</item>
      <item>Nediljko Ugrin</item>
      <item>Marinko Uvodić</item>
      <item>Nedjeljka Uvodić</item>
      <item>Marko Validžić</item>
      <item>Ivanka Varnica</item>
      <item>Milica Varvodić</item>
      <item>Kristina Velić</item>
      <item>Ljiljana Vesković</item>
      <item>Milka Veštić</item>
      <item>Ante Vidan</item>
      <item>Marko Vidović</item>
      <item>Matko Vidović</item>
      <item>Nevenka Vidović</item>
      <item>Ankica Vilibić</item>
      <item>Anđelko Vilić</item>
      <item>Normela Visković</item>
      <item>Tonči Visković</item>
      <item>Marica Vlaić</item>
      <item>Dubravka Vlainić</item>
      <item>Ivo Vodanović</item>
      <item>Josip Vogleš</item>
      <item>Vinko Vranković</item>
      <item>Ivan Vrdoljak</item>
      <item>Mirjana Vrdoljak</item>
      <item>Marija Vrgoč</item>
      <item>Bože Vuco</item>
      <item>Mirjana Vučković</item>
      <item>Višnja Vučković</item>
      <item>Ivan Vugdelija</item>
      <item>Dubravka Vukas</item>
      <item>Anđelka Vukičević</item>
      <item>Zora Vuković</item>
      <item>Ivan Vukušić</item>
      <item>Jadran Vukušić</item>
      <item>Nevenka Vukušić</item>
      <item>Vjera Vukušić</item>
      <item>Zvonimir Vukušić</item>
      <item>Nevenka Vuleta</item>
      <item>Vinka Zekić</item>
      <item>Dinko Zenčić</item>
      <item>Borislav Zokić</item>
      <item>Dolina Zokić</item>
      <item>Margita Zokić</item>
      <item>Luca Zolota</item>
      <item>Milan Žarković</item>
      <item>Nevenka Živko</item>
      <item>Davorka Živković</item>
      <item>Ivica Živković</item>
      <item>Ivo Živković</item>
      <item>Siniša Ivančić</item>
      <item>Iva Jelić</item>
      <item>Marko Kavelj</item>
      <item>Ivan Koljanin</item>
      <item>Željko Kovač</item>
      <item>Zvonko Kruneš</item>
      <item>Nikola Lacmanović</item>
      <item>Vesna Lepetić</item>
      <item>Jelica Ljubica</item>
      <item>Darko Lulić</item>
      <item>Vesna Lulić</item>
      <item>Marija Mamić</item>
      <item>Radojka Marijanović</item>
      <item>Meri Cabadaj</item>
      <item>Mate Markotić</item>
      <item>Ante Marović</item>
      <item>Ivan Marušić</item>
      <item>Iva Melvan</item>
      <item>Goran Merkel</item>
      <item>Ivan Mornar</item>
      <item>Miodrag Munjiza</item>
      <item>Ante Nožina</item>
      <item>Anica Pandža</item>
      <item>Nikica Pavlović</item>
      <item>Silvana Perić</item>
      <item>Nediljka Perišić</item>
      <item>Elvira Dračevac</item>
      <item>Mara Dobrota</item>
      <item>Neda-lidia Buljević</item>
      <item>Ivan Bugarin</item>
      <item>Maja Bučić</item>
      <item>Mira Božić</item>
      <item>Sandra Borić</item>
      <item>Marija Davidović</item>
      <item>Petar Adjanski</item>
      <item>Ana Čatlak</item>
      <item>Marinko Buškulić</item>
      <item>Marinko Galić</item>
      <item>Luca Gabela</item>
      <item>Tomislav Frankić</item>
      <item>Elias Erceg</item>
      <item>Jakov Elez</item>
      <item>Sretan Bajalo</item>
      <item>Mario Tomić</item>
      <item>Ranko Vuleta</item>
      <item>Zlatko Balić</item>
      <item>Boško Barać</item>
      <item>Milan Vukić</item>
      <item>Mara Vukorepa</item>
      <item>Bare Vujina</item>
      <item>Milenko Bašić</item>
      <item>Diana Blažević</item>
      <item>Jozo Bogić</item>
      <item>Stjepko Bojanić</item>
      <item>Miroslav Trečić</item>
      <item>Neda Tukić</item>
      <item>Vinka Ukić</item>
      <item>Mira Velić</item>
      <item>Ivan Vrdoljak</item>
      <item>Iva Vrdoljak</item>
      <item>Dražen Todorović</item>
      <item>Dubravka Stojanovska</item>
      <item>Josip Strniša</item>
      <item>Ivica Sviličić</item>
      <item>Ana Rogošić</item>
      <item>Ivica Stipinović</item>
      <item>Darko Topić</item>
      <item>Marija Trečić</item>
      <item>Milica Zorić</item>
      <item>Ivo Rajčić</item>
      <item>Ivan Radoš</item>
      <item>Željka Vučemilović-šimunović</item>
    </derivirana_varijabla>
  </DomainObject.Predmet.StrankaListFormated>
  <DomainObject.Predmet.StrankaListFormatedOIB>
    <izvorni_sadrzaj>
      <item>REPUBLIKA HRVATSKA, OIB 18683136487 zastupanog po punomoćniku ŽUPANIJSKO DRŽAVNO ODVJETNIŠTVO U SPLITU</item>
      <item>LUKA dioničko društvo, OIB 34440814040</item>
      <item>RAD, d.o.o. za vodoopskrbu i ostale komunalne djelatnosti, OIB 71304592430</item>
      <item>HEP-Operator distribucijskog sustava d.o.o. za distribuciju i opskrbu električne energije ELEKTRA ŠIBENI, OIB 46830600751</item>
      <item>Mara Jukić, OIB 37710339746 zastupanog po punomoćniku Mijo Jeličić</item>
      <item>Ivica Bašić, OIB 14595893401 zastupanog po punomoćniku Mijo Jeličić</item>
      <item>GASTRO GRUPA d.o.o. za trgovinu i usluge, OIB 39228456312</item>
      <item>AUTO HRVATSKA dioničko društvo, OIB 32709834358</item>
      <item>JADRANSKO OSIGURANJE d.d., OIB 94472454976 zastupanog po punomoćniku Grgić &amp; Partneri odvjetničko društvo j.t.d.</item>
      <item>CITY EX d.o.o. za prijenos poslovne dokumentacije, OIB 99406899243 zastupanog po punomoćniku Antonio Zujić</item>
      <item>Hrvatski Telekom d.d., OIB 81793146560</item>
      <item>CODEX SORTIUM društvo s ograničenom odgovornošću za pružanje kompleksnih konzalting usluga, OIB 83918065246</item>
      <item>SUNCE osiguranje d.d., OIB 12012147571</item>
      <item>HRVATSKA IZVJEŠTAJNA NOVINSKA AGENCIJA, OIB 41387373932</item>
      <item>ČISTOĆA d.o.o. za komunalnu djelatnost, održavanje čistoće i odlaganje komunalnog otpada, OIB 16912997621</item>
      <item>TEXT-PAPIR d.o.o. za trgovinu i usluge, OIB 45878059290</item>
      <item>SLOBODNA DALMACIJA izdavačka i tiskarska djelatnost, dioničko društvo, OIB 35075764438</item>
      <item>ČISTOĆA društvo s ograničenom odgovornošću za obavljanje komunalnih djelatnosti održavanja čistoće i odlaganja komunaln, OIB 38812451417</item>
      <item>OPĆINA JELSA Jedinstveni upravni odjel, OIB 94187441810</item>
      <item>AUTOKUĆA BOSNIĆ d.o.o. za trgovinu, servis i remont, OIB 62890333516</item>
      <item>TISKARA MALENICA d.o.o., OIB 21268596817 zastupanog po punomoćniku Jasmin Avdagić</item>
      <item>Ivan Marijan, OIB 35721802898 zastupanog po punomoćniku Zdravko Bojanić</item>
      <item>HEP-Operator distribucijskog sustava d.o.o. za distribuciju i opskrbu električne energije, OIB 46830600751</item>
      <item>Rikard Pavlović, OIB 16829467929</item>
      <item>LUČKA UPRAVA SPLIT, OIB 06992092556</item>
      <item>TINA ALATI društvo s ograničenom odgovorošću za trgovinu i usluge, OIB 72232886006</item>
      <item>PLOVPUT trgovačko društvo s ograničenom odgovornošću za održavanje pomorskih plovnih putova i radijske službe, OIB 14480721492</item>
      <item>Regionalna veletržnica Benkovac dioničko društvo za trgovinu i usluge "u stečaju", OIB 16205687638</item>
      <item>MESSER CROATIA PLIN Poduzeće za proizvodnju i prodaju tehničkih plinova d.o.o., OIB 32179081874</item>
      <item>ZAVOD ZA JAVNO ZDRAVSTVO DR. ANDRIJA ŠTAMPAR, OIB 33392005961</item>
      <item>Zagrebačka burza d.d., OIB 84368186611 zastupanog po punomoćniku MAĐARIĆ &amp; LUI - odvjetničko društvo d.o.o.</item>
      <item>METRONET TELEKOMUNIKACIJE d.d. za telekomunikacijske usluge, OIB 23269006802</item>
      <item>RELAX, d.o.o. za proizvodnju i trgovinu, OIB 24543050439</item>
      <item>MINISTARSTVO GOSPODARSTVA, RAVNETELJSTVO ZA ROBNE ZALIHE, OIB 22413472900 zastupanog po punomoćniku ŽUPANIJSKO DRŽAVNO ODVJETNIŠTVO U SPLITU</item>
      <item>PUĆO d.o.o. za trgovinu, ugostiteljstvo i cestovni prijevoz, OIB 33417474295</item>
      <item>ITEM, d.o.o. informatičke usluge, OIB 71527463594</item>
      <item>ŠKARE TRADE, d.o.o. za trgovinu i ugostiteljstvo, OIB 88448992592</item>
      <item>CROATIA osiguranje d.d. FILIJALA SPLIT, OIB 26187994862</item>
      <item>MIRJANA BARIĆ, OIB 91861480870</item>
      <item>SREDIŠNJE KLIRINŠKO DEPOZITARNO DRUŠTVO, dioničko društvo, OIB 64406809162</item>
      <item>MILENKO BUŠLJETA, OIB 63433937940</item>
      <item>MILICA UGARKOVIĆ, OIB 03462724779</item>
      <item>FABIJAN PERONJA, OIB 19033633778 zastupanog po punomoćniku KRUNO PERONJA</item>
      <item>Agencija za upravljanje državnom imovinom, OIB 75666130770</item>
      <item>COMENG, društvo s ograničenom odgovornošću za informatički inženjering, OIB 42122172362</item>
      <item>AMEROPA AG, OIB 38272342702 zastupanog po punomoćniku Odvjetničko društvo Hanžeković &amp; Partneri društvo s ograničenom odgovornošću</item>
      <item>GRAFOPLEX, društvo s ograničenom odgovornošću, za trgovinu i usluge, OIB 71142152777</item>
      <item>HP - Hrvatska pošta d.d., OIB 87311810356</item>
      <item>Financijska agencija, OIB 85821130368</item>
      <item>NIKOLA LACMANOVIĆ, OIB 50670282682 zastupanog po punomoćniku DORIS KOŠTA</item>
      <item>HEP-Operator distribucijskog sustava d.o.o. za distribuciju i opskrbu električne energije, OIB 46830600751</item>
      <item>VODOVOD I KANALIZACIJA, društvo s ograničenom odgovornošću za vodoopskrbu, odvodnju i pročišćavanje otpadnih voda, OIB 56826138353</item>
      <item>JELKOM, društvo s ograničenom odgovornošću za komunalnu djelatnost, OIB 92345732468</item>
      <item>DALMACIJAVINO d.d. za proizvodnju i promet alkoholnih i bezalkoholnih pića "u stečaju", OIB 07837847925</item>
      <item>EUROLEASING d.o.o., OIB 48922277230 zastupanog po punomoćniku Grgić &amp; Partneri odvjetničko društvo j.t.d.</item>
      <item>Rino Barbić, odvjetnik, OIB 04402974520</item>
      <item>HVARSKI VODOVOD d.o.o., OIB 96577868636 zastupanog po punomoćniku Rino Barbić</item>
      <item>IVAN MILAT, OIB 89865160390</item>
      <item>DIONOVA - DIONA d.o.o., OIB 41112127430</item>
      <item>TEHNOPLAST d.o.o. za građevinarstvo, trgovinu, ugostiteljstvo, turizam i uslužne djelatnosti, OIB 70676517267</item>
      <item>VIPnet, društvo s ograničenom odgovornošću za usluge javnih telekomunikacija, OIB 29524210204</item>
      <item>BILIĆ-ERIĆ d.o.o. za privatnu zaštitu, OIB 68580128211</item>
      <item>DALMACIJAVINO - ZAGREB društvo sograničenom odgovornošću za trgovinu, ugostiteljstvo i prijevoz, OIB 93269876765</item>
      <item>GRAD DRNIŠ, OIB 38309740312</item>
      <item>Vetropack Straža tvornica stakla d.d. Hum na Sutli, OIB 74210066591</item>
      <item>CAPRICORNO, društvo s ograničenom odgovornošću za trgovinu, OIB 09517317411</item>
      <item>PELJEŠKI VRHOVI, POLJOPRIVREDNA ZADRUGA, OIB 49398931487</item>
      <item>Toma Šurjak, OIB 66049692921 zastupanog po punomoćniku Rino Barbić</item>
      <item>Jakov Peronja, OIB 07373599239 zastupanog po punomoćniku Rino Barbić</item>
      <item>TIGAR d.o.o. za usluge, OIB 65051360088 zastupanog po punomoćniku Zoran Iviš</item>
      <item>POREZNA UPRAVA Područni ured Split, OIB 18683136487 zastupanog po punomoćniku ŽUPANIJSKO DRŽAVNO ODVJETNIŠTVO</item>
      <item>BURA I TRAMUNTANA d.o.o. za trgovinu i usluge, OIB 78359961331</item>
      <item>TRAST međunarodno otpremništvo, dioničko društvo, OIB 93225891495 zastupanog po punomoćniku Marina Tončić-Bota</item>
      <item>CHROMOS AGRO dioničko društvo proizvodnja sredstava za zaštitu bilja, OIB 82790074844</item>
      <item>VODOVOD I KANALIZACIJA, društvo s ograničenom odgovornošću za vodoopskrbu, odvodnju i pročišćavanje otpadnih voda, OIB 56826138353</item>
      <item>AUTOTRANS d. o. o. za javni prijevoz putnika u cestovonom prometu, trgovinu, usluge i turistička agencija, OIB 19819724166</item>
      <item>BRTVILA BREZIĆ d.o.o. za proizvodnju brtvila, trgovinu i zastupanje, OIB 47897946377</item>
      <item>IREKS AROMA društvo s ograničenom odgovornošću, OIB 36709757659 zastupanog po punomoćniku Odvjetničko društvo GLAMUZINA &amp; GROŠETA</item>
      <item>Marin Mileteta, odvjetnik, OIB 37476644793 zastupanog po punomoćniku Antonia Selak</item>
      <item>HEP - Opskrba d.o.o. za opskrbu potrošača električnom, toplinskom energijom i plinom, OIB 63073332379</item>
      <item>ING-ATEST d.o.o. za trgovinu i usluge, OIB 21777333810</item>
      <item>Hrvatske vode, pravna osoba za upravljanje vodama, OIB 28921383001</item>
      <item>BASLER OSIGURANJE ZAGREB dioničko društvo za osiguranje, OIB 59706054982</item>
      <item>NARODNI TRGOVAČKI LANAC d.o.o. za trgovinu i usluge, OIB 78344221376</item>
      <item>MANTIS, d.o.o. za trgovinu i usluge, OIB 41274793973</item>
      <item>Vinko Paina, OIB 51203688235</item>
      <item>TRANSADRIA, međunarodna špedicija d. d. u stečaju, OIB 47965841018</item>
      <item>Hrvatska radiotelevizija, OIB 68419124305</item>
      <item>BRODOMERKUR trgovina i usluge, dioničko društvo, OIB 33956120458</item>
      <item>ZAGREBAČKI HOLDING, društvo s ograničenom odgovornošću za javni prijevoz, opskrbu vodom, održavanje čistoće, putnička a, OIB 85584865987</item>
      <item>NASTAVNI ZAVOD ZA JAVNO ZDRAVSTVO SPLITSKO-DALMATINSKE ŽUPANIJE, OIB 54948902275</item>
      <item>BRODOSPLIT-BRODOGRADILIŠTE društvo s ograničenom odgovornošću, OIB 05532178397</item>
      <item>COPAN ZAGREB društvo s ograničenom odgovornošću za trgovinu i zastupanje, OIB 43698579132</item>
      <item>DUHAN društvo s ograničenom odgovornošću, OIB 84143469050</item>
      <item>Ivica Maleš vl. autoservis "UNO", OIB 89917595934</item>
      <item>Teo Palaversić, OIB 21074825891</item>
      <item>HRVATSKA POŠTANSKA BANKA, dioničko društvo, OIB 87939104217</item>
      <item>OTIS DIZALA, društvo s ograničenom odgovornošću za proizvodnju, montažu, remont i održavanje dizala, OIB 76080865307</item>
      <item>Fabijan Roić, OIB 55646544786</item>
      <item>Ivo Družević, OIB 59608054089</item>
      <item>Ivo Roić, OIB 73872839985</item>
      <item>Josip Kovačević, OIB 24407104693</item>
      <item>Tedi-Tadija Maroević, OIB 75901351091</item>
      <item>Jakica Lupi, OIB 73236308888</item>
      <item>Joza Bratanić, OIB 08011374888</item>
      <item>Antun Pavičić, OIB 65866256737</item>
      <item>Juraj Pavičić, OIB 09529542053</item>
      <item>Cvjetko Matković, OIB 10443683019</item>
      <item>Katica Kovačević, OIB 33120980772</item>
      <item>Nikša Dužević, OIB 66241675982</item>
      <item>Milovan Kombura, OIB 30770175855</item>
      <item>Jelisava Pavičić, OIB 83980708087</item>
      <item>Matko Carić, OIB 35189247498</item>
      <item>Marinko Dužević, OIB 12242231071</item>
      <item>Margarita Radonić, OIB 28025722533</item>
      <item>Dinko Pavičić Tribunol, OIB 99243667034</item>
      <item>Tonči Šurjak, OIB 60785268681</item>
      <item>Duško Pavičić Ivelja, OIB 25982798589</item>
      <item>Pero Dulčić Sušak, OIB 55533277123</item>
      <item>Ivan Tadić, OIB 00384008152</item>
      <item>Ivica Pavičić, OIB 72332556277</item>
      <item>Mihovil-Mile Pavičić, OIB 24835949834</item>
      <item>Tomi Moscatello, OIB 28508820612</item>
      <item>Nikola Vodanović, OIB 74845370223</item>
      <item>Margarita Marica Stančić, OIB 08101100980</item>
      <item>Vjekoslav Radonić, OIB 33204721839</item>
      <item>Marinko Sanseović, OIB 45513941394</item>
      <item>Tadija Moškatelo, OIB 31188799731</item>
      <item>Damir Petrić, OIB 86091667582</item>
      <item>Louis Petrić, OIB 16074465250</item>
      <item>Ivica Ljubić, OIB 56655610557</item>
      <item>Vinko Lupi, OIB 35451219902</item>
      <item>Ivan Tadić Šilo, OIB 70114227603</item>
      <item>Ivan Tadić, OIB 70114227603</item>
      <item>Vinko Maroević, OIB 76848533915</item>
      <item>Ivan Buratović, OIB 47859397279</item>
      <item>Mijo Mili Pavičić, OIB 88915921313</item>
      <item>Marija Vodanović, OIB 55757464937</item>
      <item>Jakov Fredotović, OIB 46839149373</item>
      <item>Miljenko Srhoj, OIB 83488729434</item>
      <item>Nikola Haladić, OIB 44890767273</item>
      <item>Janez Jelušić, OIB 53424861114</item>
      <item>Nikola Sansević, OIB 77925554696</item>
      <item>Nikola Buratović, OIB 63461897206</item>
      <item>Cvjetko Buratović, OIB 68271062216</item>
      <item>Nikola Buratović, OIB 83296807791</item>
      <item>Nikola Stipišić, OIB 40730811746</item>
      <item>Prošper Moškatelo, OIB 30735770287</item>
      <item>Tonko Maroević, OIB 09539101243</item>
      <item>Ivo Pavičić, OIB 10571584537</item>
      <item>Pavao Čubre, OIB 53903728630</item>
      <item>Luka Šurjak, OIB 94878152360</item>
      <item>Luka Franetović, OIB 70961784599</item>
      <item>Ivan Miloš Mile, OIB 62291039145</item>
      <item>Jure Moškatelo, OIB 82967525191</item>
      <item>Vjekoslav Bogdanić, OIB 94391191426</item>
      <item>Petro Šoljan, OIB 76350894229</item>
      <item>Juraj Dužević, OIB 99909425440</item>
      <item>Damir Šurjak, OIB 27457530614</item>
      <item>Jakov Tresić, OIB 60663993622</item>
      <item>Juraj Moškatelo Stariji, OIB 12577877147</item>
      <item>Ruža Roić, OIB 27524265061</item>
      <item>Rade Čavić, OIB 74420229729</item>
      <item>Matilda Buratović, OIB 24198956638</item>
      <item>Ivo Šurjak, OIB 90776404563</item>
      <item>Dražica Matković Ljubo, OIB 38484140872</item>
      <item>Dinko Račić, OIB 02437704848</item>
      <item>Mila Franetović Dužević, OIB 02539671010</item>
      <item>Luka Stančić, OIB 91475365556</item>
      <item>Meri Petrić, OIB 49953370209</item>
      <item>Ivan Moškatelo, OIB 16048013538</item>
      <item>Vinko Moškatelo, OIB 57771107058</item>
      <item>Nikola Šimunović, OIB 24630749503</item>
      <item>Mirko Radonić, OIB 28025722533</item>
      <item>Antun Sansević, OIB 80183811492</item>
      <item>Nikša Moškatelo, OIB 98307576243</item>
      <item>Antun Vodanović Stariji, OIB 43563335947</item>
      <item>Ivo Bojanić, OIB 00897882683</item>
      <item>Cvjetko Miličić, OIB 44230808110</item>
      <item>Marija Trbuhović, OIB 38712300010</item>
      <item>Neno Šoljan, OIB 04419572654</item>
      <item>Juraj Tomi Moškatelo, OIB 80968217347</item>
      <item>Ivo Račić Kapetanić, OIB 70008404713</item>
      <item>Đuro Caratan, OIB 81898965125</item>
      <item>Ante Tonči Drinković, OIB 92836065068</item>
      <item>Kata Duboković, OIB 93006547119</item>
      <item>Boris Carić, OIB 46466426123</item>
      <item>Tonko Ivčević Bakulić, OIB 62293366608</item>
      <item>Marko Huljić, OIB 99873701212</item>
      <item>Lenka Roić, OIB 57371012596</item>
      <item>Stjepan Jerković, OIB 25876380285</item>
      <item>Boris Borović, OIB 51193036454</item>
      <item>Niko Salamunić, OIB 76231208532</item>
      <item>File Vranković, OIB 44132340384</item>
      <item>Juraj Šperka, OIB 79176257167</item>
      <item>Mili Razović, OIB 03291272208</item>
      <item>Ante Mihojević, OIB 08852465695</item>
      <item>Ljubica Stipišić, OIB 53136752678</item>
      <item>Stjepan Hujo Huljić, OIB 06947019866</item>
      <item>Nikola Grgičević, OIB 72806517394</item>
      <item>Tonči Gurdulić, OIB 88962507191</item>
      <item>Prošperino Milevčić, OIB 45533211549</item>
      <item>Boris Rubinić, OIB 69242251733</item>
      <item>Jakov Račić, OIB 31621777587</item>
      <item>Jakša Radonić, OIB 11727504421</item>
      <item>Vinko Palaversić, OIB 66878442541</item>
      <item>Fabijan Kunčić, OIB 51005536058</item>
      <item>Dušan Salamunić, OIB 67690387290</item>
      <item>Margarita Stančić, OIB 77283348907</item>
      <item>Josip Crnčić, OIB 78272535399</item>
      <item>Luka Moškatelo, OIB 37611216898</item>
      <item>Lucija Milatić-Bričolić, OIB 72454967005</item>
      <item>Fabijan Dužević, OIB 65516171063</item>
      <item>Vjeko Jakas, OIB 99530955280</item>
      <item>Pavo Bunčuga, OIB 76824484181</item>
      <item>Marko Buratović, OIB 96637597848</item>
      <item>Antun Lučić, OIB 23239072373</item>
      <item>Marin Parun Barbić, OIB 39599282196</item>
      <item>Stjepan Tomislav Huljić, OIB 97499130016</item>
      <item>Cvjetka Cvita Milevčić, OIB 75708915913</item>
      <item>Marinko Radonić, OIB 89514038279</item>
      <item>Antun Gurdulić, OIB 55215862622</item>
      <item>Blaženko Jakas, OIB 38730295070</item>
      <item>Braco Jakas, OIB 76920975322</item>
      <item>Ivan Makjanić, OIB 86091321106</item>
      <item>Ante Rubinić, OIB 15201258693</item>
      <item>Dražica Vicenca Matković, OIB 67149132840</item>
      <item>Jakov Radonić, OIB 93729454627</item>
      <item>Slobodan Radičić, OIB 46777889915</item>
      <item>Jurko Lučić, OIB 16439489089</item>
      <item>Mate Antičević, OIB 55268785640</item>
      <item>Josip Franičević, OIB 43547284113</item>
      <item>Asija Bojanić, OIB 14798986072</item>
      <item>Milivoj Vidas vl. Servisa instrumenata, mjerne i regulacione opreme, OIB 56342789123</item>
      <item>BURA l d.o.o. za trgovinu i usluge - u stečaju, OIB 79000721319</item>
      <item>NET MEDIA SISTEMI d.o.o. za informatički inženjering, OIB 03380490457</item>
      <item>Financijska agencija, OIB 85821130368</item>
      <item>Hrvatski registar brodova, OIB 04601923208</item>
      <item>Nenad Ševo, OIB 88234857624</item>
      <item>Meri Stipinović, OIB 64965084141</item>
      <item>Fond za zaštitu okoliša i energetsku učinkovitost, OIB 85828625994</item>
      <item>Zlatko Balić, OIB 07837847925</item>
      <item>Galić Ante, OIB 90017639391</item>
      <item>Dean Prelević, odvjetnik, OIB 10098946497</item>
      <item>Želimir Miletić, OIB 86888847404</item>
      <item>Luči Roić, OIB 24743587539</item>
      <item>Ivelja Pavičić Nade</item>
      <item>Dujko Čubre, OIB 91478009603</item>
      <item>Antun Bratanić, OIB 52392458213</item>
      <item>Andrija Matković, OIB 72332556277</item>
      <item>Antun Vune Bratanić, OIB 44890767273</item>
      <item>Dinko Lušić, OIB 23131390669</item>
      <item>Nikica Nikola Matijević, OIB 21094494613</item>
      <item>Ivan Sanseović, OIB 08563467932</item>
      <item>Marija Kovačević Lolotović, OIB 69060952354</item>
      <item>Petar Zlatan Vodanović, OIB 11403397863</item>
      <item>Ivan Stančić, OIB 31497688270</item>
      <item>Stjepan Moškatelo, OIB 92020885489</item>
      <item>Toma Dužević, OIB 08830644469</item>
      <item>Ivica Račić, OIB 28123794048</item>
      <item>Kuzma Pavičić Aleluja, OIB 33120197409</item>
      <item>Vinka Salamunić, OIB 91445751353</item>
      <item>Teo Huljić, OIB 56034797647</item>
      <item>Dejan Šperka, OIB 10054205030</item>
      <item>Juraj Caratan, OIB 29357565225</item>
      <item>Matko Antičević, OIB 42034643125</item>
      <item>Dinko Rubinić ( Vjera ), OIB 69863599942</item>
      <item>Vjera Rubinić, OIB 98825603309</item>
      <item>Abraham Bojanić, OIB 79576557482</item>
      <item>Vedran Nevešćanin, OIB 34969575575 zastupanog po punomoćniku Jadranko Vidović</item>
      <item>Marija Pjevac, OIB 82096480140</item>
      <item>Carinska uprava</item>
      <item>Općinski sud u Starom Gradu - ZK odjel</item>
      <item>Nada Akrap, OIB 50608806627</item>
      <item>Jasminka Antunović, OIB 74697035343</item>
      <item>Nediljka Armanda, OIB 09033661295</item>
      <item>Ana Babić</item>
      <item>Gordana Babić</item>
      <item>Ivan Babić</item>
      <item>Katica Babić</item>
      <item>Jure Bacelj</item>
      <item>Ana Bačić</item>
      <item>Nediljka Bajić</item>
      <item>Žarka Bakotić, OIB 36917498674</item>
      <item>Marko Baković</item>
      <item>Ivica Ban</item>
      <item>Srđanka Banovac, OIB 50974371502</item>
      <item>Božidar Barać</item>
      <item>Vedran Barbarić</item>
      <item>Marija Barbir</item>
      <item>Petar Barbir</item>
      <item>Anica Baričević</item>
      <item>Damira Barišić, OIB 88385690941</item>
      <item>Ivan Barišić</item>
      <item>Manda Bašić</item>
      <item>Aleksandar Bauk, OIB 97860316263</item>
      <item>Marina Bauk</item>
      <item>Ivo Bavčević</item>
      <item>Nataša Bazina, OIB 67925940620</item>
      <item>Mirjana Begonja</item>
      <item>Jelena Belić</item>
      <item>Niko Belić, OIB 18977071620</item>
      <item>Jagoda Bešker, OIB 29966440390</item>
      <item>Nedo Bešker</item>
      <item>Zorica Bilić</item>
      <item>Sanja Bilić Pavlinović</item>
      <item>Jela Bilobrk</item>
      <item>Antun Blažević</item>
      <item>Hrvoje Blažević</item>
      <item>Damir Bojčić</item>
      <item>Željko Bojčić</item>
      <item>Denis Boljat</item>
      <item>Srećko Boras</item>
      <item>Robert Borić, OIB 38057391892</item>
      <item>Goran Bosančić, OIB 33007404175</item>
      <item>Pava Botić, OIB 34296544282</item>
      <item>Ljuba Božanić</item>
      <item>Anka Božić</item>
      <item>Anica Božić-Bakušić</item>
      <item>Ivica Bratić</item>
      <item>Nikša Bratić, OIB 49290967945</item>
      <item>Vencislav Brizić, OIB 29265973045</item>
      <item>Zlata Brizić, OIB 73389614517</item>
      <item>Mate Brstilo</item>
      <item>Zora Budimir</item>
      <item>Miranda Budiša, OIB 35557811513</item>
      <item>Nediljko Bugarin</item>
      <item>Željka Vučemilović Šimunović</item>
      <item>Gordana Buljević, OIB 32937631192</item>
      <item>Marina Burić</item>
      <item>Mario Buzov</item>
      <item>Đuro Caratan</item>
      <item>Toni Caratan</item>
      <item>Boris Carić, OIB 46466426123</item>
      <item>Paulo Carić, OIB 15402538356</item>
      <item>Dinka Cazareo</item>
      <item>Nevenka Cukrov</item>
      <item>Dijana Czwik, OIB 09675579569</item>
      <item>Vinka Čavala</item>
      <item>Silva Černak-Lojić</item>
      <item>Diana Čović</item>
      <item>Ante Čulo</item>
      <item>Blaž Ćapin</item>
      <item>Filip Delać, OIB 82167098700</item>
      <item>Ankica Delić</item>
      <item>Marko Delić</item>
      <item>Nediljka Delić</item>
      <item>Gordana Didak, OIB 78878339902</item>
      <item>Mili Divić, OIB 35555990248</item>
      <item>Ljiljana Dragan</item>
      <item>Milka Drlje</item>
      <item>Mate Drmić</item>
      <item>Jozo Družianić, OIB 63604163211</item>
      <item>Niko Dujić</item>
      <item>Stanko Duvančić, OIB 41476060687</item>
      <item>Damir Duvnjak</item>
      <item>Nives Džanko, OIB 90598357164</item>
      <item>Ante Đurđević, OIB 72594587030</item>
      <item>Ljubica Elez</item>
      <item>Ankica Ezgeta</item>
      <item>Lenka Franić, OIB 62951288048</item>
      <item>Ivica Gabelić, OIB 70468304794</item>
      <item>Marija Galešić</item>
      <item>Petar Galić</item>
      <item>Silvana Galić, OIB 02726524452</item>
      <item>Kazimir Garić, OIB 83662319172</item>
      <item>Vencel Gašpar</item>
      <item>Vinko Gašpar</item>
      <item>Ana Goreta</item>
      <item>Zorka Goreta</item>
      <item>Josip Gotovac</item>
      <item>Vjekoslav Grbčić</item>
      <item>Divna Grbeša, OIB 74813693236</item>
      <item>Ana Grubišić</item>
      <item>Gordana Grubišić</item>
      <item>Nikola Grubišić</item>
      <item>Sanja Grubišić</item>
      <item>Antonio Gudelj</item>
      <item>Kata Gugić</item>
      <item>Mirjana Gugić</item>
      <item>Ivica Hajder</item>
      <item>Željko Hajder, OIB 70330715284</item>
      <item>Silvana Hajduk, OIB 33507058945</item>
      <item>Tomislav Herceg</item>
      <item>Mira Ikica, OIB 11849010850</item>
      <item>Franjo Ivčević</item>
      <item>Jelena Ivčević, OIB 74901888496</item>
      <item>Damir Jakus</item>
      <item>Gospova Jakus, OIB 04209324873</item>
      <item>Marica Jakus, OIB 74750176046</item>
      <item>Petar Jakus</item>
      <item>Marko Janković</item>
      <item>Matija Jeličić</item>
      <item>Ante Jeličić</item>
      <item>Marija Jocić</item>
      <item>Ante Jolić</item>
      <item>Marica Jukić</item>
      <item>Marko Jukić</item>
      <item>Renata Jukić</item>
      <item>Jadranka Jurić</item>
      <item>Marija Jurić</item>
      <item>Ankica Kainić, OIB 80409745726</item>
      <item>Jelena Kalinić</item>
      <item>Petar Kalinić</item>
      <item>Anamarija Kalinić Radović</item>
      <item>Stipan Kamber</item>
      <item>Đuro Kapoši</item>
      <item>Željko Karin</item>
      <item>Marijana Karin Prnjak</item>
      <item>Neda Kasalo</item>
      <item>Zvonimir Kasalo</item>
      <item>Suzana Kašić</item>
      <item>Ivana Katalinić</item>
      <item>Josip Katušić</item>
      <item>Ljiljana Kegalj, OIB 44567225674</item>
      <item>Ante Kekez</item>
      <item>Ivanko Kekez, OIB 69257203171</item>
      <item>Petrica Kekez, OIB 01138031201</item>
      <item>Boško Kevo</item>
      <item>Antiša Kliškinić, OIB 54591476829</item>
      <item>Veljko Knezović, OIB 29953576092</item>
      <item>Stjepan Kokeza</item>
      <item>Petar Kolega</item>
      <item>Daniela Kovač</item>
      <item>Željka Kovač</item>
      <item>Ivan Kraljić</item>
      <item>Inga Krnjaić, OIB 00968558935</item>
      <item>Anka Krstić</item>
      <item>Ivan Kundid</item>
      <item>Ivana Kundid</item>
      <item>Ružica Kundid</item>
      <item>Deni Kuvačić, OIB 86909984538</item>
      <item>Anka Landikušić, OIB 18023655586</item>
      <item>Ivan Lasić</item>
      <item>Dražen Lazić</item>
      <item>Nenad Leskur, OIB 79369933858</item>
      <item>Ivana Lilić, OIB 24212828078</item>
      <item>Ivo Lipanović</item>
      <item>Marko Lojić</item>
      <item>Mile Lovrić</item>
      <item>Ana Lovrinčević</item>
      <item>Dejan Lukavac, OIB 85205650926</item>
      <item>Nela Madžar, OIB 92085359240</item>
      <item>Alenka Malinić, OIB 44061509536</item>
      <item>Pavao Marasović</item>
      <item>Anto Marijan, OIB 32989170521</item>
      <item>Cvita Marijanović, OIB 33573858243</item>
      <item>Dobrinka Marijanović, OIB 03673706981</item>
      <item>Tomislav Marijanović</item>
      <item>Jasna Marin</item>
      <item>Marina Marin</item>
      <item>Željko Marinac</item>
      <item>Božidar Marinković</item>
      <item>Jakov Mateta, OIB 14390943845</item>
      <item>Ivan Matić</item>
      <item>Ružica Matić</item>
      <item>Slavko Matić</item>
      <item>Željko Matić</item>
      <item>Marija Matković</item>
      <item>Ivan Melvan</item>
      <item>Nikola Midenjak, OIB 88248589366</item>
      <item>Pere Mihanović, OIB 49545684243</item>
      <item>Ana Mikulić</item>
      <item>Mate Mikulić</item>
      <item>Ivan Milaković</item>
      <item>Ivan Milanović</item>
      <item>Zorka Miletić</item>
      <item>Milan Miljuš</item>
      <item>Đorđe Mirčetić</item>
      <item>Tonči Mišković, OIB 74628173475</item>
      <item>Ana Moro</item>
      <item>Slavko Moro</item>
      <item>Tomi Moscatello, OIB 28508820612</item>
      <item>Marija Munitić</item>
      <item>Ljubomir Muslim, OIB 17589644925</item>
      <item>Mijo Nožina</item>
      <item>Jurica Oman, OIB 78517901315</item>
      <item>Mirko Oman, OIB 68766264149</item>
      <item>Janja Orošnjak, OIB 49619386391</item>
      <item>Mila Palada, OIB 10163841708</item>
      <item>Ivan Pandža</item>
      <item>Asija Papić, OIB 36844611036</item>
      <item>Mijo Papić</item>
      <item>Tereza Papić</item>
      <item>Rajko Parać</item>
      <item>Tatjana Parać, OIB 45662446398</item>
      <item>Đurđica Parat</item>
      <item>Ivan Pastuović</item>
      <item>Jurica Pavela, OIB 06763759506</item>
      <item>Roki Pavičić, OIB 01089958101</item>
      <item>Ivan Pažanin</item>
      <item>Luka Peko, OIB 89771272445</item>
      <item>Neda Penga, OIB 76197116887</item>
      <item>Ante Perko</item>
      <item>Ivana Perko</item>
      <item>Gordana Perković</item>
      <item>Marica Perković</item>
      <item>Nediljko Perković</item>
      <item>Nila Peroš, OIB 48544328267</item>
      <item>Dragica Peša</item>
      <item>Iris Peša, OIB 06010961010</item>
      <item>Nikša Petrić</item>
      <item>Matko Pezo, OIB 51619560640</item>
      <item>Zlatko Piperković, OIB 91173398058</item>
      <item>Joško Pivac</item>
      <item>Luka Pjevac</item>
      <item>Anka Plazonja, OIB 92736733656</item>
      <item>Robert Plazonja, OIB 75774016292</item>
      <item>Gordan Poparić, OIB 98826275620</item>
      <item>Ante Popović</item>
      <item>Milanka Pranić, OIB 03263396290</item>
      <item>Miroslav Primorac, OIB 42998076332</item>
      <item>Iva Punda</item>
      <item>Drago Radić</item>
      <item>Mladen Radmilović</item>
      <item>Petar Radonić</item>
      <item>Jagoda Radošević</item>
      <item>Ante Rajčić</item>
      <item>Marko Ralica</item>
      <item>Ivan Raos</item>
      <item>Zdenka Razlog, OIB 03030085275</item>
      <item>Mila Rebić</item>
      <item>Marija Reljanović</item>
      <item>Mara Režić</item>
      <item>Marija Rizvan</item>
      <item>Anđelko Rogulj</item>
      <item>Berislava Roša, OIB 03031267329</item>
      <item>Sofija Ruić, OIB 32252086462</item>
      <item>Ana Runjić</item>
      <item>Gordan Ruščić, OIB 53119078542</item>
      <item>Sanja Ružić</item>
      <item>Svjetlana Samac, OIB 00231948560</item>
      <item>Miljenko Samardžić, OIB 48154982931</item>
      <item>Dinka Sanseović, OIB 27313861620</item>
      <item>Ante Sarić</item>
      <item>Ivan Sarić</item>
      <item>Marija Sedlar</item>
      <item>Ljubica Sekelez, OIB 37811046307</item>
      <item>Kristina Serdarević, OIB 96208368856</item>
      <item>Aleksandra Sever-Muhar</item>
      <item>Boško Sikavica</item>
      <item>Snježana Sikavica</item>
      <item>Dragan Simić</item>
      <item>Tanja Sinovčić, OIB 15724160128</item>
      <item>Ljiljana Sirić, OIB 13682411690</item>
      <item>Dijana Skelin</item>
      <item>Kata Sočo</item>
      <item>Marija Stančić</item>
      <item>Đani Stanić, OIB 01952579328</item>
      <item>Danica Stipinović</item>
      <item>Milorad Stojsavljević</item>
      <item>Petar Strinić</item>
      <item>Luca Strunje</item>
      <item>Slavka Svalina, OIB 20916812996</item>
      <item>Marijan Šamija</item>
      <item>Marinka Šamija, OIB 26187211202</item>
      <item>Katica Šeparović</item>
      <item>Nenad Ševo, OIB 88234857624</item>
      <item>Krasna Šiklić, OIB 53374014167</item>
      <item>Mili Šimig, OIB 94704411458</item>
      <item>Vesna Škare, OIB 71821692373</item>
      <item>Ljubica Škopljanac, OIB 09408788504</item>
      <item>Milica Špar, OIB 07038339077</item>
      <item>Eleana Šubat, OIB 38900880602</item>
      <item>Ivan Šuljug</item>
      <item>Vesna Šunjić</item>
      <item>Ljubica Tarle, OIB 28166909018</item>
      <item>Nada Teklić, OIB 80645998554</item>
      <item>Lada Terzić, OIB 31496851195</item>
      <item>Ivan Tomić</item>
      <item>Ivan Topić</item>
      <item>Jelica Topić, OIB 84009834780</item>
      <item>Tvrtko Topić, OIB 15832739048</item>
      <item>Anđelka Torlak</item>
      <item>Ivan Torlak</item>
      <item>Marko Torlak</item>
      <item>Damir Tot</item>
      <item>Anka Treskavica, OIB 89998355619</item>
      <item>Anka Tukić</item>
      <item>Nediljko Ugrin, OIB 61713318858</item>
      <item>Marinko Uvodić, OIB 86857726322</item>
      <item>Nedjeljka Uvodić</item>
      <item>Marko Validžić</item>
      <item>Ivanka Varnica</item>
      <item>Milica Varvodić</item>
      <item>Kristina Velić</item>
      <item>Ljiljana Vesković, OIB 43910221929</item>
      <item>Milka Veštić, OIB 06357620254</item>
      <item>Ante Vidan</item>
      <item>Marko Vidović</item>
      <item>Matko Vidović</item>
      <item>Nevenka Vidović</item>
      <item>Ankica Vilibić, OIB 41935131740</item>
      <item>Anđelko Vilić, OIB 46303939151</item>
      <item>Normela Visković, OIB 93848978885</item>
      <item>Tonči Visković</item>
      <item>Marica Vlaić</item>
      <item>Dubravka Vlainić</item>
      <item>Ivo Vodanović</item>
      <item>Josip Vogleš</item>
      <item>Vinko Vranković, OIB 28469423878</item>
      <item>Ivan Vrdoljak</item>
      <item>Mirjana Vrdoljak</item>
      <item>Marija Vrgoč</item>
      <item>Bože Vuco</item>
      <item>Mirjana Vučković</item>
      <item>Višnja Vučković</item>
      <item>Ivan Vugdelija</item>
      <item>Dubravka Vukas, OIB 08519715626</item>
      <item>Anđelka Vukičević</item>
      <item>Zora Vuković</item>
      <item>Ivan Vukušić</item>
      <item>Jadran Vukušić, OIB 16315354223</item>
      <item>Nevenka Vukušić</item>
      <item>Vjera Vukušić</item>
      <item>Zvonimir Vukušić</item>
      <item>Nevenka Vuleta</item>
      <item>Vinka Zekić</item>
      <item>Dinko Zenčić, OIB 65189931544</item>
      <item>Borislav Zokić, OIB 51253879731</item>
      <item>Dolina Zokić, OIB 75688399939</item>
      <item>Margita Zokić, OIB 85982645988</item>
      <item>Luca Zolota, OIB 57479376750</item>
      <item>Milan Žarković</item>
      <item>Nevenka Živko</item>
      <item>Davorka Živković</item>
      <item>Ivica Živković</item>
      <item>Ivo Živković</item>
      <item>Siniša Ivančić, OIB 26067778479</item>
      <item>Iva Jelić, OIB 44484653228</item>
      <item>Marko Kavelj, OIB 02369489649</item>
      <item>Ivan Koljanin, OIB 21918343692</item>
      <item>Željko Kovač, OIB 11925765994</item>
      <item>Zvonko Kruneš, OIB 55906727777</item>
      <item>Nikola Lacmanović, OIB 50670282682</item>
      <item>Vesna Lepetić, OIB 84143512273</item>
      <item>Jelica Ljubica, OIB 08611982578</item>
      <item>Darko Lulić, OIB 19997474853</item>
      <item>Vesna Lulić, OIB 31024530599</item>
      <item>Marija Mamić, OIB 82920304679</item>
      <item>Radojka Marijanović, OIB 75956845709</item>
      <item>Meri Cabadaj, OIB 90828303800</item>
      <item>Mate Markotić, OIB 40858158040</item>
      <item>Ante Marović, OIB 68871210232</item>
      <item>Ivan Marušić, OIB 38554028146</item>
      <item>Iva Melvan, OIB 03677154609</item>
      <item>Goran Merkel, OIB 20105696184</item>
      <item>Ivan Mornar, OIB 99253273877</item>
      <item>Miodrag Munjiza, OIB 45836749093</item>
      <item>Ante Nožina, OIB 63957170679</item>
      <item>Anica Pandža, OIB 13489275071</item>
      <item>Nikica Pavlović, OIB 49276013054</item>
      <item>Silvana Perić, OIB 13586987904</item>
      <item>Nediljka Perišić, OIB 60970664434</item>
      <item>Elvira Dračevac, OIB 02336991708</item>
      <item>Mara Dobrota, OIB 21943772484</item>
      <item>Neda-lidia Buljević, OIB 14338735105</item>
      <item>Ivan Bugarin, OIB 77317760491</item>
      <item>Maja Bučić, OIB 03739843191</item>
      <item>Mira Božić, OIB 22986331166</item>
      <item>Sandra Borić, OIB 36571760060</item>
      <item>Marija Davidović, OIB 45482063767</item>
      <item>Petar Adjanski, OIB 59639817186</item>
      <item>Ana Čatlak, OIB 78110711892</item>
      <item>Marinko Buškulić, OIB 08200114705</item>
      <item>Marinko Galić, OIB 96762020666</item>
      <item>Luca Gabela, OIB 68629820074</item>
      <item>Tomislav Frankić, OIB 69745327532</item>
      <item>Elias Erceg, OIB 27105475264</item>
      <item>Jakov Elez, OIB 36735285579</item>
      <item>Sretan Bajalo, OIB 77606115521</item>
      <item>Mario Tomić, OIB 12822553870</item>
      <item>Ranko Vuleta, OIB 75885216649</item>
      <item>Zlatko Balić, OIB 07556207031</item>
      <item>Boško Barać, OIB 00526661882</item>
      <item>Milan Vukić, OIB 34302227455</item>
      <item>Mara Vukorepa, OIB 56814423724</item>
      <item>Bare Vujina, OIB 23922325811</item>
      <item>Milenko Bašić, OIB 71120573278</item>
      <item>Diana Blažević, OIB 12578026353</item>
      <item>Jozo Bogić, OIB 35027187093</item>
      <item>Stjepko Bojanić, OIB 25751926536</item>
      <item>Miroslav Trečić, OIB 50880474980</item>
      <item>Neda Tukić, OIB 70924511514</item>
      <item>Vinka Ukić, OIB 42081497162</item>
      <item>Mira Velić, OIB 31812224044</item>
      <item>Ivan Vrdoljak, OIB 58654492314</item>
      <item>Iva Vrdoljak, OIB 63554079953</item>
      <item>Dražen Todorović, OIB 98584327843</item>
      <item>Dubravka Stojanovska, OIB 87171204134</item>
      <item>Josip Strniša, OIB 95889329970</item>
      <item>Ivica Sviličić, OIB 30978785630</item>
      <item>Ana Rogošić, OIB 63013573312</item>
      <item>Ivica Stipinović, OIB 04756380103</item>
      <item>Darko Topić, OIB 09297890199</item>
      <item>Marija Trečić, OIB 54951995215</item>
      <item>Milica Zorić, OIB </item>
      <item>Ivo Rajčić, OIB 52467354389</item>
      <item>Ivan Radoš, OIB 36063141303</item>
      <item>Željka Vučemilović-šimunović, OIB 19390672750</item>
    </izvorni_sadrzaj>
    <derivirana_varijabla naziv="DomainObject.Predmet.StrankaListFormatedOIB_1">
      <item>REPUBLIKA HRVATSKA, OIB 18683136487 zastupanog po punomoćniku ŽUPANIJSKO DRŽAVNO ODVJETNIŠTVO U SPLITU</item>
      <item>LUKA dioničko društvo, OIB 34440814040</item>
      <item>RAD, d.o.o. za vodoopskrbu i ostale komunalne djelatnosti, OIB 71304592430</item>
      <item>HEP-Operator distribucijskog sustava d.o.o. za distribuciju i opskrbu električne energije ELEKTRA ŠIBENI, OIB 46830600751</item>
      <item>Mara Jukić, OIB 37710339746 zastupanog po punomoćniku Mijo Jeličić</item>
      <item>Ivica Bašić, OIB 14595893401 zastupanog po punomoćniku Mijo Jeličić</item>
      <item>GASTRO GRUPA d.o.o. za trgovinu i usluge, OIB 39228456312</item>
      <item>AUTO HRVATSKA dioničko društvo, OIB 32709834358</item>
      <item>JADRANSKO OSIGURANJE d.d., OIB 94472454976 zastupanog po punomoćniku Grgić &amp; Partneri odvjetničko društvo j.t.d.</item>
      <item>CITY EX d.o.o. za prijenos poslovne dokumentacije, OIB 99406899243 zastupanog po punomoćniku Antonio Zujić</item>
      <item>Hrvatski Telekom d.d., OIB 81793146560</item>
      <item>CODEX SORTIUM društvo s ograničenom odgovornošću za pružanje kompleksnih konzalting usluga, OIB 83918065246</item>
      <item>SUNCE osiguranje d.d., OIB 12012147571</item>
      <item>HRVATSKA IZVJEŠTAJNA NOVINSKA AGENCIJA, OIB 41387373932</item>
      <item>ČISTOĆA d.o.o. za komunalnu djelatnost, održavanje čistoće i odlaganje komunalnog otpada, OIB 16912997621</item>
      <item>TEXT-PAPIR d.o.o. za trgovinu i usluge, OIB 45878059290</item>
      <item>SLOBODNA DALMACIJA izdavačka i tiskarska djelatnost, dioničko društvo, OIB 35075764438</item>
      <item>ČISTOĆA društvo s ograničenom odgovornošću za obavljanje komunalnih djelatnosti održavanja čistoće i odlaganja komunaln, OIB 38812451417</item>
      <item>OPĆINA JELSA Jedinstveni upravni odjel, OIB 94187441810</item>
      <item>AUTOKUĆA BOSNIĆ d.o.o. za trgovinu, servis i remont, OIB 62890333516</item>
      <item>TISKARA MALENICA d.o.o., OIB 21268596817 zastupanog po punomoćniku Jasmin Avdagić</item>
      <item>Ivan Marijan, OIB 35721802898 zastupanog po punomoćniku Zdravko Bojanić</item>
      <item>HEP-Operator distribucijskog sustava d.o.o. za distribuciju i opskrbu električne energije, OIB 46830600751</item>
      <item>Rikard Pavlović, OIB 16829467929</item>
      <item>LUČKA UPRAVA SPLIT, OIB 06992092556</item>
      <item>TINA ALATI društvo s ograničenom odgovorošću za trgovinu i usluge, OIB 72232886006</item>
      <item>PLOVPUT trgovačko društvo s ograničenom odgovornošću za održavanje pomorskih plovnih putova i radijske službe, OIB 14480721492</item>
      <item>Regionalna veletržnica Benkovac dioničko društvo za trgovinu i usluge "u stečaju", OIB 16205687638</item>
      <item>MESSER CROATIA PLIN Poduzeće za proizvodnju i prodaju tehničkih plinova d.o.o., OIB 32179081874</item>
      <item>ZAVOD ZA JAVNO ZDRAVSTVO DR. ANDRIJA ŠTAMPAR, OIB 33392005961</item>
      <item>Zagrebačka burza d.d., OIB 84368186611 zastupanog po punomoćniku MAĐARIĆ &amp; LUI - odvjetničko društvo d.o.o.</item>
      <item>METRONET TELEKOMUNIKACIJE d.d. za telekomunikacijske usluge, OIB 23269006802</item>
      <item>RELAX, d.o.o. za proizvodnju i trgovinu, OIB 24543050439</item>
      <item>MINISTARSTVO GOSPODARSTVA, RAVNETELJSTVO ZA ROBNE ZALIHE, OIB 22413472900 zastupanog po punomoćniku ŽUPANIJSKO DRŽAVNO ODVJETNIŠTVO U SPLITU</item>
      <item>PUĆO d.o.o. za trgovinu, ugostiteljstvo i cestovni prijevoz, OIB 33417474295</item>
      <item>ITEM, d.o.o. informatičke usluge, OIB 71527463594</item>
      <item>ŠKARE TRADE, d.o.o. za trgovinu i ugostiteljstvo, OIB 88448992592</item>
      <item>CROATIA osiguranje d.d. FILIJALA SPLIT, OIB 26187994862</item>
      <item>MIRJANA BARIĆ, OIB 91861480870</item>
      <item>SREDIŠNJE KLIRINŠKO DEPOZITARNO DRUŠTVO, dioničko društvo, OIB 64406809162</item>
      <item>MILENKO BUŠLJETA, OIB 63433937940</item>
      <item>MILICA UGARKOVIĆ, OIB 03462724779</item>
      <item>FABIJAN PERONJA, OIB 19033633778 zastupanog po punomoćniku KRUNO PERONJA</item>
      <item>Agencija za upravljanje državnom imovinom, OIB 75666130770</item>
      <item>COMENG, društvo s ograničenom odgovornošću za informatički inženjering, OIB 42122172362</item>
      <item>AMEROPA AG, OIB 38272342702 zastupanog po punomoćniku Odvjetničko društvo Hanžeković &amp; Partneri društvo s ograničenom odgovornošću</item>
      <item>GRAFOPLEX, društvo s ograničenom odgovornošću, za trgovinu i usluge, OIB 71142152777</item>
      <item>HP - Hrvatska pošta d.d., OIB 87311810356</item>
      <item>Financijska agencija, OIB 85821130368</item>
      <item>NIKOLA LACMANOVIĆ, OIB 50670282682 zastupanog po punomoćniku DORIS KOŠTA</item>
      <item>HEP-Operator distribucijskog sustava d.o.o. za distribuciju i opskrbu električne energije, OIB 46830600751</item>
      <item>VODOVOD I KANALIZACIJA, društvo s ograničenom odgovornošću za vodoopskrbu, odvodnju i pročišćavanje otpadnih voda, OIB 56826138353</item>
      <item>JELKOM, društvo s ograničenom odgovornošću za komunalnu djelatnost, OIB 92345732468</item>
      <item>DALMACIJAVINO d.d. za proizvodnju i promet alkoholnih i bezalkoholnih pića "u stečaju", OIB 07837847925</item>
      <item>EUROLEASING d.o.o., OIB 48922277230 zastupanog po punomoćniku Grgić &amp; Partneri odvjetničko društvo j.t.d.</item>
      <item>Rino Barbić, odvjetnik, OIB 04402974520</item>
      <item>HVARSKI VODOVOD d.o.o., OIB 96577868636 zastupanog po punomoćniku Rino Barbić</item>
      <item>IVAN MILAT, OIB 89865160390</item>
      <item>DIONOVA - DIONA d.o.o., OIB 41112127430</item>
      <item>TEHNOPLAST d.o.o. za građevinarstvo, trgovinu, ugostiteljstvo, turizam i uslužne djelatnosti, OIB 70676517267</item>
      <item>VIPnet, društvo s ograničenom odgovornošću za usluge javnih telekomunikacija, OIB 29524210204</item>
      <item>BILIĆ-ERIĆ d.o.o. za privatnu zaštitu, OIB 68580128211</item>
      <item>DALMACIJAVINO - ZAGREB društvo sograničenom odgovornošću za trgovinu, ugostiteljstvo i prijevoz, OIB 93269876765</item>
      <item>GRAD DRNIŠ, OIB 38309740312</item>
      <item>Vetropack Straža tvornica stakla d.d. Hum na Sutli, OIB 74210066591</item>
      <item>CAPRICORNO, društvo s ograničenom odgovornošću za trgovinu, OIB 09517317411</item>
      <item>PELJEŠKI VRHOVI, POLJOPRIVREDNA ZADRUGA, OIB 49398931487</item>
      <item>Toma Šurjak, OIB 66049692921 zastupanog po punomoćniku Rino Barbić</item>
      <item>Jakov Peronja, OIB 07373599239 zastupanog po punomoćniku Rino Barbić</item>
      <item>TIGAR d.o.o. za usluge, OIB 65051360088 zastupanog po punomoćniku Zoran Iviš</item>
      <item>POREZNA UPRAVA Područni ured Split, OIB 18683136487 zastupanog po punomoćniku ŽUPANIJSKO DRŽAVNO ODVJETNIŠTVO</item>
      <item>BURA I TRAMUNTANA d.o.o. za trgovinu i usluge, OIB 78359961331</item>
      <item>TRAST međunarodno otpremništvo, dioničko društvo, OIB 93225891495 zastupanog po punomoćniku Marina Tončić-Bota</item>
      <item>CHROMOS AGRO dioničko društvo proizvodnja sredstava za zaštitu bilja, OIB 82790074844</item>
      <item>VODOVOD I KANALIZACIJA, društvo s ograničenom odgovornošću za vodoopskrbu, odvodnju i pročišćavanje otpadnih voda, OIB 56826138353</item>
      <item>AUTOTRANS d. o. o. za javni prijevoz putnika u cestovonom prometu, trgovinu, usluge i turistička agencija, OIB 19819724166</item>
      <item>BRTVILA BREZIĆ d.o.o. za proizvodnju brtvila, trgovinu i zastupanje, OIB 47897946377</item>
      <item>IREKS AROMA društvo s ograničenom odgovornošću, OIB 36709757659 zastupanog po punomoćniku Odvjetničko društvo GLAMUZINA &amp; GROŠETA</item>
      <item>Marin Mileteta, odvjetnik, OIB 37476644793 zastupanog po punomoćniku Antonia Selak</item>
      <item>HEP - Opskrba d.o.o. za opskrbu potrošača električnom, toplinskom energijom i plinom, OIB 63073332379</item>
      <item>ING-ATEST d.o.o. za trgovinu i usluge, OIB 21777333810</item>
      <item>Hrvatske vode, pravna osoba za upravljanje vodama, OIB 28921383001</item>
      <item>BASLER OSIGURANJE ZAGREB dioničko društvo za osiguranje, OIB 59706054982</item>
      <item>NARODNI TRGOVAČKI LANAC d.o.o. za trgovinu i usluge, OIB 78344221376</item>
      <item>MANTIS, d.o.o. za trgovinu i usluge, OIB 41274793973</item>
      <item>Vinko Paina, OIB 51203688235</item>
      <item>TRANSADRIA, međunarodna špedicija d. d. u stečaju, OIB 47965841018</item>
      <item>Hrvatska radiotelevizija, OIB 68419124305</item>
      <item>BRODOMERKUR trgovina i usluge, dioničko društvo, OIB 33956120458</item>
      <item>ZAGREBAČKI HOLDING, društvo s ograničenom odgovornošću za javni prijevoz, opskrbu vodom, održavanje čistoće, putnička a, OIB 85584865987</item>
      <item>NASTAVNI ZAVOD ZA JAVNO ZDRAVSTVO SPLITSKO-DALMATINSKE ŽUPANIJE, OIB 54948902275</item>
      <item>BRODOSPLIT-BRODOGRADILIŠTE društvo s ograničenom odgovornošću, OIB 05532178397</item>
      <item>COPAN ZAGREB društvo s ograničenom odgovornošću za trgovinu i zastupanje, OIB 43698579132</item>
      <item>DUHAN društvo s ograničenom odgovornošću, OIB 84143469050</item>
      <item>Ivica Maleš vl. autoservis "UNO", OIB 89917595934</item>
      <item>Teo Palaversić, OIB 21074825891</item>
      <item>HRVATSKA POŠTANSKA BANKA, dioničko društvo, OIB 87939104217</item>
      <item>OTIS DIZALA, društvo s ograničenom odgovornošću za proizvodnju, montažu, remont i održavanje dizala, OIB 76080865307</item>
      <item>Fabijan Roić, OIB 55646544786</item>
      <item>Ivo Družević, OIB 59608054089</item>
      <item>Ivo Roić, OIB 73872839985</item>
      <item>Josip Kovačević, OIB 24407104693</item>
      <item>Tedi-Tadija Maroević, OIB 75901351091</item>
      <item>Jakica Lupi, OIB 73236308888</item>
      <item>Joza Bratanić, OIB 08011374888</item>
      <item>Antun Pavičić, OIB 65866256737</item>
      <item>Juraj Pavičić, OIB 09529542053</item>
      <item>Cvjetko Matković, OIB 10443683019</item>
      <item>Katica Kovačević, OIB 33120980772</item>
      <item>Nikša Dužević, OIB 66241675982</item>
      <item>Milovan Kombura, OIB 30770175855</item>
      <item>Jelisava Pavičić, OIB 83980708087</item>
      <item>Matko Carić, OIB 35189247498</item>
      <item>Marinko Dužević, OIB 12242231071</item>
      <item>Margarita Radonić, OIB 28025722533</item>
      <item>Dinko Pavičić Tribunol, OIB 99243667034</item>
      <item>Tonči Šurjak, OIB 60785268681</item>
      <item>Duško Pavičić Ivelja, OIB 25982798589</item>
      <item>Pero Dulčić Sušak, OIB 55533277123</item>
      <item>Ivan Tadić, OIB 00384008152</item>
      <item>Ivica Pavičić, OIB 72332556277</item>
      <item>Mihovil-Mile Pavičić, OIB 24835949834</item>
      <item>Tomi Moscatello, OIB 28508820612</item>
      <item>Nikola Vodanović, OIB 74845370223</item>
      <item>Margarita Marica Stančić, OIB 08101100980</item>
      <item>Vjekoslav Radonić, OIB 33204721839</item>
      <item>Marinko Sanseović, OIB 45513941394</item>
      <item>Tadija Moškatelo, OIB 31188799731</item>
      <item>Damir Petrić, OIB 86091667582</item>
      <item>Louis Petrić, OIB 16074465250</item>
      <item>Ivica Ljubić, OIB 56655610557</item>
      <item>Vinko Lupi, OIB 35451219902</item>
      <item>Ivan Tadić Šilo, OIB 70114227603</item>
      <item>Ivan Tadić, OIB 70114227603</item>
      <item>Vinko Maroević, OIB 76848533915</item>
      <item>Ivan Buratović, OIB 47859397279</item>
      <item>Mijo Mili Pavičić, OIB 88915921313</item>
      <item>Marija Vodanović, OIB 55757464937</item>
      <item>Jakov Fredotović, OIB 46839149373</item>
      <item>Miljenko Srhoj, OIB 83488729434</item>
      <item>Nikola Haladić, OIB 44890767273</item>
      <item>Janez Jelušić, OIB 53424861114</item>
      <item>Nikola Sansević, OIB 77925554696</item>
      <item>Nikola Buratović, OIB 63461897206</item>
      <item>Cvjetko Buratović, OIB 68271062216</item>
      <item>Nikola Buratović, OIB 83296807791</item>
      <item>Nikola Stipišić, OIB 40730811746</item>
      <item>Prošper Moškatelo, OIB 30735770287</item>
      <item>Tonko Maroević, OIB 09539101243</item>
      <item>Ivo Pavičić, OIB 10571584537</item>
      <item>Pavao Čubre, OIB 53903728630</item>
      <item>Luka Šurjak, OIB 94878152360</item>
      <item>Luka Franetović, OIB 70961784599</item>
      <item>Ivan Miloš Mile, OIB 62291039145</item>
      <item>Jure Moškatelo, OIB 82967525191</item>
      <item>Vjekoslav Bogdanić, OIB 94391191426</item>
      <item>Petro Šoljan, OIB 76350894229</item>
      <item>Juraj Dužević, OIB 99909425440</item>
      <item>Damir Šurjak, OIB 27457530614</item>
      <item>Jakov Tresić, OIB 60663993622</item>
      <item>Juraj Moškatelo Stariji, OIB 12577877147</item>
      <item>Ruža Roić, OIB 27524265061</item>
      <item>Rade Čavić, OIB 74420229729</item>
      <item>Matilda Buratović, OIB 24198956638</item>
      <item>Ivo Šurjak, OIB 90776404563</item>
      <item>Dražica Matković Ljubo, OIB 38484140872</item>
      <item>Dinko Račić, OIB 02437704848</item>
      <item>Mila Franetović Dužević, OIB 02539671010</item>
      <item>Luka Stančić, OIB 91475365556</item>
      <item>Meri Petrić, OIB 49953370209</item>
      <item>Ivan Moškatelo, OIB 16048013538</item>
      <item>Vinko Moškatelo, OIB 57771107058</item>
      <item>Nikola Šimunović, OIB 24630749503</item>
      <item>Mirko Radonić, OIB 28025722533</item>
      <item>Antun Sansević, OIB 80183811492</item>
      <item>Nikša Moškatelo, OIB 98307576243</item>
      <item>Antun Vodanović Stariji, OIB 43563335947</item>
      <item>Ivo Bojanić, OIB 00897882683</item>
      <item>Cvjetko Miličić, OIB 44230808110</item>
      <item>Marija Trbuhović, OIB 38712300010</item>
      <item>Neno Šoljan, OIB 04419572654</item>
      <item>Juraj Tomi Moškatelo, OIB 80968217347</item>
      <item>Ivo Račić Kapetanić, OIB 70008404713</item>
      <item>Đuro Caratan, OIB 81898965125</item>
      <item>Ante Tonči Drinković, OIB 92836065068</item>
      <item>Kata Duboković, OIB 93006547119</item>
      <item>Boris Carić, OIB 46466426123</item>
      <item>Tonko Ivčević Bakulić, OIB 62293366608</item>
      <item>Marko Huljić, OIB 99873701212</item>
      <item>Lenka Roić, OIB 57371012596</item>
      <item>Stjepan Jerković, OIB 25876380285</item>
      <item>Boris Borović, OIB 51193036454</item>
      <item>Niko Salamunić, OIB 76231208532</item>
      <item>File Vranković, OIB 44132340384</item>
      <item>Juraj Šperka, OIB 79176257167</item>
      <item>Mili Razović, OIB 03291272208</item>
      <item>Ante Mihojević, OIB 08852465695</item>
      <item>Ljubica Stipišić, OIB 53136752678</item>
      <item>Stjepan Hujo Huljić, OIB 06947019866</item>
      <item>Nikola Grgičević, OIB 72806517394</item>
      <item>Tonči Gurdulić, OIB 88962507191</item>
      <item>Prošperino Milevčić, OIB 45533211549</item>
      <item>Boris Rubinić, OIB 69242251733</item>
      <item>Jakov Račić, OIB 31621777587</item>
      <item>Jakša Radonić, OIB 11727504421</item>
      <item>Vinko Palaversić, OIB 66878442541</item>
      <item>Fabijan Kunčić, OIB 51005536058</item>
      <item>Dušan Salamunić, OIB 67690387290</item>
      <item>Margarita Stančić, OIB 77283348907</item>
      <item>Josip Crnčić, OIB 78272535399</item>
      <item>Luka Moškatelo, OIB 37611216898</item>
      <item>Lucija Milatić-Bričolić, OIB 72454967005</item>
      <item>Fabijan Dužević, OIB 65516171063</item>
      <item>Vjeko Jakas, OIB 99530955280</item>
      <item>Pavo Bunčuga, OIB 76824484181</item>
      <item>Marko Buratović, OIB 96637597848</item>
      <item>Antun Lučić, OIB 23239072373</item>
      <item>Marin Parun Barbić, OIB 39599282196</item>
      <item>Stjepan Tomislav Huljić, OIB 97499130016</item>
      <item>Cvjetka Cvita Milevčić, OIB 75708915913</item>
      <item>Marinko Radonić, OIB 89514038279</item>
      <item>Antun Gurdulić, OIB 55215862622</item>
      <item>Blaženko Jakas, OIB 38730295070</item>
      <item>Braco Jakas, OIB 76920975322</item>
      <item>Ivan Makjanić, OIB 86091321106</item>
      <item>Ante Rubinić, OIB 15201258693</item>
      <item>Dražica Vicenca Matković, OIB 67149132840</item>
      <item>Jakov Radonić, OIB 93729454627</item>
      <item>Slobodan Radičić, OIB 46777889915</item>
      <item>Jurko Lučić, OIB 16439489089</item>
      <item>Mate Antičević, OIB 55268785640</item>
      <item>Josip Franičević, OIB 43547284113</item>
      <item>Asija Bojanić, OIB 14798986072</item>
      <item>Milivoj Vidas vl. Servisa instrumenata, mjerne i regulacione opreme, OIB 56342789123</item>
      <item>BURA l d.o.o. za trgovinu i usluge - u stečaju, OIB 79000721319</item>
      <item>NET MEDIA SISTEMI d.o.o. za informatički inženjering, OIB 03380490457</item>
      <item>Financijska agencija, OIB 85821130368</item>
      <item>Hrvatski registar brodova, OIB 04601923208</item>
      <item>Nenad Ševo, OIB 88234857624</item>
      <item>Meri Stipinović, OIB 64965084141</item>
      <item>Fond za zaštitu okoliša i energetsku učinkovitost, OIB 85828625994</item>
      <item>Zlatko Balić, OIB 07837847925</item>
      <item>Galić Ante, OIB 90017639391</item>
      <item>Dean Prelević, odvjetnik, OIB 10098946497</item>
      <item>Želimir Miletić, OIB 86888847404</item>
      <item>Luči Roić, OIB 24743587539</item>
      <item>Ivelja Pavičić Nade</item>
      <item>Dujko Čubre, OIB 91478009603</item>
      <item>Antun Bratanić, OIB 52392458213</item>
      <item>Andrija Matković, OIB 72332556277</item>
      <item>Antun Vune Bratanić, OIB 44890767273</item>
      <item>Dinko Lušić, OIB 23131390669</item>
      <item>Nikica Nikola Matijević, OIB 21094494613</item>
      <item>Ivan Sanseović, OIB 08563467932</item>
      <item>Marija Kovačević Lolotović, OIB 69060952354</item>
      <item>Petar Zlatan Vodanović, OIB 11403397863</item>
      <item>Ivan Stančić, OIB 31497688270</item>
      <item>Stjepan Moškatelo, OIB 92020885489</item>
      <item>Toma Dužević, OIB 08830644469</item>
      <item>Ivica Račić, OIB 28123794048</item>
      <item>Kuzma Pavičić Aleluja, OIB 33120197409</item>
      <item>Vinka Salamunić, OIB 91445751353</item>
      <item>Teo Huljić, OIB 56034797647</item>
      <item>Dejan Šperka, OIB 10054205030</item>
      <item>Juraj Caratan, OIB 29357565225</item>
      <item>Matko Antičević, OIB 42034643125</item>
      <item>Dinko Rubinić ( Vjera ), OIB 69863599942</item>
      <item>Vjera Rubinić, OIB 98825603309</item>
      <item>Abraham Bojanić, OIB 79576557482</item>
      <item>Vedran Nevešćanin, OIB 34969575575 zastupanog po punomoćniku Jadranko Vidović</item>
      <item>Marija Pjevac, OIB 82096480140</item>
      <item>Carinska uprava</item>
      <item>Općinski sud u Starom Gradu - ZK odjel</item>
      <item>Nada Akrap, OIB 50608806627</item>
      <item>Jasminka Antunović, OIB 74697035343</item>
      <item>Nediljka Armanda, OIB 09033661295</item>
      <item>Ana Babić</item>
      <item>Gordana Babić</item>
      <item>Ivan Babić</item>
      <item>Katica Babić</item>
      <item>Jure Bacelj</item>
      <item>Ana Bačić</item>
      <item>Nediljka Bajić</item>
      <item>Žarka Bakotić, OIB 36917498674</item>
      <item>Marko Baković</item>
      <item>Ivica Ban</item>
      <item>Srđanka Banovac, OIB 50974371502</item>
      <item>Božidar Barać</item>
      <item>Vedran Barbarić</item>
      <item>Marija Barbir</item>
      <item>Petar Barbir</item>
      <item>Anica Baričević</item>
      <item>Damira Barišić, OIB 88385690941</item>
      <item>Ivan Barišić</item>
      <item>Manda Bašić</item>
      <item>Aleksandar Bauk, OIB 97860316263</item>
      <item>Marina Bauk</item>
      <item>Ivo Bavčević</item>
      <item>Nataša Bazina, OIB 67925940620</item>
      <item>Mirjana Begonja</item>
      <item>Jelena Belić</item>
      <item>Niko Belić, OIB 18977071620</item>
      <item>Jagoda Bešker, OIB 29966440390</item>
      <item>Nedo Bešker</item>
      <item>Zorica Bilić</item>
      <item>Sanja Bilić Pavlinović</item>
      <item>Jela Bilobrk</item>
      <item>Antun Blažević</item>
      <item>Hrvoje Blažević</item>
      <item>Damir Bojčić</item>
      <item>Željko Bojčić</item>
      <item>Denis Boljat</item>
      <item>Srećko Boras</item>
      <item>Robert Borić, OIB 38057391892</item>
      <item>Goran Bosančić, OIB 33007404175</item>
      <item>Pava Botić, OIB 34296544282</item>
      <item>Ljuba Božanić</item>
      <item>Anka Božić</item>
      <item>Anica Božić-Bakušić</item>
      <item>Ivica Bratić</item>
      <item>Nikša Bratić, OIB 49290967945</item>
      <item>Vencislav Brizić, OIB 29265973045</item>
      <item>Zlata Brizić, OIB 73389614517</item>
      <item>Mate Brstilo</item>
      <item>Zora Budimir</item>
      <item>Miranda Budiša, OIB 35557811513</item>
      <item>Nediljko Bugarin</item>
      <item>Željka Vučemilović Šimunović</item>
      <item>Gordana Buljević, OIB 32937631192</item>
      <item>Marina Burić</item>
      <item>Mario Buzov</item>
      <item>Đuro Caratan</item>
      <item>Toni Caratan</item>
      <item>Boris Carić, OIB 46466426123</item>
      <item>Paulo Carić, OIB 15402538356</item>
      <item>Dinka Cazareo</item>
      <item>Nevenka Cukrov</item>
      <item>Dijana Czwik, OIB 09675579569</item>
      <item>Vinka Čavala</item>
      <item>Silva Černak-Lojić</item>
      <item>Diana Čović</item>
      <item>Ante Čulo</item>
      <item>Blaž Ćapin</item>
      <item>Filip Delać, OIB 82167098700</item>
      <item>Ankica Delić</item>
      <item>Marko Delić</item>
      <item>Nediljka Delić</item>
      <item>Gordana Didak, OIB 78878339902</item>
      <item>Mili Divić, OIB 35555990248</item>
      <item>Ljiljana Dragan</item>
      <item>Milka Drlje</item>
      <item>Mate Drmić</item>
      <item>Jozo Družianić, OIB 63604163211</item>
      <item>Niko Dujić</item>
      <item>Stanko Duvančić, OIB 41476060687</item>
      <item>Damir Duvnjak</item>
      <item>Nives Džanko, OIB 90598357164</item>
      <item>Ante Đurđević, OIB 72594587030</item>
      <item>Ljubica Elez</item>
      <item>Ankica Ezgeta</item>
      <item>Lenka Franić, OIB 62951288048</item>
      <item>Ivica Gabelić, OIB 70468304794</item>
      <item>Marija Galešić</item>
      <item>Petar Galić</item>
      <item>Silvana Galić, OIB 02726524452</item>
      <item>Kazimir Garić, OIB 83662319172</item>
      <item>Vencel Gašpar</item>
      <item>Vinko Gašpar</item>
      <item>Ana Goreta</item>
      <item>Zorka Goreta</item>
      <item>Josip Gotovac</item>
      <item>Vjekoslav Grbčić</item>
      <item>Divna Grbeša, OIB 74813693236</item>
      <item>Ana Grubišić</item>
      <item>Gordana Grubišić</item>
      <item>Nikola Grubišić</item>
      <item>Sanja Grubišić</item>
      <item>Antonio Gudelj</item>
      <item>Kata Gugić</item>
      <item>Mirjana Gugić</item>
      <item>Ivica Hajder</item>
      <item>Željko Hajder, OIB 70330715284</item>
      <item>Silvana Hajduk, OIB 33507058945</item>
      <item>Tomislav Herceg</item>
      <item>Mira Ikica, OIB 11849010850</item>
      <item>Franjo Ivčević</item>
      <item>Jelena Ivčević, OIB 74901888496</item>
      <item>Damir Jakus</item>
      <item>Gospova Jakus, OIB 04209324873</item>
      <item>Marica Jakus, OIB 74750176046</item>
      <item>Petar Jakus</item>
      <item>Marko Janković</item>
      <item>Matija Jeličić</item>
      <item>Ante Jeličić</item>
      <item>Marija Jocić</item>
      <item>Ante Jolić</item>
      <item>Marica Jukić</item>
      <item>Marko Jukić</item>
      <item>Renata Jukić</item>
      <item>Jadranka Jurić</item>
      <item>Marija Jurić</item>
      <item>Ankica Kainić, OIB 80409745726</item>
      <item>Jelena Kalinić</item>
      <item>Petar Kalinić</item>
      <item>Anamarija Kalinić Radović</item>
      <item>Stipan Kamber</item>
      <item>Đuro Kapoši</item>
      <item>Željko Karin</item>
      <item>Marijana Karin Prnjak</item>
      <item>Neda Kasalo</item>
      <item>Zvonimir Kasalo</item>
      <item>Suzana Kašić</item>
      <item>Ivana Katalinić</item>
      <item>Josip Katušić</item>
      <item>Ljiljana Kegalj, OIB 44567225674</item>
      <item>Ante Kekez</item>
      <item>Ivanko Kekez, OIB 69257203171</item>
      <item>Petrica Kekez, OIB 01138031201</item>
      <item>Boško Kevo</item>
      <item>Antiša Kliškinić, OIB 54591476829</item>
      <item>Veljko Knezović, OIB 29953576092</item>
      <item>Stjepan Kokeza</item>
      <item>Petar Kolega</item>
      <item>Daniela Kovač</item>
      <item>Željka Kovač</item>
      <item>Ivan Kraljić</item>
      <item>Inga Krnjaić, OIB 00968558935</item>
      <item>Anka Krstić</item>
      <item>Ivan Kundid</item>
      <item>Ivana Kundid</item>
      <item>Ružica Kundid</item>
      <item>Deni Kuvačić, OIB 86909984538</item>
      <item>Anka Landikušić, OIB 18023655586</item>
      <item>Ivan Lasić</item>
      <item>Dražen Lazić</item>
      <item>Nenad Leskur, OIB 79369933858</item>
      <item>Ivana Lilić, OIB 24212828078</item>
      <item>Ivo Lipanović</item>
      <item>Marko Lojić</item>
      <item>Mile Lovrić</item>
      <item>Ana Lovrinčević</item>
      <item>Dejan Lukavac, OIB 85205650926</item>
      <item>Nela Madžar, OIB 92085359240</item>
      <item>Alenka Malinić, OIB 44061509536</item>
      <item>Pavao Marasović</item>
      <item>Anto Marijan, OIB 32989170521</item>
      <item>Cvita Marijanović, OIB 33573858243</item>
      <item>Dobrinka Marijanović, OIB 03673706981</item>
      <item>Tomislav Marijanović</item>
      <item>Jasna Marin</item>
      <item>Marina Marin</item>
      <item>Željko Marinac</item>
      <item>Božidar Marinković</item>
      <item>Jakov Mateta, OIB 14390943845</item>
      <item>Ivan Matić</item>
      <item>Ružica Matić</item>
      <item>Slavko Matić</item>
      <item>Željko Matić</item>
      <item>Marija Matković</item>
      <item>Ivan Melvan</item>
      <item>Nikola Midenjak, OIB 88248589366</item>
      <item>Pere Mihanović, OIB 49545684243</item>
      <item>Ana Mikulić</item>
      <item>Mate Mikulić</item>
      <item>Ivan Milaković</item>
      <item>Ivan Milanović</item>
      <item>Zorka Miletić</item>
      <item>Milan Miljuš</item>
      <item>Đorđe Mirčetić</item>
      <item>Tonči Mišković, OIB 74628173475</item>
      <item>Ana Moro</item>
      <item>Slavko Moro</item>
      <item>Tomi Moscatello, OIB 28508820612</item>
      <item>Marija Munitić</item>
      <item>Ljubomir Muslim, OIB 17589644925</item>
      <item>Mijo Nožina</item>
      <item>Jurica Oman, OIB 78517901315</item>
      <item>Mirko Oman, OIB 68766264149</item>
      <item>Janja Orošnjak, OIB 49619386391</item>
      <item>Mila Palada, OIB 10163841708</item>
      <item>Ivan Pandža</item>
      <item>Asija Papić, OIB 36844611036</item>
      <item>Mijo Papić</item>
      <item>Tereza Papić</item>
      <item>Rajko Parać</item>
      <item>Tatjana Parać, OIB 45662446398</item>
      <item>Đurđica Parat</item>
      <item>Ivan Pastuović</item>
      <item>Jurica Pavela, OIB 06763759506</item>
      <item>Roki Pavičić, OIB 01089958101</item>
      <item>Ivan Pažanin</item>
      <item>Luka Peko, OIB 89771272445</item>
      <item>Neda Penga, OIB 76197116887</item>
      <item>Ante Perko</item>
      <item>Ivana Perko</item>
      <item>Gordana Perković</item>
      <item>Marica Perković</item>
      <item>Nediljko Perković</item>
      <item>Nila Peroš, OIB 48544328267</item>
      <item>Dragica Peša</item>
      <item>Iris Peša, OIB 06010961010</item>
      <item>Nikša Petrić</item>
      <item>Matko Pezo, OIB 51619560640</item>
      <item>Zlatko Piperković, OIB 91173398058</item>
      <item>Joško Pivac</item>
      <item>Luka Pjevac</item>
      <item>Anka Plazonja, OIB 92736733656</item>
      <item>Robert Plazonja, OIB 75774016292</item>
      <item>Gordan Poparić, OIB 98826275620</item>
      <item>Ante Popović</item>
      <item>Milanka Pranić, OIB 03263396290</item>
      <item>Miroslav Primorac, OIB 42998076332</item>
      <item>Iva Punda</item>
      <item>Drago Radić</item>
      <item>Mladen Radmilović</item>
      <item>Petar Radonić</item>
      <item>Jagoda Radošević</item>
      <item>Ante Rajčić</item>
      <item>Marko Ralica</item>
      <item>Ivan Raos</item>
      <item>Zdenka Razlog, OIB 03030085275</item>
      <item>Mila Rebić</item>
      <item>Marija Reljanović</item>
      <item>Mara Režić</item>
      <item>Marija Rizvan</item>
      <item>Anđelko Rogulj</item>
      <item>Berislava Roša, OIB 03031267329</item>
      <item>Sofija Ruić, OIB 32252086462</item>
      <item>Ana Runjić</item>
      <item>Gordan Ruščić, OIB 53119078542</item>
      <item>Sanja Ružić</item>
      <item>Svjetlana Samac, OIB 00231948560</item>
      <item>Miljenko Samardžić, OIB 48154982931</item>
      <item>Dinka Sanseović, OIB 27313861620</item>
      <item>Ante Sarić</item>
      <item>Ivan Sarić</item>
      <item>Marija Sedlar</item>
      <item>Ljubica Sekelez, OIB 37811046307</item>
      <item>Kristina Serdarević, OIB 96208368856</item>
      <item>Aleksandra Sever-Muhar</item>
      <item>Boško Sikavica</item>
      <item>Snježana Sikavica</item>
      <item>Dragan Simić</item>
      <item>Tanja Sinovčić, OIB 15724160128</item>
      <item>Ljiljana Sirić, OIB 13682411690</item>
      <item>Dijana Skelin</item>
      <item>Kata Sočo</item>
      <item>Marija Stančić</item>
      <item>Đani Stanić, OIB 01952579328</item>
      <item>Danica Stipinović</item>
      <item>Milorad Stojsavljević</item>
      <item>Petar Strinić</item>
      <item>Luca Strunje</item>
      <item>Slavka Svalina, OIB 20916812996</item>
      <item>Marijan Šamija</item>
      <item>Marinka Šamija, OIB 26187211202</item>
      <item>Katica Šeparović</item>
      <item>Nenad Ševo, OIB 88234857624</item>
      <item>Krasna Šiklić, OIB 53374014167</item>
      <item>Mili Šimig, OIB 94704411458</item>
      <item>Vesna Škare, OIB 71821692373</item>
      <item>Ljubica Škopljanac, OIB 09408788504</item>
      <item>Milica Špar, OIB 07038339077</item>
      <item>Eleana Šubat, OIB 38900880602</item>
      <item>Ivan Šuljug</item>
      <item>Vesna Šunjić</item>
      <item>Ljubica Tarle, OIB 28166909018</item>
      <item>Nada Teklić, OIB 80645998554</item>
      <item>Lada Terzić, OIB 31496851195</item>
      <item>Ivan Tomić</item>
      <item>Ivan Topić</item>
      <item>Jelica Topić, OIB 84009834780</item>
      <item>Tvrtko Topić, OIB 15832739048</item>
      <item>Anđelka Torlak</item>
      <item>Ivan Torlak</item>
      <item>Marko Torlak</item>
      <item>Damir Tot</item>
      <item>Anka Treskavica, OIB 89998355619</item>
      <item>Anka Tukić</item>
      <item>Nediljko Ugrin, OIB 61713318858</item>
      <item>Marinko Uvodić, OIB 86857726322</item>
      <item>Nedjeljka Uvodić</item>
      <item>Marko Validžić</item>
      <item>Ivanka Varnica</item>
      <item>Milica Varvodić</item>
      <item>Kristina Velić</item>
      <item>Ljiljana Vesković, OIB 43910221929</item>
      <item>Milka Veštić, OIB 06357620254</item>
      <item>Ante Vidan</item>
      <item>Marko Vidović</item>
      <item>Matko Vidović</item>
      <item>Nevenka Vidović</item>
      <item>Ankica Vilibić, OIB 41935131740</item>
      <item>Anđelko Vilić, OIB 46303939151</item>
      <item>Normela Visković, OIB 93848978885</item>
      <item>Tonči Visković</item>
      <item>Marica Vlaić</item>
      <item>Dubravka Vlainić</item>
      <item>Ivo Vodanović</item>
      <item>Josip Vogleš</item>
      <item>Vinko Vranković, OIB 28469423878</item>
      <item>Ivan Vrdoljak</item>
      <item>Mirjana Vrdoljak</item>
      <item>Marija Vrgoč</item>
      <item>Bože Vuco</item>
      <item>Mirjana Vučković</item>
      <item>Višnja Vučković</item>
      <item>Ivan Vugdelija</item>
      <item>Dubravka Vukas, OIB 08519715626</item>
      <item>Anđelka Vukičević</item>
      <item>Zora Vuković</item>
      <item>Ivan Vukušić</item>
      <item>Jadran Vukušić, OIB 16315354223</item>
      <item>Nevenka Vukušić</item>
      <item>Vjera Vukušić</item>
      <item>Zvonimir Vukušić</item>
      <item>Nevenka Vuleta</item>
      <item>Vinka Zekić</item>
      <item>Dinko Zenčić, OIB 65189931544</item>
      <item>Borislav Zokić, OIB 51253879731</item>
      <item>Dolina Zokić, OIB 75688399939</item>
      <item>Margita Zokić, OIB 85982645988</item>
      <item>Luca Zolota, OIB 57479376750</item>
      <item>Milan Žarković</item>
      <item>Nevenka Živko</item>
      <item>Davorka Živković</item>
      <item>Ivica Živković</item>
      <item>Ivo Živković</item>
      <item>Siniša Ivančić, OIB 26067778479</item>
      <item>Iva Jelić, OIB 44484653228</item>
      <item>Marko Kavelj, OIB 02369489649</item>
      <item>Ivan Koljanin, OIB 21918343692</item>
      <item>Željko Kovač, OIB 11925765994</item>
      <item>Zvonko Kruneš, OIB 55906727777</item>
      <item>Nikola Lacmanović, OIB 50670282682</item>
      <item>Vesna Lepetić, OIB 84143512273</item>
      <item>Jelica Ljubica, OIB 08611982578</item>
      <item>Darko Lulić, OIB 19997474853</item>
      <item>Vesna Lulić, OIB 31024530599</item>
      <item>Marija Mamić, OIB 82920304679</item>
      <item>Radojka Marijanović, OIB 75956845709</item>
      <item>Meri Cabadaj, OIB 90828303800</item>
      <item>Mate Markotić, OIB 40858158040</item>
      <item>Ante Marović, OIB 68871210232</item>
      <item>Ivan Marušić, OIB 38554028146</item>
      <item>Iva Melvan, OIB 03677154609</item>
      <item>Goran Merkel, OIB 20105696184</item>
      <item>Ivan Mornar, OIB 99253273877</item>
      <item>Miodrag Munjiza, OIB 45836749093</item>
      <item>Ante Nožina, OIB 63957170679</item>
      <item>Anica Pandža, OIB 13489275071</item>
      <item>Nikica Pavlović, OIB 49276013054</item>
      <item>Silvana Perić, OIB 13586987904</item>
      <item>Nediljka Perišić, OIB 60970664434</item>
      <item>Elvira Dračevac, OIB 02336991708</item>
      <item>Mara Dobrota, OIB 21943772484</item>
      <item>Neda-lidia Buljević, OIB 14338735105</item>
      <item>Ivan Bugarin, OIB 77317760491</item>
      <item>Maja Bučić, OIB 03739843191</item>
      <item>Mira Božić, OIB 22986331166</item>
      <item>Sandra Borić, OIB 36571760060</item>
      <item>Marija Davidović, OIB 45482063767</item>
      <item>Petar Adjanski, OIB 59639817186</item>
      <item>Ana Čatlak, OIB 78110711892</item>
      <item>Marinko Buškulić, OIB 08200114705</item>
      <item>Marinko Galić, OIB 96762020666</item>
      <item>Luca Gabela, OIB 68629820074</item>
      <item>Tomislav Frankić, OIB 69745327532</item>
      <item>Elias Erceg, OIB 27105475264</item>
      <item>Jakov Elez, OIB 36735285579</item>
      <item>Sretan Bajalo, OIB 77606115521</item>
      <item>Mario Tomić, OIB 12822553870</item>
      <item>Ranko Vuleta, OIB 75885216649</item>
      <item>Zlatko Balić, OIB 07556207031</item>
      <item>Boško Barać, OIB 00526661882</item>
      <item>Milan Vukić, OIB 34302227455</item>
      <item>Mara Vukorepa, OIB 56814423724</item>
      <item>Bare Vujina, OIB 23922325811</item>
      <item>Milenko Bašić, OIB 71120573278</item>
      <item>Diana Blažević, OIB 12578026353</item>
      <item>Jozo Bogić, OIB 35027187093</item>
      <item>Stjepko Bojanić, OIB 25751926536</item>
      <item>Miroslav Trečić, OIB 50880474980</item>
      <item>Neda Tukić, OIB 70924511514</item>
      <item>Vinka Ukić, OIB 42081497162</item>
      <item>Mira Velić, OIB 31812224044</item>
      <item>Ivan Vrdoljak, OIB 58654492314</item>
      <item>Iva Vrdoljak, OIB 63554079953</item>
      <item>Dražen Todorović, OIB 98584327843</item>
      <item>Dubravka Stojanovska, OIB 87171204134</item>
      <item>Josip Strniša, OIB 95889329970</item>
      <item>Ivica Sviličić, OIB 30978785630</item>
      <item>Ana Rogošić, OIB 63013573312</item>
      <item>Ivica Stipinović, OIB 04756380103</item>
      <item>Darko Topić, OIB 09297890199</item>
      <item>Marija Trečić, OIB 54951995215</item>
      <item>Milica Zorić, OIB </item>
      <item>Ivo Rajčić, OIB 52467354389</item>
      <item>Ivan Radoš, OIB 36063141303</item>
      <item>Željka Vučemilović-šimunović, OIB 19390672750</item>
    </derivirana_varijabla>
  </DomainObject.Predmet.StrankaListFormatedOIB>
  <DomainObject.Predmet.StrankaListFormatedWithAdress>
    <izvorni_sadrzaj>
      <item>REPUBLIKA HRVATSKA zastupanog po punomoćniku ŽUPANIJSKO DRŽAVNO ODVJETNIŠTVO U SPLITU</item>
      <item>LUKA dioničko društvo, Kopilica 47 B, Split</item>
      <item>RAD, d.o.o. za vodoopskrbu i ostale komunalne djelatnosti, Ul.Stjepana Radića 69, Drniš</item>
      <item>HEP-Operator distribucijskog sustava d.o.o. za distribuciju i opskrbu električne energije ELEKTRA ŠIBENI, Ulica grada Vukovara 37, 10000 Zagreb</item>
      <item>Mara Jukić, Čavoglave bb, 22322 Ružić zastupanog po punomoćniku Mijo Jeličić</item>
      <item>Ivica Bašić, Vukovarska 170, 21000 Split zastupanog po punomoćniku Mijo Jeličić</item>
      <item>GASTRO GRUPA d.o.o. za trgovinu i usluge, Grada Vukovara 271, 10000 Zagreb</item>
      <item>AUTO HRVATSKA dioničko društvo, Dubrovačka Ulica 1, Split</item>
      <item>JADRANSKO OSIGURANJE d.d., Listopadska 2, 10000 Zagreb zastupanog po punomoćniku Grgić &amp; Partneri odvjetničko društvo j.t.d.</item>
      <item>CITY EX d.o.o. za prijenos poslovne dokumentacije, Donje Svetice 40, 10 000 Zagreb zastupanog po punomoćniku Antonio Zujić</item>
      <item>Hrvatski Telekom d.d., Savska cesta 32, 10000 Zagreb</item>
      <item>CODEX SORTIUM društvo s ograničenom odgovornošću za pružanje kompleksnih konzalting usluga, Ivana Šibla 9, 10000 Zagreb</item>
      <item>SUNCE osiguranje d.d., Trnjanska cesta 108, 10000 Zagreb</item>
      <item>HRVATSKA IZVJEŠTAJNA NOVINSKA AGENCIJA, Marulićev trg 16, 10000 Zagreb</item>
      <item>ČISTOĆA d.o.o. za komunalnu djelatnost, održavanje čistoće i odlaganje komunalnog otpada, Put od Republike 14, Dubrovnik</item>
      <item>TEXT-PAPIR d.o.o. za trgovinu i usluge, Stinice 12, Split</item>
      <item>SLOBODNA DALMACIJA izdavačka i tiskarska djelatnost, dioničko društvo, Ulica Hrvatske Mornarice 4, Split</item>
      <item>ČISTOĆA društvo s ograničenom odgovornošću za obavljanje komunalnih djelatnosti održavanja čistoće i odlaganja komunaln, Put Plokita 81, Split</item>
      <item>OPĆINA JELSA Jedinstveni upravni odjel, Riba bb, 21465 Jelsa</item>
      <item>AUTOKUĆA BOSNIĆ d.o.o. za trgovinu, servis i remont, Rakite 27, Žrnovnica</item>
      <item>TISKARA MALENICA d.o.o., 113. Šibenske brigade HV-a 193, Šibenik zastupanog po punomoćniku Jasmin Avdagić</item>
      <item>Ivan Marijan, Strossmayerovo šetalište bb, 21465 JELSA, Otok Hvar zastupanog po punomoćniku Zdravko Bojanić</item>
      <item>HEP-Operator distribucijskog sustava d.o.o. za distribuciju i opskrbu električne energije, Ulica grada Vukovara 37, 10000 Zagreb</item>
      <item>Rikard Pavlović, Gundulićeva 26, 21000 Split</item>
      <item>LUČKA UPRAVA SPLIT, Gat Sv. Duje 1, Split</item>
      <item>TINA ALATI društvo s ograničenom odgovorošću za trgovinu i usluge, Trg Francuske Repub. 14, 10000 Zagreb</item>
      <item>PLOVPUT trgovačko društvo s ograničenom odgovornošću za održavanje pomorskih plovnih putova i radijske službe, Obala Lazareta 1, Split</item>
      <item>Regionalna veletržnica Benkovac dioničko društvo za trgovinu i usluge "u stečaju", Benkovačke bojne 17, Benkovac</item>
      <item>MESSER CROATIA PLIN Poduzeće za proizvodnju i prodaju tehničkih plinova d.o.o., Industrijska 1, Zaprešić</item>
      <item>ZAVOD ZA JAVNO ZDRAVSTVO DR. ANDRIJA ŠTAMPAR, Mirogojska Cesta 16, 10000 Zagreb</item>
      <item>Zagrebačka burza d.d., Ivana Lučića 2a/22, 10000 Zagreb zastupanog po punomoćniku MAĐARIĆ &amp; LUI - odvjetničko društvo d.o.o.</item>
      <item>METRONET TELEKOMUNIKACIJE d.d. za telekomunikacijske usluge, Ulica Grada Vukovara 269/d, 10000 Zagreb</item>
      <item>RELAX, d.o.o. za proizvodnju i trgovinu, Tijardovićeva 4/II, Split</item>
      <item>MINISTARSTVO GOSPODARSTVA, RAVNETELJSTVO ZA ROBNE ZALIHE, Ul.Grada Vukovara 78/VI, 10000 Zagreb zastupanog po punomoćniku ŽUPANIJSKO DRŽAVNO ODVJETNIŠTVO U SPLITU</item>
      <item>PUĆO d.o.o. za trgovinu, ugostiteljstvo i cestovni prijevoz, Puće 2, Ružić</item>
      <item>ITEM, d.o.o. informatičke usluge, Put Supavla 39, Split</item>
      <item>ŠKARE TRADE, d.o.o. za trgovinu i ugostiteljstvo, Sarajevska Ulica 64, Split</item>
      <item>CROATIA osiguranje d.d. FILIJALA SPLIT, Miramarska 22, 10000 Zagreb</item>
      <item>MIRJANA BARIĆ, D.Farlatija 92, 23000 Zadar</item>
      <item>SREDIŠNJE KLIRINŠKO DEPOZITARNO DRUŠTVO, dioničko društvo, Heinzelova 62/a, 10000 Zagreb</item>
      <item>MILENKO BUŠLJETA, P. Bonifacije 30, 23000 Zadar</item>
      <item>MILICA UGARKOVIĆ, 23000 Zadar</item>
      <item>FABIJAN PERONJA, Banski dolac bb, 21465 Jelsa zastupanog po punomoćniku KRUNO PERONJA</item>
      <item>Agencija za upravljanje državnom imovinom, Ivana Lučića 6, 10000 Zagreb</item>
      <item>COMENG, društvo s ograničenom odgovornošću za informatički inženjering, A. Starčevića 11, Solin</item>
      <item>AMEROPA AG, Rebgasse 108, BINNINGEN zastupanog po punomoćniku Odvjetničko društvo Hanžeković &amp; Partneri društvo s ograničenom odgovornošću</item>
      <item>GRAFOPLEX, društvo s ograničenom odgovornošću, za trgovinu i usluge, Hektorovićeva 47, Split</item>
      <item>HP - Hrvatska pošta d.d., Jurišićeva 13, 10000 Zagreb</item>
      <item>Financijska agencija, Vrtni put 3, 10000 Zagreb</item>
      <item>NIKOLA LACMANOVIĆ, Sukoišanska 19, 21000 Split zastupanog po punomoćniku DORIS KOŠTA</item>
      <item>HEP-Operator distribucijskog sustava d.o.o. za distribuciju i opskrbu električne energije, Ulica grada Vukovara 37, 10000 Zagreb</item>
      <item>VODOVOD I KANALIZACIJA, društvo s ograničenom odgovornošću za vodoopskrbu, odvodnju i pročišćavanje otpadnih voda, Biokovska 3, Split</item>
      <item>JELKOM, društvo s ograničenom odgovornošću za komunalnu djelatnost, Vrboska</item>
      <item>DALMACIJAVINO d.d. za proizvodnju i promet alkoholnih i bezalkoholnih pića "u stečaju", Obala kneza Domagoja 15, Split</item>
      <item>EUROLEASING d.o.o., Remetinečka cesta 98, 10000 Zagreb zastupanog po punomoćniku Grgić &amp; Partneri odvjetničko društvo j.t.d.</item>
      <item>Rino Barbić, odvjetnik, Vrsina 0, 21465 Jelsa</item>
      <item>HVARSKI VODOVOD d.o.o., Radičina 0, 21465 Jelsa zastupanog po punomoćniku Rino Barbić</item>
      <item>IVAN MILAT, Ulica br. 7, 20271 BLATO NA KORČULI</item>
      <item>DIONOVA - DIONA d.o.o., Donje Svetice 127, 10000 Zagreb</item>
      <item>TEHNOPLAST d.o.o. za građevinarstvo, trgovinu, ugostiteljstvo, turizam i uslužne djelatnosti, Ulica Slobode 5, 21000 Split</item>
      <item>VIPnet, društvo s ograničenom odgovornošću za usluge javnih telekomunikacija, Vrtni put 1, 10000 Zagreb</item>
      <item>BILIĆ-ERIĆ d.o.o. za privatnu zaštitu, Ljudevita Posavskog 3, Trgovački centar Millennijum, Sesvete</item>
      <item>DALMACIJAVINO - ZAGREB društvo sograničenom odgovornošću za trgovinu, ugostiteljstvo i prijevoz, Gajeva 26, 10000 Zagreb</item>
      <item>GRAD DRNIŠ, Trg kralja Tomislava 1, 22320 Drniš</item>
      <item>Vetropack Straža tvornica stakla d.d. Hum na Sutli, Hum na Sutli, Hum na Sutli 203, Hum Na Sutli</item>
      <item>CAPRICORNO, društvo s ograničenom odgovornošću za trgovinu, Hercegovačka 57/A, Split</item>
      <item>PELJEŠKI VRHOVI, POLJOPRIVREDNA ZADRUGA, Janjina 68, Janjina</item>
      <item>Toma Šurjak, Sansovića dvori 29, 21465 JELSA, DOL zastupanog po punomoćniku Rino Barbić</item>
      <item>Jakov Peronja, Jelsa 0, 21465 Jelsa zastupanog po punomoćniku Rino Barbić</item>
      <item>TIGAR d.o.o. za usluge, Put Supavla 1, Split zastupanog po punomoćniku Zoran Iviš</item>
      <item>POREZNA UPRAVA Područni ured Split, Trg dr. Franje Tuđmana 4, 21000 Split zastupanog po punomoćniku ŽUPANIJSKO DRŽAVNO ODVJETNIŠTVO</item>
      <item>BURA I TRAMUNTANA d.o.o. za trgovinu i usluge, Don Frane Bulića 205, Solin</item>
      <item>TRAST međunarodno otpremništvo, dioničko društvo,  Gat Sv.Duje 4, Split zastupanog po punomoćniku Marina Tončić-Bota</item>
      <item>CHROMOS AGRO dioničko društvo proizvodnja sredstava za zaštitu bilja, Radnička cesta 173/n, 10000 Zagreb</item>
      <item>VODOVOD I KANALIZACIJA, društvo s ograničenom odgovornošću za vodoopskrbu, odvodnju i pročišćavanje otpadnih voda, Biokovska 3, Split</item>
      <item>AUTOTRANS d. o. o. za javni prijevoz putnika u cestovonom prometu, trgovinu, usluge i turistička agencija, Trg Žabica 1, Rijeka</item>
      <item>BRTVILA BREZIĆ d.o.o. za proizvodnju brtvila, trgovinu i zastupanje, Starotrnjanska 46/A, 10000 Zagreb</item>
      <item>IREKS AROMA društvo s ograničenom odgovornošću, Radnička Cesta 37, 10000 Zagreb zastupanog po punomoćniku Odvjetničko društvo GLAMUZINA &amp; GROŠETA</item>
      <item>Marin Mileteta, odvjetnik, Gorjanska 26, 10000 Zagreb zastupanog po punomoćniku Antonia Selak</item>
      <item>HEP - Opskrba d.o.o. za opskrbu potrošača električnom, toplinskom energijom i plinom, Ulica grada Vukovara 37, 10000 Zagreb</item>
      <item>ING-ATEST d.o.o. za trgovinu i usluge, Hrvatske mornarice 1/a, Split</item>
      <item>Hrvatske vode, pravna osoba za upravljanje vodama, Grada Vukovara 220, 10000 Zagreb</item>
      <item>BASLER OSIGURANJE ZAGREB dioničko društvo za osiguranje, Radnička cesta 37/b, 10000 Zagreb</item>
      <item>NARODNI TRGOVAČKI LANAC d.o.o. za trgovinu i usluge, Soblinec, Soblinečka 55, Sesvete</item>
      <item>MANTIS, d.o.o. za trgovinu i usluge, Varaždinska 51, Split</item>
      <item>Vinko Paina, Malo selo, 21460 Stari Grad</item>
      <item>TRANSADRIA, međunarodna špedicija d. d. u stečaju, Riva Boduli 1, Rijeka</item>
      <item>Hrvatska radiotelevizija, Prisavlje 3, 10000 Zagreb</item>
      <item>BRODOMERKUR trgovina i usluge, dioničko društvo, Poljička Cesta 35, Split</item>
      <item>ZAGREBAČKI HOLDING, društvo s ograničenom odgovornošću za javni prijevoz, opskrbu vodom, održavanje čistoće, putnička a, Ulica grada Vukovara 41, 10000 Zagreb</item>
      <item>NASTAVNI ZAVOD ZA JAVNO ZDRAVSTVO SPLITSKO-DALMATINSKE ŽUPANIJE, Vukovarska Ulica 46, Split</item>
      <item>BRODOSPLIT-BRODOGRADILIŠTE društvo s ograničenom odgovornošću, Put Supavla 21, Split</item>
      <item>COPAN ZAGREB društvo s ograničenom odgovornošću za trgovinu i zastupanje, Selnica Šćitarjevska 25, 10410 Velika Gorica</item>
      <item>DUHAN društvo s ograničenom odgovornošću, Vukovarska 30, Dubrovnik</item>
      <item>Ivica Maleš vl. autoservis "UNO", Put Blata bb, 21216 Kaštel Stari</item>
      <item>Teo Palaversić, Mala Banda 166, 21465 Jelsa</item>
      <item>HRVATSKA POŠTANSKA BANKA, dioničko društvo, Jurišićeva 4, 10000 Zagreb</item>
      <item>OTIS DIZALA, društvo s ograničenom odgovornošću za proizvodnju, montažu, remont i održavanje dizala, Prilaz Vladislava Brajkovića 15, 10000 Zagreb</item>
      <item>Fabijan Roić, Domobranska 26, 21460 Stari Grad</item>
      <item>Ivo Družević, Družević Dvor 20, 21460 Stari Grad, Dol</item>
      <item>Ivo Roić, Zbora Narodne garde 2, 21460 Stari Grad</item>
      <item>Josip Kovačević, M.Ivanića 26, 21460 Stari Grad</item>
      <item>Tedi-Tadija Maroević, Out Rudine 4, 21460 Stari Grad</item>
      <item>Jakica Lupi, Vrbanj 0, 21462 Vrbanj</item>
      <item>Joza Bratanić, Vrbanj 0, 21462 Vrbanj</item>
      <item>Antun Pavičić, Pavičića dvor 13, 21460 Stari Grad, Dol</item>
      <item>Juraj Pavičić, Ceratorij 0, 21462 Vrbanj</item>
      <item>Cvjetko Matković, Matije Ivanića 0, 21460 Stari Grad</item>
      <item>Katica Kovačević, Dol 0, 21460 Dol</item>
      <item>Nikša Dužević, Dol 0, 21460 Dol</item>
      <item>Milovan Kombura, F. Vrančića 13, 21000 Split</item>
      <item>Jelisava Pavičić, Vrbanj 0, 21462 Vrbanj</item>
      <item>Matko Carić, Dol 0, 21460 Dol</item>
      <item>Marinko Dužević, Dol  0, 21460 Stari Grad, Dol</item>
      <item>Margarita Radonić, Dol 0, 21460 Dol</item>
      <item>Dinko Pavičić Tribunol, Žrtava Rata  2, 21460 Stari Grad</item>
      <item>Tonči Šurjak, Stari Grad 0, 21460 Stari Grad</item>
      <item>Duško Pavičić Ivelja, Bassina 0, 21462 Vrbanj</item>
      <item>Pero Dulčić Sušak, Malo Selo 63, 21460 Stari Grad</item>
      <item>Ivan Tadić, Vagonj 32, 21460 Stari Grad</item>
      <item>Ivica Pavičić, Vrbanj 0, 21462 Vrbanj</item>
      <item>Mihovil-Mile Pavičić, Vrbanj 0, 21462 Vrbanj</item>
      <item>Tomi Moscatello, Dol, 21460 Dol</item>
      <item>Nikola Vodanović, Vrbanj 0, 21462 Vrbanj</item>
      <item>Margarita Marica Stančić, Kod Sv. Petra 0, 21460 Stari Grad</item>
      <item>Vjekoslav Radonić, Dol 0, 21460 Dol</item>
      <item>Marinko Sanseović, Dol 0, 21460 Dol</item>
      <item>Tadija Moškatelo, B.Kašića 9, 21460 Stari Grad</item>
      <item>Damir Petrić, Stari Grad 0, 21460 Stari Grad</item>
      <item>Louis Petrić, Srinjo kola 2, 21460 Stari Grad</item>
      <item>Ivica Ljubić, Stari Grad 0, 21460 Stari Grad</item>
      <item>Vinko Lupi, Sv. Magdalene 7, 21460 Stari Grad</item>
      <item>Ivan Tadić Šilo, Stari Grad 0, 21460 Stari Grad</item>
      <item>Ivan Tadić, Stari Grad 0, 21460 Stari Grad</item>
      <item>Vinko Maroević, Stari Grad, 21460 Stari Grad</item>
      <item>Ivan Buratović, Vrbanj 13, 21462 Vrbanj</item>
      <item>Mijo Mili Pavičić, Vrbanj 0, 21460 Vrbanj</item>
      <item>Marija Vodanović, Stari Grad 0, 21460 Stari Grad</item>
      <item>Jakov Fredotović, Vrbanj 297, 21462 Vrbanj</item>
      <item>Miljenko Srhoj, Krešimirova 5, 21460 Stari Grad</item>
      <item>Nikola Haladić, Stari Grad 0, 21460 Stari Grad</item>
      <item>Janez Jelušić, Sv. Petra 0, 21460 Stari Grad</item>
      <item>Nikola Sansević, Dol 0, 21460 Stari Grad</item>
      <item>Nikola Buratović, Vrbanj 0, 21462 Vrbanj</item>
      <item>Cvjetko Buratović, Put Križa 4, 21460 Stari Grad</item>
      <item>Nikola Buratović, Vrbanj 0, 21462 Vrbanj</item>
      <item>Nikola Stipišić, Vrbanj 0, 21462 Vrbanj</item>
      <item>Prošper Moškatelo, Dol 0, 21460 Dol</item>
      <item>Tonko Maroević, Šiberija 6, 21460 Stari Grad</item>
      <item>Ivo Pavičić, Dol 0, 21460 Dol</item>
      <item>Pavao Čubre, Vrbanj 0, 21462 Vrbanj</item>
      <item>Luka Šurjak, Dol 0, 21460 Dol</item>
      <item>Luka Franetović, C. Škarpe 17, 21460 Stari Grad</item>
      <item>Ivan Miloš Mile, Dol 0, 21460 Dol</item>
      <item>Jure Moškatelo, Ploča 2, 21460 Dol</item>
      <item>Vjekoslav Bogdanić, J.B.Jelačića 9, 21460 Stari Grad</item>
      <item>Petro Šoljan, Donja kola 0, 21460 Stari Grad</item>
      <item>Juraj Dužević, Radošića dvor 4, 21460 Dol</item>
      <item>Damir Šurjak, Šurokovića dvor 5, 21460 Dol</item>
      <item>Jakov Tresić, Vrbanj 0, 21462 Vrbanj</item>
      <item>Juraj Moškatelo Stariji, Ploča 27, 21460 Stari Grad</item>
      <item>Ruža Roić, Pod jugo 10, 21460 Dol</item>
      <item>Rade Čavić, Malo Selo 0, 21460 Stari Grad</item>
      <item>Matilda Buratović, Vrbanj 0, 21462 Vrbanj</item>
      <item>Ivo Šurjak, Ostravska 8, 21000 Split</item>
      <item>Dražica Matković Ljubo, Vrbanj 0, 21462 Vrbanj</item>
      <item>Dinko Račić, Vrbanj 173, 21462 Vrbanj</item>
      <item>Mila Franetović Dužević, Vrankovića dvor 5, 21460 Stari Grad</item>
      <item>Luka Stančić, Stančića dvor 0, 21460 Dol</item>
      <item>Meri Petrić, Stari Grad 0, 21460 Stari Grad</item>
      <item>Ivan Moškatelo, Ploča 29, 21460 Dol</item>
      <item>Vinko Moškatelo, Ploča 23, 21460 Dol</item>
      <item>Nikola Šimunović, K. Zvonimira 35, 21460 Stari Grad</item>
      <item>Mirko Radonić, Pod jugo 19, 21460 Dol</item>
      <item>Antun Sansević, Sansevića dvor 43, 21460 Dol</item>
      <item>Nikša Moškatelo, Ploča 4, 21460 Dol</item>
      <item>Antun Vodanović Stariji, Vrbanj  0, 21460 Vrbanj</item>
      <item>Ivo Bojanić, Šiberija 19, 21460 Stari Grad</item>
      <item>Cvjetko Miličić, T. Buzolića 8, 21450 Hvar</item>
      <item>Marija Trbuhović, Vrbanj 0, 21462 Vrbanj</item>
      <item>Neno Šoljan, Molo Selo 0, 21460 Stari Grad</item>
      <item>Juraj Tomi Moškatelo, Ploča 2, 21460 Dol</item>
      <item>Ivo Račić Kapetanić, Vrbanj 0, 21462 Vrbanj</item>
      <item>Đuro Caratan, Zavala 0, 21465 Zavala</item>
      <item>Ante Tonči Drinković, Bonski Dolac, 21465 Jelsa</item>
      <item>Kata Duboković, Pitve bb, 21465 Pitve</item>
      <item>Boris Carić, Ivan Dolac 0, 21465 Ivan Dolac, Jelsa</item>
      <item>Tonko Ivčević Bakulić, Šiberija 29, 21460 Stari Grad</item>
      <item>Marko Huljić, Račić 860, 21465 Jelsa</item>
      <item>Lenka Roić, Dol, 21460 Dol</item>
      <item>Stjepan Jerković, Zastražišće 0, 21466 Zastražišće</item>
      <item>Boris Borović, Poljica, 21466 Poljica</item>
      <item>Niko Salamunić, Jelsa bb, 21465 Jelsa</item>
      <item>File Vranković, Dol 0, 21460 Dol</item>
      <item>Juraj Šperka, Zastražišće 0, 21466 Zastražišće</item>
      <item>Mili Razović, Vinkovačka 51, 21000 Split</item>
      <item>Ante Mihojević, Vrboska, 21463 Vrboska</item>
      <item>Ljubica Stipišić, Vrbanj 0, 21462 Vrbanj</item>
      <item>Stjepan Hujo Huljić, Vrsina bb, 21465 Jelsa</item>
      <item>Nikola Grgičević, Vrisnik 0, 21465 Vrisnik</item>
      <item>Tonči Gurdulić, Jelsa 0, 21465 Jelsa</item>
      <item>Prošperino Milevčić, Jelsa 0, 21465 Jelsa</item>
      <item>Boris Rubinić, V rbanj  0, 21462 Vrbanj</item>
      <item>Jakov Račić, Vrbanj 302 A, 21462 Vrbanj</item>
      <item>Jakša Radonić, Jelsa 0, 21465 Jelsa</item>
      <item>Vinko Palaversić, Jelsa, 21465 Jelsa</item>
      <item>Fabijan Kunčić, Dol 0, 21460 Dol</item>
      <item>Dušan Salamunić, Račić bb, 21465 Jelsa</item>
      <item>Margarita Stančić, Dol 0, 21460 Dol</item>
      <item>Josip Crnčić, Pitve 0, 21465 Pitve</item>
      <item>Luka Moškatelo, Dol 0, 21460 Dol</item>
      <item>Lucija Milatić-Bričolić, Svirče 0, 21462 Svirče</item>
      <item>Fabijan Dužević, Domobranska 31, 21460 Stari Grad</item>
      <item>Vjeko Jakas, Zvala bb, 21465 Zavala</item>
      <item>Pavo Bunčuga, Banski Dolac bb, 21465 Jelsa</item>
      <item>Marko Buratović, Svirče 0, 21462 Svirče</item>
      <item>Antun Lučić, Poljica, 21466 Poljica</item>
      <item>Marin Parun Barbić, Pitve 0, 21465 Pitve</item>
      <item>Stjepan Tomislav Huljić, Lučica bb, 21465 Jelsa</item>
      <item>Cvjetka Cvita Milevčić, Jelsa 0, 21465 Jelsa</item>
      <item>Marinko Radonić, Pitve 72, 21465 Pitve</item>
      <item>Antun Gurdulić, Vrsina bb, 21465 Jelsa</item>
      <item>Blaženko Jakas, Zavala 0, 21465 Zavala</item>
      <item>Braco Jakas, Zavala 136, 21465 Zavala</item>
      <item>Ivan Makjanić, Svirče 0, 21462 Svirče</item>
      <item>Ante Rubinić, Vrsina  307, 21465 Jelsa</item>
      <item>Dražica Vicenca Matković, Vrbanj 117, 21462 Vrbanj</item>
      <item>Jakov Radonić, Jelsa bb, 21465 Jelsa</item>
      <item>Slobodan Radičić, Pitve bb, 21465 Pitve</item>
      <item>Jurko Lučić, Vrboska 0, 21463 Vrboska</item>
      <item>Mate Antičević, Zavala 0, 21465 Zavala</item>
      <item>Josip Franičević, Burkovo bb, 21465 Jelsa</item>
      <item>Asija Bojanić, Burkovo, 21465 Jelsa</item>
      <item>Milivoj Vidas vl. Servisa instrumenata, mjerne i regulacione opreme, Starčevićeva 26, 21000 Split</item>
      <item>BURA l d.o.o. za trgovinu i usluge - u stečaju, Koturaška 51, 10000 Zagreb</item>
      <item>NET MEDIA SISTEMI d.o.o. za informatički inženjering, Kvaternikova 12, Split</item>
      <item>Financijska agencija, Vrtni put 3, 10000 Zagreb</item>
      <item>Hrvatski registar brodova, Marasovića 67, Split</item>
      <item>Nenad Ševo, Teiljska 1, 21000 Split</item>
      <item>Meri Stipinović, Sukoišanska 25, 21000 Split</item>
      <item>Fond za zaštitu okoliša i energetsku učinkovitost, Ksaver 208, 10000 Zagreb</item>
      <item>Zlatko Balić, Obala kneza Domagoja 15, 21204 Dugopolje</item>
      <item>Galić Ante, Odeska 16, 21000 Split</item>
      <item>Dean Prelević, odvjetnik, Gundulićeva 22, 21000 Split</item>
      <item>Želimir Miletić, Put Kotlara 31, 23000 Zadar</item>
      <item>Luči Roić, Pavičića dvor 7, 21460 Dol</item>
      <item>Ivelja Pavičić Nade, Vrbanj 0, 21460 Vrbanj</item>
      <item>Dujko Čubre, Vrbanj 0, 21460 Vrbanj</item>
      <item>Antun Bratanić, Zvonimirova 27, 21460 Stari Grad</item>
      <item>Andrija Matković, Domobranska 22, 21460 Stari Grad</item>
      <item>Antun Vune Bratanić, Vrbanj 0, 21460 Vrbanj</item>
      <item>Dinko Lušić, Vrbanj 0, 21460 Vrbanj</item>
      <item>Nikica Nikola Matijević, Dol 0, 21460 Stari Grad</item>
      <item>Ivan Sanseović, Dol, Kunčića dvor 4, 21460 Stari Grad</item>
      <item>Marija Kovačević Lolotović, Vukovarska 23, 21460 Stari Grad</item>
      <item>Petar Zlatan Vodanović, Vrbanj 126, 21460 Vrbanj</item>
      <item>Ivan Stančić, Dol, Stančića dvor 0, 21460 Stari Grad</item>
      <item>Stjepan Moškatelo, Dol Sv. Marije 1, 21460 Stari Grad</item>
      <item>Toma Dužević, Dol Sv. Marije 0, 21460 Stari Grad</item>
      <item>Ivica Račić, Vrbanj 0, 21460 Vrbanj</item>
      <item>Kuzma Pavičić Aleluja, Vrbanj 0, 21460 Vrbanj</item>
      <item>Vinka Salamunić, Jelsa 0, 21465 Jelsa</item>
      <item>Teo Huljić, Jelsa 0, 21465 Jelsa</item>
      <item>Dejan Šperka, Jelsa 0, 21465 Jelsa</item>
      <item>Juraj Caratan, Zavala 0, 21465 Zavala</item>
      <item>Matko Antičević, Pitve 0, 21465 Pitve</item>
      <item>Dinko Rubinić ( Vjera ), Vrisnik 73, 21465 Vrisnik</item>
      <item>Vjera Rubinić, Vrinsnik 73, 21465 Vrisnik</item>
      <item>Abraham Bojanić, Jelsa 1, 21465 Jelsa</item>
      <item>Vedran Nevešćanin, Smiljanićeva 2, 21000 Split zastupanog po punomoćniku Jadranko Vidović</item>
      <item>Marija Pjevac, Omiška 18, 21000 Split</item>
      <item>Carinska uprava, Zrinsko Frankopanska 60, 21000 Split</item>
      <item>Općinski sud u Starom Gradu - ZK odjel, Ulica Novo Riva 3, 21460 Stari Grad</item>
      <item>Nada Akrap, Put Sirobuje 37, 21000 Split</item>
      <item>Jasminka Antunović, Ulica Luke Botića 24, 21210 Solin</item>
      <item>Nediljka Armanda, Vranjički put 18, 21000 Split</item>
      <item>Ana Babić, Krilava 8, 21000 Split</item>
      <item>Gordana Babić, Šulavi bb, 21214 Kaštel Lukšić</item>
      <item>Ivan Babić, Doverska 7, 21000 Split</item>
      <item>Katica Babić, Zvonimirova 16, 21210 Solin</item>
      <item>Jure Bacelj, Novakova 26, 21000 Split</item>
      <item>Ana Bačić, Umljanovići bb, 22320 Drniš</item>
      <item>Nediljka Bajić, Križanica 7, 21000 Split</item>
      <item>Žarka Bakotić, Mosorska Ulica 11 A, 21214 Kaštel Gomilica</item>
      <item>Marko Baković, Kroz selo 2, 22320 Siverić</item>
      <item>Ivica Ban, Braće Radića 7, 21212 Kaštel Sućurac</item>
      <item>Srđanka Banovac, Sikavice - Banovci 5, Parčić</item>
      <item>Božidar Barać, Maslinska 22, 21000 Split</item>
      <item>Vedran Barbarić, Šimićeva 8, 21000 Split</item>
      <item>Marija Barbir, Vukovarska 175, 21000 Split</item>
      <item>Petar Barbir, Vukovarska 175, 21000 Split</item>
      <item>Anica Baričević, Put blata bb, 21217 Kaštel Novi</item>
      <item>Damira Barišić, Barišići 10, 22320 Žitnić</item>
      <item>Ivan Barišić, Kornatska 31, 31000 Osijek</item>
      <item>Manda Bašić, Put Majdana 29, 21210 Solin</item>
      <item>Aleksandar Bauk, Alojzija Stepinca 16, 21000 Split</item>
      <item>Marina Bauk, Stepinčeva 16, 21000 Split</item>
      <item>Ivo Bavčević, Šibenska 3, 21000 Split</item>
      <item>Nataša Bazina, PUT STRMA 67 (ranije: NEORIĆ, NEORIĆ, 0), 21203 Neorić</item>
      <item>Mirjana Begonja, Džale 2, 22323 Sedramić</item>
      <item>Jelena Belić, Banski Dolac 627, 21465 Jelsa</item>
      <item>Niko Belić, Jelsa 627, 21465 Jelsa</item>
      <item>Jagoda Bešker, Gašpini 23, 21210 Solin</item>
      <item>Nedo Bešker, Gašpini 23, 21210 Solin</item>
      <item>Zorica Bilić, Predraga Bojanića 13, 21460 Stari Grad</item>
      <item>Sanja Bilić Pavlinović, Vukovarska 80, 21000 Split</item>
      <item>Jela Bilobrk, Stepinčeva 32, 21000 Split</item>
      <item>Antun Blažević, Meštrovića šetalište 96, 21000 Split</item>
      <item>Hrvoje Blažević, Blaževići bb, 22320 Čavoglave</item>
      <item>Damir Bojčić, Kralja Zvonimira 24, 22320 Drniš</item>
      <item>Željko Bojčić, P. Preradovića 4, 22320 Drniš</item>
      <item>Denis Boljat, Karlovo 46, 21214 Kaštel Kambelovac</item>
      <item>Srećko Boras, Put groblja bb, 21217 Kaštel Novi</item>
      <item>Robert Borić, Mosećka 56, 21000 Split</item>
      <item>Goran Bosančić, Ulica Braski Dolac 40, 21212 Kaštel Sućurac</item>
      <item>Pava Botić, Kosorova 7, 22300 Knin</item>
      <item>Ljuba Božanić, Dobrilina 11, 21000 Split</item>
      <item>Anka Božić, Šibenksa 9, 21000 Split</item>
      <item>Anica Božić-Bakušić, Katalinića prilaz 5, 21000 Split</item>
      <item>Ivica Bratić, Neorić bb, 21203 Neorić</item>
      <item>Nikša Bratić, Put Svete Mande 18, 21000 Split</item>
      <item>Vencislav Brizić, Ulica Kralja Zvonimira 56, 21460 Stari Grad</item>
      <item>Zlata Brizić, Ulica Kralja Zvonimira 56, 21460 Stari Grad</item>
      <item>Mate Brstilo, Krešimirova 25, 21311 Žrnovnica</item>
      <item>Zora Budimir, Cesta Domovinskog rata 36, 22300 Knin</item>
      <item>Miranda Budiša, Ulica Kralja Zvonimira 18, 22320 Drniš</item>
      <item>Nediljko Bugarin, Doverska 7, 21000 Split</item>
      <item>Željka Vučemilović Šimunović, Skradinska 7, 21000 Split</item>
      <item>Gordana Buljević, Trondheimska 10, 21000 Split</item>
      <item>Marina Burić, Mirlović Zagora, 22323 Unešić</item>
      <item>Mario Buzov, Cerje 85, 22320 Mirlović Polje</item>
      <item>Đuro Caratan, Stara zavala 58, 21465 Jelsa</item>
      <item>Toni Caratan, Stara Zavala 58, 21465 Jelsa</item>
      <item>Boris Carić, IVAN DOLAC 179 (ranije: IVAN DOLAC, IVAN DOLAC, 0), 21465 Ivan Dolac</item>
      <item>Paulo Carić, SVIRČE 145 (ranije: SVIRČE, SVIRČE, 0), 21460 Svirče</item>
      <item>Dinka Cazareo, Marina Šabića 4, 21460 Stari Grad</item>
      <item>Nevenka Cukrov, Domovinskog rata 6, 21210 Solin</item>
      <item>Dijana Czwik, Matoševa Ulica 96, 21210 Solin</item>
      <item>Vinka Čavala, Krešimirova bb, 21214 Kaštel Gomilica</item>
      <item>Silva Černak-Lojić, Kralja Zvonimira 18, 22320 Drniš</item>
      <item>Diana Čović, Duće-Glavica, 21310 Omiš</item>
      <item>Ante Čulo, Hrvatskih knezova bb, 21214 Kaštel Gomilica</item>
      <item>Blaž Ćapin, Odakova 9, 21000 Split</item>
      <item>Filip Delać, Grge Novaka 6, 22300 Knin</item>
      <item>Ankica Delić, Kaštelanska cesta 42, 21212 Kaštel Sućurac</item>
      <item>Marko Delić, Gašpini 108, 21210 Solin</item>
      <item>Nediljka Delić, Donji Muć bb, 21203 Donji Muć</item>
      <item>Gordana Didak, Kroz Smrdečac 5, 21000 Split</item>
      <item>Mili Divić, Radobiljska Cesta 12, 21250 Katuni</item>
      <item>Ljiljana Dragan, Šimićeva 54, 21000 Split</item>
      <item>Milka Drlje, Kitožer 9, 21311 Stobreč</item>
      <item>Mate Drmić, Put Plokita 40, 21000 Split</item>
      <item>Jozo Družianić, Pujanke 15, 21000 Split</item>
      <item>Niko Dujić, Don Petra Peroša, 21210 Mravince</item>
      <item>Stanko Duvančić, Duvančići 9, 22320 Razvođe</item>
      <item>Damir Duvnjak, Križine 15A, 21000 Split</item>
      <item>Nives Džanko, Ulica Fra Pavla Melade 24 A, 21217 Kaštel Štafilić</item>
      <item>Ante Đurđević, Jadranska 12, 21400 Supetar</item>
      <item>Ljubica Elez, Donji Moseć 14, 22320 Moseć</item>
      <item>Ankica Ezgeta, Kaštelanska cesta 12, 21217 Kaštel Stari</item>
      <item>Lenka Franić, Sedam Kaštela 6, 21000 Split</item>
      <item>Ivica Gabelić, Vrboska 387, 21465 Vrboska</item>
      <item>Marija Galešić, Neorić 61, 21203 Neorić</item>
      <item>Petar Galić, Težački put 40, 21000 Split</item>
      <item>Silvana Galić, Trondheimska 5, 21000 Split</item>
      <item>Kazimir Garić, Ulica Matija Ivanića 35, 21460 Stari Grad</item>
      <item>Vencel Gašpar, Hercegovačka 24, 21000 Split</item>
      <item>Vinko Gašpar, Sinjska 9, 21000 Split</item>
      <item>Ana Goreta, Put željezničke stanice, 22320 Drniš</item>
      <item>Zorka Goreta, Donje Gorete 21, 22320 Drniš</item>
      <item>Josip Gotovac, Vukovarska 113, 21000 Split</item>
      <item>Vjekoslav Grbčić, Gajeva 11A, 21000 Split</item>
      <item>Divna Grbeša, FRANKOPANSKA ULICA 20 (ranije: SOLIN, FRANKOPANSKA ULICA, 60), 21210 Solin</item>
      <item>Ana Grubišić, Put Sirobuje 10, 21311 Stobreč</item>
      <item>Gordana Grubišić, Braće Radića 3, 21210 Solin</item>
      <item>Nikola Grubišić, Kralja Zvonimira 37, 22320 Drniš</item>
      <item>Sanja Grubišić, Kralja Zvonimira 16, 22320 Drniš</item>
      <item>Antonio Gudelj, Put Dragovoda 17, 21000 Split</item>
      <item>Kata Gugić, Sarajevska 42, 21000 Split</item>
      <item>Mirjana Gugić, Luke Botića 6, 21210 Solin</item>
      <item>Ivica Hajder, Cigići 1, 22320 Otavice</item>
      <item>Željko Hajder, Cigići 1, 22320 Otavice</item>
      <item>Silvana Hajduk, Varoš 1, 21231 Klis</item>
      <item>Tomislav Herceg, Sinjska 46, 22300 Knin</item>
      <item>Mira Ikica, Vlaka Vi 2, 22303 Oklaj</item>
      <item>Franjo Ivčević, Sv. Petra od Klob. 1, 21217 Kaštel Novi</item>
      <item>Jelena Ivčević, Ulica Sv. Petra Od Klobuka 16, 21217 Kaštel Novi</item>
      <item>Damir Jakus, Stepinčeva 67, 21000 Split</item>
      <item>Gospova Jakus, Poljička Cesta 84, Poljica</item>
      <item>Marica Jakus, PUT MAJDANA 31 (ranije: SOLIN, PUT MAJDANA, 31), 21231 Klis</item>
      <item>Petar Jakus, Put Majdana 31, 21210 Solin</item>
      <item>Marko Janković, Bisko bb, 21232 Bisko</item>
      <item>Matija Jeličić, Vinkovačka 5, 21000 Split</item>
      <item>Ante Jeličić, Trondheimska 7, 21000 Split</item>
      <item>Marija Jocić, K. Ćipika 9, 21217 Kaštel Stari</item>
      <item>Ante Jolić, Jolići 2, 22320 Gradac</item>
      <item>Marica Jukić, Perivoj A. Roje 5, 21000 Split</item>
      <item>Marko Jukić, Perivoj Ane Roje 5, 21000 Split</item>
      <item>Renata Jukić, Put Župića 29, 21230 Sinj</item>
      <item>Jadranka Jurić, Bufaline II 29, 21217 Kaštel Novi</item>
      <item>Marija Jurić, Put Kruševika bb, 21214 Kaštel Kambelovac</item>
      <item>Ankica Kainić, Prominski Put 11, 22300 Knin</item>
      <item>Jelena Kalinić, Ivana Raosa 15, 21000 Split</item>
      <item>Petar Kalinić, Mosećka 114, 21000 Split</item>
      <item>Anamarija Kalinić Radović, Vukovarska 57, 21000 Split</item>
      <item>Stipan Kamber, Sesartići 20, 21210 Solin</item>
      <item>Đuro Kapoši, Južno predgrađe 51, 31000 Osijek</item>
      <item>Željko Karin, Zgon 80, 21210 Solin</item>
      <item>Marijana Karin Prnjak, Zgon 80, 21210 Solin</item>
      <item>Neda Kasalo, Kaštelanska cesta 1, 21214 Kaštel Kambelovac</item>
      <item>Zvonimir Kasalo, Kaštelanska cesta 1, 21214 Kaštel Kambelovac</item>
      <item>Suzana Kašić, Kralja Zvonimira 47, 22320 Drniš</item>
      <item>Ivana Katalinić, Renka Šperca 11, 21310 Omiš</item>
      <item>Josip Katušić, Luke Botića 11, 21210 Solin</item>
      <item>Ljiljana Kegalj, Istarska 5, 21000 Split</item>
      <item>Ante Kekez, Dubrovačka 35, 21000 Split</item>
      <item>Ivanko Kekez, Sukoišanska 29, 21000 Split</item>
      <item>Petrica Kekez, Dubrovačka 35, 21000 Split</item>
      <item>Boško Kevo, Stipe Pensa 5, 21217 Kaštel Štafilić</item>
      <item>Antiša Kliškinić, Ulica Petra Krešimira Iv 108, 21210 Solin</item>
      <item>Veljko Knezović, Zagrebačka 6, 21311 Stobreč</item>
      <item>Stjepan Kokeza, Pribude bb, 21206 Pribude</item>
      <item>Petar Kolega, Put Mira 2, 21210 Solin</item>
      <item>Daniela Kovač, Cesta dr. Franje Tuđmana 238a, 21212 Kaštel Sućurac</item>
      <item>Željka Kovač, Mažuranićevo šetalište 26, 21000 Split</item>
      <item>Ivan Kraljić, Neorić bb, 21203 Neorić</item>
      <item>Inga Krnjaić, Požeška 6, 21000 Split</item>
      <item>Anka Krstić, Odeska 19, 21000 Split</item>
      <item>Ivan Kundid, Gradišćanskih Hrvata 1, 21000 Split</item>
      <item>Ivana Kundid, Dinarska 11, 21000 Split</item>
      <item>Ružica Kundid, Dinarska 11, 21000 Split</item>
      <item>Deni Kuvačić, Mažuranićevo Šetalište 10 B, 21000 Split</item>
      <item>Anka Landikušić, Gradac 19 A, 21311 Podstrana</item>
      <item>Ivan Lasić, Konjsko bb, 21231 Konjsko</item>
      <item>Dražen Lazić, Šime Ljubića 9, 21000 Split</item>
      <item>Nenad Leskur, Ulica Stjepana Radića 14, 21210 Solin</item>
      <item>Ivana Lilić, Put Brodarice 7, 21000 Split</item>
      <item>Ivo Lipanović, M. Getaldića 31, 21000 Split</item>
      <item>Marko Lojić, Lojići 1, 22320 Drniš</item>
      <item>Mile Lovrić, Fra Grge Martića 41, 21000 Split</item>
      <item>Ana Lovrinčević, Vrh Visoke 121, 21000 Split</item>
      <item>Dejan Lukavac, Ćirići 3, 22320 Tepljuh</item>
      <item>Nela Madžar, Poljička 2, 21311 Podstrana</item>
      <item>Alenka Malinić, Pujanke 79, 21000 Split</item>
      <item>Pavao Marasović, Neorić bb, 21203 Neorić</item>
      <item>Anto Marijan, Ulica Mate Lovraka 2, 10410 Velika Gorica</item>
      <item>Cvita Marijanović, Marjanovići Iznad Crkve 11, 22320 Gradac</item>
      <item>Dobrinka Marijanović, Put Smokovika 35, 21000 Split</item>
      <item>Tomislav Marijanović, Put Smokovika 35, 21000 Split</item>
      <item>Jasna Marin, Petra Svačića 99, 22320 Drniš</item>
      <item>Marina Marin, Trbounje bb, 22320 Drniš</item>
      <item>Željko Marinac, Varaždinska 3, 21000 Split</item>
      <item>Božidar Marinković, Dosud 9, 21000 Split</item>
      <item>Jakov Mateta, ULICA KORIOLANA ĆIPIKA 10 (ranije: KAŠTEL STARI, ULICA KARIOLANA ČIPIKA, 10), 21217 Kaštel Stari</item>
      <item>Ivan Matić, Kopilica 33, 21000 Split</item>
      <item>Ružica Matić, Trbounje bb, 22320 Trbounje</item>
      <item>Slavko Matić, I. Aljinovića 11, 21311 Žrnovnica</item>
      <item>Željko Matić, Raška 12, 22320 Drniš</item>
      <item>Marija Matković, Šižgorićeva 20, 21000 Split</item>
      <item>Ivan Melvan, Luke Botića 7, 21217 Kaštel Novi</item>
      <item>Nikola Midenjak, Ulica 142. Brigade 16, 22320 Siverić</item>
      <item>Pere Mihanović, Radičinka 12, 21311 Žrnovnica</item>
      <item>Ana Mikulić, Čavoglave bb, 22320 Drniš</item>
      <item>Mate Mikulić, Pauk 11, 22320 Čavoglave</item>
      <item>Ivan Milaković, Strmoševica 3, 21222 Marina</item>
      <item>Ivan Milanović, Terzićeva 17, 21000 Split</item>
      <item>Zorka Miletić, Kliški put 4, 21210 Solin</item>
      <item>Milan Miljuš, Kranjčevićeva 35, 21000 Split</item>
      <item>Đorđe Mirčetić, Pokvasica 2, 22320 Miočić</item>
      <item>Tonči Mišković, Jelsa 667, 21465 Jelsa</item>
      <item>Ana Moro, Vukovarska 80, 21000 Split</item>
      <item>Slavko Moro, Crivac 62P, 21203 Crivac</item>
      <item>Tomi Moscatello, Ploča 17, Dol, 21460 Stari Grad</item>
      <item>Marija Munitić, Mažuranićevo šetalište 48, 21000 Split</item>
      <item>Ljubomir Muslim, Imotska 60, 21000 Split</item>
      <item>Mijo Nožina, Prgomet bb, 21201 Prgomet</item>
      <item>Jurica Oman, Ive Tijardovića 10, 21000 Split</item>
      <item>Mirko Oman, Tijardovićeva 10, 21000 Split</item>
      <item>Janja Orošnjak, Gorice 2, 21212 Kaštel Sućurac</item>
      <item>Mila Palada, Odeska 4, 21000 Split</item>
      <item>Ivan Pandža, K. Čipika 9, 21217 Kaštel Stari</item>
      <item>Asija Papić, Dr. Ante Starčevića 55, 21220 Trogir</item>
      <item>Mijo Papić, Getaldićeva 5, 21000 Split</item>
      <item>Tereza Papić, M. Getaldićeva 5, 21000 Split</item>
      <item>Rajko Parać, Ružić bb, 22320 Ružić</item>
      <item>Tatjana Parać, Vrlička 43, 21000 Split</item>
      <item>Đurđica Parat, Boksitno naselje 15, 22320 Drniš</item>
      <item>Ivan Pastuović, Pastuovića 3, 22320 Ružić</item>
      <item>Jurica Pavela, Poljana Kneza Trpimira 6, 21000 Split</item>
      <item>Roki Pavičić, Drugi Donji Dvori 6, 21460 Stari Grad</item>
      <item>Ivan Pažanin, Biokovska 6, 21000 Split</item>
      <item>Luka Peko, Terzićeva 5, 21000 Split</item>
      <item>Neda Penga, Sv.lovre 23, 21311 Stobreč</item>
      <item>Ante Perko, Don Petra Peroša 5, 21210 Mravince</item>
      <item>Ivana Perko, Don Petra Peroša 5, 21210 Mravince</item>
      <item>Gordana Perković, Vukovarska 43, 21000 Split</item>
      <item>Marica Perković, Perkovići 15, 22320 Kljake</item>
      <item>Nediljko Perković, Vukovarska 43, 21000 Split</item>
      <item>Nila Peroš, Terzićeva 3, 21000 Split</item>
      <item>Dragica Peša, Jeretova 7, 21000 Split</item>
      <item>Iris Peša, Rikarda Katalinića Jeretova 7, 21000 Split</item>
      <item>Nikša Petrić, Kod sv. Stjepana 53, 21450 Hvar</item>
      <item>Matko Pezo, Hercegovačka 30, 21000 Split</item>
      <item>Zlatko Piperković, Dinka Šimunovića 17, 21000 Split</item>
      <item>Joško Pivac, Varaždinska 43, 21000 Split</item>
      <item>Luka Pjevac, Omiška 18, 21000 Split</item>
      <item>Anka Plazonja, Uskočka 7, 21000 Split</item>
      <item>Robert Plazonja, Uskočka 7, 21000 Split</item>
      <item>Gordan Poparić, ULICA GRGURA NINSKOG 29 A (ranije: KAŠTEL NOVI, ŽRTAVA RATA, 29 A), 21217 Kaštel Novi</item>
      <item>Ante Popović, J. Palmotića 2, 21000 Split</item>
      <item>Milanka Pranić, Mosećka Ulica 4, 22320 Drniš</item>
      <item>Miroslav Primorac, I. Paštrića Poljičanina 19, 21311 Podstrana</item>
      <item>Iva Punda, Bistrička 29, 21204 Kotlenice</item>
      <item>Drago Radić, Na rudini 3, 20207 Čibača</item>
      <item>Mladen Radmilović, Gorička 4, 21000 Split</item>
      <item>Petar Radonić, Burkovo 98, 21465 Jelsa</item>
      <item>Jagoda Radošević, Vrh Lučca 35, 21000 Split</item>
      <item>Ante Rajčić, Velebitska 97, 21000 Split</item>
      <item>Marko Ralica, Benkovačka 3, 21000 Split</item>
      <item>Ivan Raos, Mandićeva 66, 21311 Stobreč</item>
      <item>Zdenka Razlog, Kod Pošte 33, 22320 Siverić</item>
      <item>Mila Rebić, Marka M. 20A, 21210 Mravince</item>
      <item>Marija Reljanović, Otavice 30, 22320 Otavice</item>
      <item>Mara Režić, Kliški put bb, 21210 Solin</item>
      <item>Marija Rizvan, Bilice 12, 21000 Split</item>
      <item>Anđelko Rogulj, Gomile 38, 21217 Kaštel Stari</item>
      <item>Berislava Roša, Zvonimirova 29 B, 22300 Knin</item>
      <item>Sofija Ruić, Getaldićeva 19, 21000 Split</item>
      <item>Ana Runjić, Hrvatskih vitezova 46, 21000 Split</item>
      <item>Gordan Ruščić, Putaljski put bb, 21212 Kaštel Sućurac</item>
      <item>Sanja Ružić, Šižgorićeva 7, 21000 Split</item>
      <item>Svjetlana Samac, Samci 14, 22320 Brištane</item>
      <item>Miljenko Samardžić, Šižegorićeva 20, 21000 Split</item>
      <item>Dinka Sanseović, KUNIČIĆA DVOR 4 (ranije: DOL, DOL, 0), Dol</item>
      <item>Ante Sarić, Neorić bb, 21203 Neorić</item>
      <item>Ivan Sarić, Neorić bb, 21203 Neorić</item>
      <item>Marija Sedlar, Ostravska 1, 21000 Split</item>
      <item>Ljubica Sekelez, Mitnička 1, 21000 Split</item>
      <item>Kristina Serdarević, Put Jokića-kalčina 8, 21203 Neorić</item>
      <item>Aleksandra Sever-Muhar, Karamanova 7, 21000 Split</item>
      <item>Boško Sikavica, Kričke bb, 22320 Ružić</item>
      <item>Snježana Sikavica, Domovinskog rata 12, 21210 Solin</item>
      <item>Dragan Simić, Sarajevska 76, 21000 Split</item>
      <item>Tanja Sinovčić, Trondheimska 10, 21000 Split</item>
      <item>Ljiljana Sirić, Put Vele Meje 10, 21212 Kaštel Sućurac</item>
      <item>Dijana Skelin, Vručine II 12, 21217 Kaštel Novi</item>
      <item>Kata Sočo, Neorić bb, 21203 Neorić</item>
      <item>Marija Stančić, Petra Krešimira IV 10, 21460 Stari Grad</item>
      <item>Đani Stanić, Matoševa Ulica 131, 21210 Solin</item>
      <item>Danica Stipinović, Kneza Trpimira 101, 21212 Kaštel Sućurac</item>
      <item>Milorad Stojsavljević, Šimićeva 58, 21000 Split</item>
      <item>Petar Strinić, Velebitska 93, 21000 Split</item>
      <item>Luca Strunje, Kralja Tomislava 18, 22300 Knin</item>
      <item>Slavka Svalina, Crivac bb, 21203 Crivac</item>
      <item>Marijan Šamija, Trstenik 2, 21000 Split</item>
      <item>Marinka Šamija, Vrgoračka 8, 22300 Knin</item>
      <item>Katica Šeparović, Kupreška 92, 21000 Split</item>
      <item>Nenad Ševo, Triljska 1, 21000 Split</item>
      <item>Krasna Šiklić, Hercegovačka 88, 21000 Split</item>
      <item>Mili Šimig, Šibenska 27, 21000 Split</item>
      <item>Vesna Škare, Ruđera Boškovića 12, 21000 Split</item>
      <item>Ljubica Škopljanac, TIKVARIN 14 (ranije: KAŠTEL KAMBELOVAC, TIKVARIN, 8), 21214 Kaštel Kambelovac</item>
      <item>Milica Špar, Mašogradska Ulica 16, 21212 Kaštel Sućurac</item>
      <item>Eleana Šubat, Mosorska 26, 21311 Podstrana</item>
      <item>Ivan Šuljug, Ivaniševićeva 45, 21000 Split</item>
      <item>Vesna Šunjić, Šimićeva 14, 21000 Split</item>
      <item>Ljubica Tarle, Tarle 12, 22320 Velušić</item>
      <item>Nada Teklić, Zgon 80, 21210 Solin</item>
      <item>Lada Terzić, Puntarska 5, 21000 Split</item>
      <item>Ivan Tomić, Velebitska 91, 21000 Split</item>
      <item>Ivan Topić, Obala kneza Branimira 1, 21000 Split</item>
      <item>Jelica Topić, Mosećka 50A, 21000 Split</item>
      <item>Tvrtko Topić, Ulica 142. Brigade 37 A, 22320 Siverić</item>
      <item>Anđelka Torlak, Radunica 29, 21000 Split</item>
      <item>Ivan Torlak, Radunica 29, 21000 Split</item>
      <item>Marko Torlak, Kljaci bb, 22320 Kljake</item>
      <item>Damir Tot, Šimićeva 12, 21000 Split</item>
      <item>Anka Treskavica, Dubrovačka 35, 21000 Split</item>
      <item>Anka Tukić, Šime Ljubića 13, 21000 Split</item>
      <item>Nediljko Ugrin, Sv. Ivana 33, 21311 Donje Sitno</item>
      <item>Marinko Uvodić, Zgon 32, 21210 Solin</item>
      <item>Nedjeljka Uvodić, Vinkovačka 51, 21000 Split</item>
      <item>Marko Validžić, Ružić bb, 22320 Ružić</item>
      <item>Ivanka Varnica, Imotska 69, 21000 Split</item>
      <item>Milica Varvodić, Kozjačka 24, 21210 Solin</item>
      <item>Kristina Velić, Papandopulova 11, 21000 Split</item>
      <item>Ljiljana Vesković, Fausta Vrančića 8, 21000 Split</item>
      <item>Milka Veštić, Čavale 11, 22323 Sedramić</item>
      <item>Ante Vidan, Gundulićeva 44, 21000 Split</item>
      <item>Marko Vidović, Ružić bb, 22320 Gradac</item>
      <item>Matko Vidović, Gradac bb, 22320 Gradac</item>
      <item>Nevenka Vidović, Gradac bb, 22320 Gradac</item>
      <item>Ankica Vilibić, Marina Getaldića 33, 21000 Split</item>
      <item>Anđelko Vilić, RADOBILJSKA CESTA 41 (ranije: KREŠEVO, KREŠEVO, 24), 21250 Kreševo</item>
      <item>Normela Visković, Jelsa 1005, 21465 Jelsa</item>
      <item>Tonči Visković, Pelinje 1005, 21465 Jelsa</item>
      <item>Marica Vlaić, Mira Tilića 12, 22320 Drniš</item>
      <item>Dubravka Vlainić, Strossmayerovo Šetalište 357, 21465 Jelsa</item>
      <item>Ivo Vodanović, Pavičića dvori 11, 21460 Stari Grad</item>
      <item>Josip Vogleš, Kaštelanska cesta 8, 21214 Kaštel Kambelovac</item>
      <item>Vinko Vranković, JELSA 129 (ranije: JELSA, JELSA, 0), 21465 Jelsa</item>
      <item>Ivan Vrdoljak, Donji Muč bb, 21203 Donji Muć</item>
      <item>Mirjana Vrdoljak, Put Kule 12, 21210 Solin</item>
      <item>Marija Vrgoč, Velebitska 34, 21000 Split</item>
      <item>Bože Vuco, Starčevićeva 10, 21212 Kaštel Sućurac</item>
      <item>Mirjana Vučković, Ruđera Boškovića 23, 21000 Split</item>
      <item>Višnja Vučković, Uvala Luka 18, 22202 Dvornica</item>
      <item>Ivan Vugdelija, Put Groblja bb, 21217 Kaštel Štafilić</item>
      <item>Dubravka Vukas, Markov Put 8, 21000 Split</item>
      <item>Anđelka Vukičević, Badanj bb, 22320 Drniš</item>
      <item>Zora Vuković, Plitvička 1A, 21000 Split</item>
      <item>Ivan Vukušić, Dobrilina 6, 21000 Split</item>
      <item>Jadran Vukušić, Put Sv. Klementa 19, 21311 Gornje Sitno</item>
      <item>Nevenka Vukušić, Cerje 2, 22320 Mirlović Polje</item>
      <item>Vjera Vukušić, Kralja Petra Krešimira IV 8, 22320 Drniš</item>
      <item>Zvonimir Vukušić, Vinodolska 10, 21000 Split</item>
      <item>Nevenka Vuleta, Markov put 33, 21311 Stobreč</item>
      <item>Vinka Zekić, Mostarska 7, 21000 Split</item>
      <item>Dinko Zenčić, Račić bb, 21465 Jelsa</item>
      <item>Borislav Zokić, Fra Bone Razmilovića 1, 21000 Split</item>
      <item>Dolina Zokić, Pojišanska 18, 21000 Split</item>
      <item>Margita Zokić, Fra Bone Razmilovića 1, 21000 Split</item>
      <item>Luca Zolota, Gospin Put 38, 21212 Kaštel Sućurac</item>
      <item>Milan Žarković, Parčić bb, 22320 Siverić</item>
      <item>Nevenka Živko, M. Čačića 3, 22300 Knin</item>
      <item>Davorka Živković, Živkovići 12, 22320 Badanj</item>
      <item>Ivica Živković, Badanj bb, 22320 Badanj</item>
      <item>Ivo Živković, A. Starčevića 51, 21210 Solin</item>
      <item>Siniša Ivančić, Lovački Put 13, 21000 Split</item>
      <item>Iva Jelić, Benkovačka 3, 21000 Split</item>
      <item>Marko Kavelj, Alojzija Stepinca 11, 21000 Split</item>
      <item>Ivan Koljanin, Kupreška 82, 21000 Split</item>
      <item>Željko Kovač, Dravska 4, 31000 Osijek</item>
      <item>Zvonko Kruneš, Ulica Slobode 36, 21000 Split</item>
      <item>Nikola Lacmanović, Sukoišanska 19, 21000 Split</item>
      <item>Vesna Lepetić, Tršćanska 12, 21000 Split</item>
      <item>Jelica Ljubica, Velebitska 105, 21000 Split</item>
      <item>Darko Lulić, Vežarovice 18, 21214 Kaštel Lukšić</item>
      <item>Vesna Lulić, Vežarovice 18, 21214 Kaštel Lukšić</item>
      <item>Marija Mamić, Kroz Meterize 26, 22000 Šibenik</item>
      <item>Radojka Marijanović, Marijanovići Iznad Crkve 10, 22320 Gradac</item>
      <item>Meri Cabadaj, Trg Bana Josipa Jelačića 10, 31000 Osijek</item>
      <item>Mate Markotić, Put Starog Sela 23, 21311 Podstrana</item>
      <item>Ante Marović, Lička 3, 21000 Split</item>
      <item>Ivan Marušić, Poljičkih Knezova 87, 21311 Podstrana</item>
      <item>Iva Melvan, Doverska 31, 21000 Split</item>
      <item>Goran Merkel, Mutvoranska Ulica 3, 52100 Pula</item>
      <item>Ivan Mornar, Miroslava Krleže 24, 21000 Split</item>
      <item>Miodrag Munjiza, Put Miluša 7, 21311 Stobreč</item>
      <item>Ante Nožina, Put Nožina-maljkovića 5, 21201 Prgomet</item>
      <item>Anica Pandža, Hercegovačka 46, 21000 Split</item>
      <item>Nikica Pavlović, Gornji Kono 37, 20000 Dubrovnik</item>
      <item>Silvana Perić, Table 31, 21000 Split</item>
      <item>Nediljka Perišić, Ruđera Boškovića 8a, 21204 Dugopolje</item>
      <item>Elvira Dračevac, Lumbarda 678, 20260 Lumbarda</item>
      <item>Mara Dobrota, Trondheimska 9, 21000 Split</item>
      <item>Neda-lidia Buljević, Put Crkve 8, 22320 Gradac</item>
      <item>Ivan Bugarin, Grab 114, 21238 Grab</item>
      <item>Maja Bučić, Ruđera Boškovića 11, 21000 Split</item>
      <item>Mira Božić, Bilice Ii 38, 21000 Split</item>
      <item>Sandra Borić, Mosećka 56, 21000 Split</item>
      <item>Marija Davidović, Gašpini 88, 21210 Solin</item>
      <item>Petar Adjanski, Osječka Ulica 1, 21214 Kaštel Gomilica</item>
      <item>Ana Čatlak, Put Sv. Ante Padovanskog 14, 21214 Kaštel Kambelovac</item>
      <item>Marinko Buškulić, Ivana Gundulića 13, 21000 Split</item>
      <item>Marinko Galić, Kamenita 99, 21000 Split</item>
      <item>Luca Gabela, Kneza Lj. Posavskog 7, 21000 Split</item>
      <item>Tomislav Frankić, Grljevačka 41, 21311 Podstrana</item>
      <item>Elias Erceg, Vrbanj 132, 21460 Vrbanj</item>
      <item>Jakov Elez, Donje Ogorje 0, 21206 Donje Ogorje</item>
      <item>Sretan Bajalo, Poljana Kneza Trpimira 4, 21000 Split</item>
      <item>Mario Tomić, Ulica Svetega Križica 26, 21450 Hvar</item>
      <item>Ranko Vuleta, Sv. Ivana 20, 21311 Donje Sitno</item>
      <item>Zlatko Balić, K. Višeslava 1, 21204 Dugopolje</item>
      <item>Boško Barać, Bajagić 13a, 21238 Bajagić</item>
      <item>Milan Vukić, Doverska 5, 21000 Split</item>
      <item>Mara Vukorepa, Zgon 30, 21210 Solin</item>
      <item>Bare Vujina, Vujinova 4, 21217 Kaštel Štafilić</item>
      <item>Milenko Bašić, Sv.nikole 46, 21207 Podgrađe</item>
      <item>Diana Blažević, Mejaši I 3b, 21000 Split</item>
      <item>Jozo Bogić, Put Blata 132, 21217 Kaštel Stari</item>
      <item>Stjepko Bojanić, Duvanjska 7, 21000 Split</item>
      <item>Miroslav Trečić, Ulica Domovinskog Rata 1c, 21210 Solin</item>
      <item>Neda Tukić, Trondheimska 10, 21000 Split</item>
      <item>Vinka Ukić, Dinka Šimunovića 5, 22300 Knin</item>
      <item>Mira Velić, Velebitska 73, 21000 Split</item>
      <item>Ivan Vrdoljak, Donja Mala-centar 31, 21203 Neorić</item>
      <item>Iva Vrdoljak, Kukuljevićeva 19, 21000 Split</item>
      <item>Dražen Todorović, Hercegovačka 70, 21000 Split</item>
      <item>Dubravka Stojanovska, Put Plokita 75, 21000 Split</item>
      <item>Josip Strniša, Ivana Gundulića 9, 22300 Knin</item>
      <item>Ivica Sviličić, Kneza Mutimira 3, 21000 Split</item>
      <item>Ana Rogošić, Komjate 0, 21214 Kaštel Lukšić</item>
      <item>Ivica Stipinović, Sukoišanska 25, 21000 Split</item>
      <item>Darko Topić, Put Sv. Ižidora 92, 21000 Split</item>
      <item>Marija Trečić, Ulica Domovinskog Rata 1c, 21210 Solin</item>
      <item>Milica Zorić, Kneza Mislava 9, 21311 Podstrana</item>
      <item>Ivo Rajčić, Radunićeva 19, 21217 Kaštel Novi</item>
      <item>Ivan Radoš, Drniški Put 9, 21000 Kamen</item>
      <item>Željka Vučemilović-šimunović, Alkarska 26, 21000 Split</item>
    </izvorni_sadrzaj>
    <derivirana_varijabla naziv="DomainObject.Predmet.StrankaListFormatedWithAdress_1">
      <item>REPUBLIKA HRVATSKA zastupanog po punomoćniku ŽUPANIJSKO DRŽAVNO ODVJETNIŠTVO U SPLITU</item>
      <item>LUKA dioničko društvo, Kopilica 47 B, Split</item>
      <item>RAD, d.o.o. za vodoopskrbu i ostale komunalne djelatnosti, Ul.Stjepana Radića 69, Drniš</item>
      <item>HEP-Operator distribucijskog sustava d.o.o. za distribuciju i opskrbu električne energije ELEKTRA ŠIBENI, Ulica grada Vukovara 37, 10000 Zagreb</item>
      <item>Mara Jukić, Čavoglave bb, 22322 Ružić zastupanog po punomoćniku Mijo Jeličić</item>
      <item>Ivica Bašić, Vukovarska 170, 21000 Split zastupanog po punomoćniku Mijo Jeličić</item>
      <item>GASTRO GRUPA d.o.o. za trgovinu i usluge, Grada Vukovara 271, 10000 Zagreb</item>
      <item>AUTO HRVATSKA dioničko društvo, Dubrovačka Ulica 1, Split</item>
      <item>JADRANSKO OSIGURANJE d.d., Listopadska 2, 10000 Zagreb zastupanog po punomoćniku Grgić &amp; Partneri odvjetničko društvo j.t.d.</item>
      <item>CITY EX d.o.o. za prijenos poslovne dokumentacije, Donje Svetice 40, 10 000 Zagreb zastupanog po punomoćniku Antonio Zujić</item>
      <item>Hrvatski Telekom d.d., Savska cesta 32, 10000 Zagreb</item>
      <item>CODEX SORTIUM društvo s ograničenom odgovornošću za pružanje kompleksnih konzalting usluga, Ivana Šibla 9, 10000 Zagreb</item>
      <item>SUNCE osiguranje d.d., Trnjanska cesta 108, 10000 Zagreb</item>
      <item>HRVATSKA IZVJEŠTAJNA NOVINSKA AGENCIJA, Marulićev trg 16, 10000 Zagreb</item>
      <item>ČISTOĆA d.o.o. za komunalnu djelatnost, održavanje čistoće i odlaganje komunalnog otpada, Put od Republike 14, Dubrovnik</item>
      <item>TEXT-PAPIR d.o.o. za trgovinu i usluge, Stinice 12, Split</item>
      <item>SLOBODNA DALMACIJA izdavačka i tiskarska djelatnost, dioničko društvo, Ulica Hrvatske Mornarice 4, Split</item>
      <item>ČISTOĆA društvo s ograničenom odgovornošću za obavljanje komunalnih djelatnosti održavanja čistoće i odlaganja komunaln, Put Plokita 81, Split</item>
      <item>OPĆINA JELSA Jedinstveni upravni odjel, Riba bb, 21465 Jelsa</item>
      <item>AUTOKUĆA BOSNIĆ d.o.o. za trgovinu, servis i remont, Rakite 27, Žrnovnica</item>
      <item>TISKARA MALENICA d.o.o., 113. Šibenske brigade HV-a 193, Šibenik zastupanog po punomoćniku Jasmin Avdagić</item>
      <item>Ivan Marijan, Strossmayerovo šetalište bb, 21465 JELSA, Otok Hvar zastupanog po punomoćniku Zdravko Bojanić</item>
      <item>HEP-Operator distribucijskog sustava d.o.o. za distribuciju i opskrbu električne energije, Ulica grada Vukovara 37, 10000 Zagreb</item>
      <item>Rikard Pavlović, Gundulićeva 26, 21000 Split</item>
      <item>LUČKA UPRAVA SPLIT, Gat Sv. Duje 1, Split</item>
      <item>TINA ALATI društvo s ograničenom odgovorošću za trgovinu i usluge, Trg Francuske Repub. 14, 10000 Zagreb</item>
      <item>PLOVPUT trgovačko društvo s ograničenom odgovornošću za održavanje pomorskih plovnih putova i radijske službe, Obala Lazareta 1, Split</item>
      <item>Regionalna veletržnica Benkovac dioničko društvo za trgovinu i usluge "u stečaju", Benkovačke bojne 17, Benkovac</item>
      <item>MESSER CROATIA PLIN Poduzeće za proizvodnju i prodaju tehničkih plinova d.o.o., Industrijska 1, Zaprešić</item>
      <item>ZAVOD ZA JAVNO ZDRAVSTVO DR. ANDRIJA ŠTAMPAR, Mirogojska Cesta 16, 10000 Zagreb</item>
      <item>Zagrebačka burza d.d., Ivana Lučića 2a/22, 10000 Zagreb zastupanog po punomoćniku MAĐARIĆ &amp; LUI - odvjetničko društvo d.o.o.</item>
      <item>METRONET TELEKOMUNIKACIJE d.d. za telekomunikacijske usluge, Ulica Grada Vukovara 269/d, 10000 Zagreb</item>
      <item>RELAX, d.o.o. za proizvodnju i trgovinu, Tijardovićeva 4/II, Split</item>
      <item>MINISTARSTVO GOSPODARSTVA, RAVNETELJSTVO ZA ROBNE ZALIHE, Ul.Grada Vukovara 78/VI, 10000 Zagreb zastupanog po punomoćniku ŽUPANIJSKO DRŽAVNO ODVJETNIŠTVO U SPLITU</item>
      <item>PUĆO d.o.o. za trgovinu, ugostiteljstvo i cestovni prijevoz, Puće 2, Ružić</item>
      <item>ITEM, d.o.o. informatičke usluge, Put Supavla 39, Split</item>
      <item>ŠKARE TRADE, d.o.o. za trgovinu i ugostiteljstvo, Sarajevska Ulica 64, Split</item>
      <item>CROATIA osiguranje d.d. FILIJALA SPLIT, Miramarska 22, 10000 Zagreb</item>
      <item>MIRJANA BARIĆ, D.Farlatija 92, 23000 Zadar</item>
      <item>SREDIŠNJE KLIRINŠKO DEPOZITARNO DRUŠTVO, dioničko društvo, Heinzelova 62/a, 10000 Zagreb</item>
      <item>MILENKO BUŠLJETA, P. Bonifacije 30, 23000 Zadar</item>
      <item>MILICA UGARKOVIĆ, 23000 Zadar</item>
      <item>FABIJAN PERONJA, Banski dolac bb, 21465 Jelsa zastupanog po punomoćniku KRUNO PERONJA</item>
      <item>Agencija za upravljanje državnom imovinom, Ivana Lučića 6, 10000 Zagreb</item>
      <item>COMENG, društvo s ograničenom odgovornošću za informatički inženjering, A. Starčevića 11, Solin</item>
      <item>AMEROPA AG, Rebgasse 108, BINNINGEN zastupanog po punomoćniku Odvjetničko društvo Hanžeković &amp; Partneri društvo s ograničenom odgovornošću</item>
      <item>GRAFOPLEX, društvo s ograničenom odgovornošću, za trgovinu i usluge, Hektorovićeva 47, Split</item>
      <item>HP - Hrvatska pošta d.d., Jurišićeva 13, 10000 Zagreb</item>
      <item>Financijska agencija, Vrtni put 3, 10000 Zagreb</item>
      <item>NIKOLA LACMANOVIĆ, Sukoišanska 19, 21000 Split zastupanog po punomoćniku DORIS KOŠTA</item>
      <item>HEP-Operator distribucijskog sustava d.o.o. za distribuciju i opskrbu električne energije, Ulica grada Vukovara 37, 10000 Zagreb</item>
      <item>VODOVOD I KANALIZACIJA, društvo s ograničenom odgovornošću za vodoopskrbu, odvodnju i pročišćavanje otpadnih voda, Biokovska 3, Split</item>
      <item>JELKOM, društvo s ograničenom odgovornošću za komunalnu djelatnost, Vrboska</item>
      <item>DALMACIJAVINO d.d. za proizvodnju i promet alkoholnih i bezalkoholnih pića "u stečaju", Obala kneza Domagoja 15, Split</item>
      <item>EUROLEASING d.o.o., Remetinečka cesta 98, 10000 Zagreb zastupanog po punomoćniku Grgić &amp; Partneri odvjetničko društvo j.t.d.</item>
      <item>Rino Barbić, odvjetnik, Vrsina 0, 21465 Jelsa</item>
      <item>HVARSKI VODOVOD d.o.o., Radičina 0, 21465 Jelsa zastupanog po punomoćniku Rino Barbić</item>
      <item>IVAN MILAT, Ulica br. 7, 20271 BLATO NA KORČULI</item>
      <item>DIONOVA - DIONA d.o.o., Donje Svetice 127, 10000 Zagreb</item>
      <item>TEHNOPLAST d.o.o. za građevinarstvo, trgovinu, ugostiteljstvo, turizam i uslužne djelatnosti, Ulica Slobode 5, 21000 Split</item>
      <item>VIPnet, društvo s ograničenom odgovornošću za usluge javnih telekomunikacija, Vrtni put 1, 10000 Zagreb</item>
      <item>BILIĆ-ERIĆ d.o.o. za privatnu zaštitu, Ljudevita Posavskog 3, Trgovački centar Millennijum, Sesvete</item>
      <item>DALMACIJAVINO - ZAGREB društvo sograničenom odgovornošću za trgovinu, ugostiteljstvo i prijevoz, Gajeva 26, 10000 Zagreb</item>
      <item>GRAD DRNIŠ, Trg kralja Tomislava 1, 22320 Drniš</item>
      <item>Vetropack Straža tvornica stakla d.d. Hum na Sutli, Hum na Sutli, Hum na Sutli 203, Hum Na Sutli</item>
      <item>CAPRICORNO, društvo s ograničenom odgovornošću za trgovinu, Hercegovačka 57/A, Split</item>
      <item>PELJEŠKI VRHOVI, POLJOPRIVREDNA ZADRUGA, Janjina 68, Janjina</item>
      <item>Toma Šurjak, Sansovića dvori 29, 21465 JELSA, DOL zastupanog po punomoćniku Rino Barbić</item>
      <item>Jakov Peronja, Jelsa 0, 21465 Jelsa zastupanog po punomoćniku Rino Barbić</item>
      <item>TIGAR d.o.o. za usluge, Put Supavla 1, Split zastupanog po punomoćniku Zoran Iviš</item>
      <item>POREZNA UPRAVA Područni ured Split, Trg dr. Franje Tuđmana 4, 21000 Split zastupanog po punomoćniku ŽUPANIJSKO DRŽAVNO ODVJETNIŠTVO</item>
      <item>BURA I TRAMUNTANA d.o.o. za trgovinu i usluge, Don Frane Bulića 205, Solin</item>
      <item>TRAST međunarodno otpremništvo, dioničko društvo,  Gat Sv.Duje 4, Split zastupanog po punomoćniku Marina Tončić-Bota</item>
      <item>CHROMOS AGRO dioničko društvo proizvodnja sredstava za zaštitu bilja, Radnička cesta 173/n, 10000 Zagreb</item>
      <item>VODOVOD I KANALIZACIJA, društvo s ograničenom odgovornošću za vodoopskrbu, odvodnju i pročišćavanje otpadnih voda, Biokovska 3, Split</item>
      <item>AUTOTRANS d. o. o. za javni prijevoz putnika u cestovonom prometu, trgovinu, usluge i turistička agencija, Trg Žabica 1, Rijeka</item>
      <item>BRTVILA BREZIĆ d.o.o. za proizvodnju brtvila, trgovinu i zastupanje, Starotrnjanska 46/A, 10000 Zagreb</item>
      <item>IREKS AROMA društvo s ograničenom odgovornošću, Radnička Cesta 37, 10000 Zagreb zastupanog po punomoćniku Odvjetničko društvo GLAMUZINA &amp; GROŠETA</item>
      <item>Marin Mileteta, odvjetnik, Gorjanska 26, 10000 Zagreb zastupanog po punomoćniku Antonia Selak</item>
      <item>HEP - Opskrba d.o.o. za opskrbu potrošača električnom, toplinskom energijom i plinom, Ulica grada Vukovara 37, 10000 Zagreb</item>
      <item>ING-ATEST d.o.o. za trgovinu i usluge, Hrvatske mornarice 1/a, Split</item>
      <item>Hrvatske vode, pravna osoba za upravljanje vodama, Grada Vukovara 220, 10000 Zagreb</item>
      <item>BASLER OSIGURANJE ZAGREB dioničko društvo za osiguranje, Radnička cesta 37/b, 10000 Zagreb</item>
      <item>NARODNI TRGOVAČKI LANAC d.o.o. za trgovinu i usluge, Soblinec, Soblinečka 55, Sesvete</item>
      <item>MANTIS, d.o.o. za trgovinu i usluge, Varaždinska 51, Split</item>
      <item>Vinko Paina, Malo selo, 21460 Stari Grad</item>
      <item>TRANSADRIA, međunarodna špedicija d. d. u stečaju, Riva Boduli 1, Rijeka</item>
      <item>Hrvatska radiotelevizija, Prisavlje 3, 10000 Zagreb</item>
      <item>BRODOMERKUR trgovina i usluge, dioničko društvo, Poljička Cesta 35, Split</item>
      <item>ZAGREBAČKI HOLDING, društvo s ograničenom odgovornošću za javni prijevoz, opskrbu vodom, održavanje čistoće, putnička a, Ulica grada Vukovara 41, 10000 Zagreb</item>
      <item>NASTAVNI ZAVOD ZA JAVNO ZDRAVSTVO SPLITSKO-DALMATINSKE ŽUPANIJE, Vukovarska Ulica 46, Split</item>
      <item>BRODOSPLIT-BRODOGRADILIŠTE društvo s ograničenom odgovornošću, Put Supavla 21, Split</item>
      <item>COPAN ZAGREB društvo s ograničenom odgovornošću za trgovinu i zastupanje, Selnica Šćitarjevska 25, 10410 Velika Gorica</item>
      <item>DUHAN društvo s ograničenom odgovornošću, Vukovarska 30, Dubrovnik</item>
      <item>Ivica Maleš vl. autoservis "UNO", Put Blata bb, 21216 Kaštel Stari</item>
      <item>Teo Palaversić, Mala Banda 166, 21465 Jelsa</item>
      <item>HRVATSKA POŠTANSKA BANKA, dioničko društvo, Jurišićeva 4, 10000 Zagreb</item>
      <item>OTIS DIZALA, društvo s ograničenom odgovornošću za proizvodnju, montažu, remont i održavanje dizala, Prilaz Vladislava Brajkovića 15, 10000 Zagreb</item>
      <item>Fabijan Roić, Domobranska 26, 21460 Stari Grad</item>
      <item>Ivo Družević, Družević Dvor 20, 21460 Stari Grad, Dol</item>
      <item>Ivo Roić, Zbora Narodne garde 2, 21460 Stari Grad</item>
      <item>Josip Kovačević, M.Ivanića 26, 21460 Stari Grad</item>
      <item>Tedi-Tadija Maroević, Out Rudine 4, 21460 Stari Grad</item>
      <item>Jakica Lupi, Vrbanj 0, 21462 Vrbanj</item>
      <item>Joza Bratanić, Vrbanj 0, 21462 Vrbanj</item>
      <item>Antun Pavičić, Pavičića dvor 13, 21460 Stari Grad, Dol</item>
      <item>Juraj Pavičić, Ceratorij 0, 21462 Vrbanj</item>
      <item>Cvjetko Matković, Matije Ivanića 0, 21460 Stari Grad</item>
      <item>Katica Kovačević, Dol 0, 21460 Dol</item>
      <item>Nikša Dužević, Dol 0, 21460 Dol</item>
      <item>Milovan Kombura, F. Vrančića 13, 21000 Split</item>
      <item>Jelisava Pavičić, Vrbanj 0, 21462 Vrbanj</item>
      <item>Matko Carić, Dol 0, 21460 Dol</item>
      <item>Marinko Dužević, Dol  0, 21460 Stari Grad, Dol</item>
      <item>Margarita Radonić, Dol 0, 21460 Dol</item>
      <item>Dinko Pavičić Tribunol, Žrtava Rata  2, 21460 Stari Grad</item>
      <item>Tonči Šurjak, Stari Grad 0, 21460 Stari Grad</item>
      <item>Duško Pavičić Ivelja, Bassina 0, 21462 Vrbanj</item>
      <item>Pero Dulčić Sušak, Malo Selo 63, 21460 Stari Grad</item>
      <item>Ivan Tadić, Vagonj 32, 21460 Stari Grad</item>
      <item>Ivica Pavičić, Vrbanj 0, 21462 Vrbanj</item>
      <item>Mihovil-Mile Pavičić, Vrbanj 0, 21462 Vrbanj</item>
      <item>Tomi Moscatello, Dol, 21460 Dol</item>
      <item>Nikola Vodanović, Vrbanj 0, 21462 Vrbanj</item>
      <item>Margarita Marica Stančić, Kod Sv. Petra 0, 21460 Stari Grad</item>
      <item>Vjekoslav Radonić, Dol 0, 21460 Dol</item>
      <item>Marinko Sanseović, Dol 0, 21460 Dol</item>
      <item>Tadija Moškatelo, B.Kašića 9, 21460 Stari Grad</item>
      <item>Damir Petrić, Stari Grad 0, 21460 Stari Grad</item>
      <item>Louis Petrić, Srinjo kola 2, 21460 Stari Grad</item>
      <item>Ivica Ljubić, Stari Grad 0, 21460 Stari Grad</item>
      <item>Vinko Lupi, Sv. Magdalene 7, 21460 Stari Grad</item>
      <item>Ivan Tadić Šilo, Stari Grad 0, 21460 Stari Grad</item>
      <item>Ivan Tadić, Stari Grad 0, 21460 Stari Grad</item>
      <item>Vinko Maroević, Stari Grad, 21460 Stari Grad</item>
      <item>Ivan Buratović, Vrbanj 13, 21462 Vrbanj</item>
      <item>Mijo Mili Pavičić, Vrbanj 0, 21460 Vrbanj</item>
      <item>Marija Vodanović, Stari Grad 0, 21460 Stari Grad</item>
      <item>Jakov Fredotović, Vrbanj 297, 21462 Vrbanj</item>
      <item>Miljenko Srhoj, Krešimirova 5, 21460 Stari Grad</item>
      <item>Nikola Haladić, Stari Grad 0, 21460 Stari Grad</item>
      <item>Janez Jelušić, Sv. Petra 0, 21460 Stari Grad</item>
      <item>Nikola Sansević, Dol 0, 21460 Stari Grad</item>
      <item>Nikola Buratović, Vrbanj 0, 21462 Vrbanj</item>
      <item>Cvjetko Buratović, Put Križa 4, 21460 Stari Grad</item>
      <item>Nikola Buratović, Vrbanj 0, 21462 Vrbanj</item>
      <item>Nikola Stipišić, Vrbanj 0, 21462 Vrbanj</item>
      <item>Prošper Moškatelo, Dol 0, 21460 Dol</item>
      <item>Tonko Maroević, Šiberija 6, 21460 Stari Grad</item>
      <item>Ivo Pavičić, Dol 0, 21460 Dol</item>
      <item>Pavao Čubre, Vrbanj 0, 21462 Vrbanj</item>
      <item>Luka Šurjak, Dol 0, 21460 Dol</item>
      <item>Luka Franetović, C. Škarpe 17, 21460 Stari Grad</item>
      <item>Ivan Miloš Mile, Dol 0, 21460 Dol</item>
      <item>Jure Moškatelo, Ploča 2, 21460 Dol</item>
      <item>Vjekoslav Bogdanić, J.B.Jelačića 9, 21460 Stari Grad</item>
      <item>Petro Šoljan, Donja kola 0, 21460 Stari Grad</item>
      <item>Juraj Dužević, Radošića dvor 4, 21460 Dol</item>
      <item>Damir Šurjak, Šurokovića dvor 5, 21460 Dol</item>
      <item>Jakov Tresić, Vrbanj 0, 21462 Vrbanj</item>
      <item>Juraj Moškatelo Stariji, Ploča 27, 21460 Stari Grad</item>
      <item>Ruža Roić, Pod jugo 10, 21460 Dol</item>
      <item>Rade Čavić, Malo Selo 0, 21460 Stari Grad</item>
      <item>Matilda Buratović, Vrbanj 0, 21462 Vrbanj</item>
      <item>Ivo Šurjak, Ostravska 8, 21000 Split</item>
      <item>Dražica Matković Ljubo, Vrbanj 0, 21462 Vrbanj</item>
      <item>Dinko Račić, Vrbanj 173, 21462 Vrbanj</item>
      <item>Mila Franetović Dužević, Vrankovića dvor 5, 21460 Stari Grad</item>
      <item>Luka Stančić, Stančića dvor 0, 21460 Dol</item>
      <item>Meri Petrić, Stari Grad 0, 21460 Stari Grad</item>
      <item>Ivan Moškatelo, Ploča 29, 21460 Dol</item>
      <item>Vinko Moškatelo, Ploča 23, 21460 Dol</item>
      <item>Nikola Šimunović, K. Zvonimira 35, 21460 Stari Grad</item>
      <item>Mirko Radonić, Pod jugo 19, 21460 Dol</item>
      <item>Antun Sansević, Sansevića dvor 43, 21460 Dol</item>
      <item>Nikša Moškatelo, Ploča 4, 21460 Dol</item>
      <item>Antun Vodanović Stariji, Vrbanj  0, 21460 Vrbanj</item>
      <item>Ivo Bojanić, Šiberija 19, 21460 Stari Grad</item>
      <item>Cvjetko Miličić, T. Buzolića 8, 21450 Hvar</item>
      <item>Marija Trbuhović, Vrbanj 0, 21462 Vrbanj</item>
      <item>Neno Šoljan, Molo Selo 0, 21460 Stari Grad</item>
      <item>Juraj Tomi Moškatelo, Ploča 2, 21460 Dol</item>
      <item>Ivo Račić Kapetanić, Vrbanj 0, 21462 Vrbanj</item>
      <item>Đuro Caratan, Zavala 0, 21465 Zavala</item>
      <item>Ante Tonči Drinković, Bonski Dolac, 21465 Jelsa</item>
      <item>Kata Duboković, Pitve bb, 21465 Pitve</item>
      <item>Boris Carić, Ivan Dolac 0, 21465 Ivan Dolac, Jelsa</item>
      <item>Tonko Ivčević Bakulić, Šiberija 29, 21460 Stari Grad</item>
      <item>Marko Huljić, Račić 860, 21465 Jelsa</item>
      <item>Lenka Roić, Dol, 21460 Dol</item>
      <item>Stjepan Jerković, Zastražišće 0, 21466 Zastražišće</item>
      <item>Boris Borović, Poljica, 21466 Poljica</item>
      <item>Niko Salamunić, Jelsa bb, 21465 Jelsa</item>
      <item>File Vranković, Dol 0, 21460 Dol</item>
      <item>Juraj Šperka, Zastražišće 0, 21466 Zastražišće</item>
      <item>Mili Razović, Vinkovačka 51, 21000 Split</item>
      <item>Ante Mihojević, Vrboska, 21463 Vrboska</item>
      <item>Ljubica Stipišić, Vrbanj 0, 21462 Vrbanj</item>
      <item>Stjepan Hujo Huljić, Vrsina bb, 21465 Jelsa</item>
      <item>Nikola Grgičević, Vrisnik 0, 21465 Vrisnik</item>
      <item>Tonči Gurdulić, Jelsa 0, 21465 Jelsa</item>
      <item>Prošperino Milevčić, Jelsa 0, 21465 Jelsa</item>
      <item>Boris Rubinić, V rbanj  0, 21462 Vrbanj</item>
      <item>Jakov Račić, Vrbanj 302 A, 21462 Vrbanj</item>
      <item>Jakša Radonić, Jelsa 0, 21465 Jelsa</item>
      <item>Vinko Palaversić, Jelsa, 21465 Jelsa</item>
      <item>Fabijan Kunčić, Dol 0, 21460 Dol</item>
      <item>Dušan Salamunić, Račić bb, 21465 Jelsa</item>
      <item>Margarita Stančić, Dol 0, 21460 Dol</item>
      <item>Josip Crnčić, Pitve 0, 21465 Pitve</item>
      <item>Luka Moškatelo, Dol 0, 21460 Dol</item>
      <item>Lucija Milatić-Bričolić, Svirče 0, 21462 Svirče</item>
      <item>Fabijan Dužević, Domobranska 31, 21460 Stari Grad</item>
      <item>Vjeko Jakas, Zvala bb, 21465 Zavala</item>
      <item>Pavo Bunčuga, Banski Dolac bb, 21465 Jelsa</item>
      <item>Marko Buratović, Svirče 0, 21462 Svirče</item>
      <item>Antun Lučić, Poljica, 21466 Poljica</item>
      <item>Marin Parun Barbić, Pitve 0, 21465 Pitve</item>
      <item>Stjepan Tomislav Huljić, Lučica bb, 21465 Jelsa</item>
      <item>Cvjetka Cvita Milevčić, Jelsa 0, 21465 Jelsa</item>
      <item>Marinko Radonić, Pitve 72, 21465 Pitve</item>
      <item>Antun Gurdulić, Vrsina bb, 21465 Jelsa</item>
      <item>Blaženko Jakas, Zavala 0, 21465 Zavala</item>
      <item>Braco Jakas, Zavala 136, 21465 Zavala</item>
      <item>Ivan Makjanić, Svirče 0, 21462 Svirče</item>
      <item>Ante Rubinić, Vrsina  307, 21465 Jelsa</item>
      <item>Dražica Vicenca Matković, Vrbanj 117, 21462 Vrbanj</item>
      <item>Jakov Radonić, Jelsa bb, 21465 Jelsa</item>
      <item>Slobodan Radičić, Pitve bb, 21465 Pitve</item>
      <item>Jurko Lučić, Vrboska 0, 21463 Vrboska</item>
      <item>Mate Antičević, Zavala 0, 21465 Zavala</item>
      <item>Josip Franičević, Burkovo bb, 21465 Jelsa</item>
      <item>Asija Bojanić, Burkovo, 21465 Jelsa</item>
      <item>Milivoj Vidas vl. Servisa instrumenata, mjerne i regulacione opreme, Starčevićeva 26, 21000 Split</item>
      <item>BURA l d.o.o. za trgovinu i usluge - u stečaju, Koturaška 51, 10000 Zagreb</item>
      <item>NET MEDIA SISTEMI d.o.o. za informatički inženjering, Kvaternikova 12, Split</item>
      <item>Financijska agencija, Vrtni put 3, 10000 Zagreb</item>
      <item>Hrvatski registar brodova, Marasovića 67, Split</item>
      <item>Nenad Ševo, Teiljska 1, 21000 Split</item>
      <item>Meri Stipinović, Sukoišanska 25, 21000 Split</item>
      <item>Fond za zaštitu okoliša i energetsku učinkovitost, Ksaver 208, 10000 Zagreb</item>
      <item>Zlatko Balić, Obala kneza Domagoja 15, 21204 Dugopolje</item>
      <item>Galić Ante, Odeska 16, 21000 Split</item>
      <item>Dean Prelević, odvjetnik, Gundulićeva 22, 21000 Split</item>
      <item>Želimir Miletić, Put Kotlara 31, 23000 Zadar</item>
      <item>Luči Roić, Pavičića dvor 7, 21460 Dol</item>
      <item>Ivelja Pavičić Nade, Vrbanj 0, 21460 Vrbanj</item>
      <item>Dujko Čubre, Vrbanj 0, 21460 Vrbanj</item>
      <item>Antun Bratanić, Zvonimirova 27, 21460 Stari Grad</item>
      <item>Andrija Matković, Domobranska 22, 21460 Stari Grad</item>
      <item>Antun Vune Bratanić, Vrbanj 0, 21460 Vrbanj</item>
      <item>Dinko Lušić, Vrbanj 0, 21460 Vrbanj</item>
      <item>Nikica Nikola Matijević, Dol 0, 21460 Stari Grad</item>
      <item>Ivan Sanseović, Dol, Kunčića dvor 4, 21460 Stari Grad</item>
      <item>Marija Kovačević Lolotović, Vukovarska 23, 21460 Stari Grad</item>
      <item>Petar Zlatan Vodanović, Vrbanj 126, 21460 Vrbanj</item>
      <item>Ivan Stančić, Dol, Stančića dvor 0, 21460 Stari Grad</item>
      <item>Stjepan Moškatelo, Dol Sv. Marije 1, 21460 Stari Grad</item>
      <item>Toma Dužević, Dol Sv. Marije 0, 21460 Stari Grad</item>
      <item>Ivica Račić, Vrbanj 0, 21460 Vrbanj</item>
      <item>Kuzma Pavičić Aleluja, Vrbanj 0, 21460 Vrbanj</item>
      <item>Vinka Salamunić, Jelsa 0, 21465 Jelsa</item>
      <item>Teo Huljić, Jelsa 0, 21465 Jelsa</item>
      <item>Dejan Šperka, Jelsa 0, 21465 Jelsa</item>
      <item>Juraj Caratan, Zavala 0, 21465 Zavala</item>
      <item>Matko Antičević, Pitve 0, 21465 Pitve</item>
      <item>Dinko Rubinić ( Vjera ), Vrisnik 73, 21465 Vrisnik</item>
      <item>Vjera Rubinić, Vrinsnik 73, 21465 Vrisnik</item>
      <item>Abraham Bojanić, Jelsa 1, 21465 Jelsa</item>
      <item>Vedran Nevešćanin, Smiljanićeva 2, 21000 Split zastupanog po punomoćniku Jadranko Vidović</item>
      <item>Marija Pjevac, Omiška 18, 21000 Split</item>
      <item>Carinska uprava, Zrinsko Frankopanska 60, 21000 Split</item>
      <item>Općinski sud u Starom Gradu - ZK odjel, Ulica Novo Riva 3, 21460 Stari Grad</item>
      <item>Nada Akrap, Put Sirobuje 37, 21000 Split</item>
      <item>Jasminka Antunović, Ulica Luke Botića 24, 21210 Solin</item>
      <item>Nediljka Armanda, Vranjički put 18, 21000 Split</item>
      <item>Ana Babić, Krilava 8, 21000 Split</item>
      <item>Gordana Babić, Šulavi bb, 21214 Kaštel Lukšić</item>
      <item>Ivan Babić, Doverska 7, 21000 Split</item>
      <item>Katica Babić, Zvonimirova 16, 21210 Solin</item>
      <item>Jure Bacelj, Novakova 26, 21000 Split</item>
      <item>Ana Bačić, Umljanovići bb, 22320 Drniš</item>
      <item>Nediljka Bajić, Križanica 7, 21000 Split</item>
      <item>Žarka Bakotić, Mosorska Ulica 11 A, 21214 Kaštel Gomilica</item>
      <item>Marko Baković, Kroz selo 2, 22320 Siverić</item>
      <item>Ivica Ban, Braće Radića 7, 21212 Kaštel Sućurac</item>
      <item>Srđanka Banovac, Sikavice - Banovci 5, Parčić</item>
      <item>Božidar Barać, Maslinska 22, 21000 Split</item>
      <item>Vedran Barbarić, Šimićeva 8, 21000 Split</item>
      <item>Marija Barbir, Vukovarska 175, 21000 Split</item>
      <item>Petar Barbir, Vukovarska 175, 21000 Split</item>
      <item>Anica Baričević, Put blata bb, 21217 Kaštel Novi</item>
      <item>Damira Barišić, Barišići 10, 22320 Žitnić</item>
      <item>Ivan Barišić, Kornatska 31, 31000 Osijek</item>
      <item>Manda Bašić, Put Majdana 29, 21210 Solin</item>
      <item>Aleksandar Bauk, Alojzija Stepinca 16, 21000 Split</item>
      <item>Marina Bauk, Stepinčeva 16, 21000 Split</item>
      <item>Ivo Bavčević, Šibenska 3, 21000 Split</item>
      <item>Nataša Bazina, PUT STRMA 67 (ranije: NEORIĆ, NEORIĆ, 0), 21203 Neorić</item>
      <item>Mirjana Begonja, Džale 2, 22323 Sedramić</item>
      <item>Jelena Belić, Banski Dolac 627, 21465 Jelsa</item>
      <item>Niko Belić, Jelsa 627, 21465 Jelsa</item>
      <item>Jagoda Bešker, Gašpini 23, 21210 Solin</item>
      <item>Nedo Bešker, Gašpini 23, 21210 Solin</item>
      <item>Zorica Bilić, Predraga Bojanića 13, 21460 Stari Grad</item>
      <item>Sanja Bilić Pavlinović, Vukovarska 80, 21000 Split</item>
      <item>Jela Bilobrk, Stepinčeva 32, 21000 Split</item>
      <item>Antun Blažević, Meštrovića šetalište 96, 21000 Split</item>
      <item>Hrvoje Blažević, Blaževići bb, 22320 Čavoglave</item>
      <item>Damir Bojčić, Kralja Zvonimira 24, 22320 Drniš</item>
      <item>Željko Bojčić, P. Preradovića 4, 22320 Drniš</item>
      <item>Denis Boljat, Karlovo 46, 21214 Kaštel Kambelovac</item>
      <item>Srećko Boras, Put groblja bb, 21217 Kaštel Novi</item>
      <item>Robert Borić, Mosećka 56, 21000 Split</item>
      <item>Goran Bosančić, Ulica Braski Dolac 40, 21212 Kaštel Sućurac</item>
      <item>Pava Botić, Kosorova 7, 22300 Knin</item>
      <item>Ljuba Božanić, Dobrilina 11, 21000 Split</item>
      <item>Anka Božić, Šibenksa 9, 21000 Split</item>
      <item>Anica Božić-Bakušić, Katalinića prilaz 5, 21000 Split</item>
      <item>Ivica Bratić, Neorić bb, 21203 Neorić</item>
      <item>Nikša Bratić, Put Svete Mande 18, 21000 Split</item>
      <item>Vencislav Brizić, Ulica Kralja Zvonimira 56, 21460 Stari Grad</item>
      <item>Zlata Brizić, Ulica Kralja Zvonimira 56, 21460 Stari Grad</item>
      <item>Mate Brstilo, Krešimirova 25, 21311 Žrnovnica</item>
      <item>Zora Budimir, Cesta Domovinskog rata 36, 22300 Knin</item>
      <item>Miranda Budiša, Ulica Kralja Zvonimira 18, 22320 Drniš</item>
      <item>Nediljko Bugarin, Doverska 7, 21000 Split</item>
      <item>Željka Vučemilović Šimunović, Skradinska 7, 21000 Split</item>
      <item>Gordana Buljević, Trondheimska 10, 21000 Split</item>
      <item>Marina Burić, Mirlović Zagora, 22323 Unešić</item>
      <item>Mario Buzov, Cerje 85, 22320 Mirlović Polje</item>
      <item>Đuro Caratan, Stara zavala 58, 21465 Jelsa</item>
      <item>Toni Caratan, Stara Zavala 58, 21465 Jelsa</item>
      <item>Boris Carić, IVAN DOLAC 179 (ranije: IVAN DOLAC, IVAN DOLAC, 0), 21465 Ivan Dolac</item>
      <item>Paulo Carić, SVIRČE 145 (ranije: SVIRČE, SVIRČE, 0), 21460 Svirče</item>
      <item>Dinka Cazareo, Marina Šabića 4, 21460 Stari Grad</item>
      <item>Nevenka Cukrov, Domovinskog rata 6, 21210 Solin</item>
      <item>Dijana Czwik, Matoševa Ulica 96, 21210 Solin</item>
      <item>Vinka Čavala, Krešimirova bb, 21214 Kaštel Gomilica</item>
      <item>Silva Černak-Lojić, Kralja Zvonimira 18, 22320 Drniš</item>
      <item>Diana Čović, Duće-Glavica, 21310 Omiš</item>
      <item>Ante Čulo, Hrvatskih knezova bb, 21214 Kaštel Gomilica</item>
      <item>Blaž Ćapin, Odakova 9, 21000 Split</item>
      <item>Filip Delać, Grge Novaka 6, 22300 Knin</item>
      <item>Ankica Delić, Kaštelanska cesta 42, 21212 Kaštel Sućurac</item>
      <item>Marko Delić, Gašpini 108, 21210 Solin</item>
      <item>Nediljka Delić, Donji Muć bb, 21203 Donji Muć</item>
      <item>Gordana Didak, Kroz Smrdečac 5, 21000 Split</item>
      <item>Mili Divić, Radobiljska Cesta 12, 21250 Katuni</item>
      <item>Ljiljana Dragan, Šimićeva 54, 21000 Split</item>
      <item>Milka Drlje, Kitožer 9, 21311 Stobreč</item>
      <item>Mate Drmić, Put Plokita 40, 21000 Split</item>
      <item>Jozo Družianić, Pujanke 15, 21000 Split</item>
      <item>Niko Dujić, Don Petra Peroša, 21210 Mravince</item>
      <item>Stanko Duvančić, Duvančići 9, 22320 Razvođe</item>
      <item>Damir Duvnjak, Križine 15A, 21000 Split</item>
      <item>Nives Džanko, Ulica Fra Pavla Melade 24 A, 21217 Kaštel Štafilić</item>
      <item>Ante Đurđević, Jadranska 12, 21400 Supetar</item>
      <item>Ljubica Elez, Donji Moseć 14, 22320 Moseć</item>
      <item>Ankica Ezgeta, Kaštelanska cesta 12, 21217 Kaštel Stari</item>
      <item>Lenka Franić, Sedam Kaštela 6, 21000 Split</item>
      <item>Ivica Gabelić, Vrboska 387, 21465 Vrboska</item>
      <item>Marija Galešić, Neorić 61, 21203 Neorić</item>
      <item>Petar Galić, Težački put 40, 21000 Split</item>
      <item>Silvana Galić, Trondheimska 5, 21000 Split</item>
      <item>Kazimir Garić, Ulica Matija Ivanića 35, 21460 Stari Grad</item>
      <item>Vencel Gašpar, Hercegovačka 24, 21000 Split</item>
      <item>Vinko Gašpar, Sinjska 9, 21000 Split</item>
      <item>Ana Goreta, Put željezničke stanice, 22320 Drniš</item>
      <item>Zorka Goreta, Donje Gorete 21, 22320 Drniš</item>
      <item>Josip Gotovac, Vukovarska 113, 21000 Split</item>
      <item>Vjekoslav Grbčić, Gajeva 11A, 21000 Split</item>
      <item>Divna Grbeša, FRANKOPANSKA ULICA 20 (ranije: SOLIN, FRANKOPANSKA ULICA, 60), 21210 Solin</item>
      <item>Ana Grubišić, Put Sirobuje 10, 21311 Stobreč</item>
      <item>Gordana Grubišić, Braće Radića 3, 21210 Solin</item>
      <item>Nikola Grubišić, Kralja Zvonimira 37, 22320 Drniš</item>
      <item>Sanja Grubišić, Kralja Zvonimira 16, 22320 Drniš</item>
      <item>Antonio Gudelj, Put Dragovoda 17, 21000 Split</item>
      <item>Kata Gugić, Sarajevska 42, 21000 Split</item>
      <item>Mirjana Gugić, Luke Botića 6, 21210 Solin</item>
      <item>Ivica Hajder, Cigići 1, 22320 Otavice</item>
      <item>Željko Hajder, Cigići 1, 22320 Otavice</item>
      <item>Silvana Hajduk, Varoš 1, 21231 Klis</item>
      <item>Tomislav Herceg, Sinjska 46, 22300 Knin</item>
      <item>Mira Ikica, Vlaka Vi 2, 22303 Oklaj</item>
      <item>Franjo Ivčević, Sv. Petra od Klob. 1, 21217 Kaštel Novi</item>
      <item>Jelena Ivčević, Ulica Sv. Petra Od Klobuka 16, 21217 Kaštel Novi</item>
      <item>Damir Jakus, Stepinčeva 67, 21000 Split</item>
      <item>Gospova Jakus, Poljička Cesta 84, Poljica</item>
      <item>Marica Jakus, PUT MAJDANA 31 (ranije: SOLIN, PUT MAJDANA, 31), 21231 Klis</item>
      <item>Petar Jakus, Put Majdana 31, 21210 Solin</item>
      <item>Marko Janković, Bisko bb, 21232 Bisko</item>
      <item>Matija Jeličić, Vinkovačka 5, 21000 Split</item>
      <item>Ante Jeličić, Trondheimska 7, 21000 Split</item>
      <item>Marija Jocić, K. Ćipika 9, 21217 Kaštel Stari</item>
      <item>Ante Jolić, Jolići 2, 22320 Gradac</item>
      <item>Marica Jukić, Perivoj A. Roje 5, 21000 Split</item>
      <item>Marko Jukić, Perivoj Ane Roje 5, 21000 Split</item>
      <item>Renata Jukić, Put Župića 29, 21230 Sinj</item>
      <item>Jadranka Jurić, Bufaline II 29, 21217 Kaštel Novi</item>
      <item>Marija Jurić, Put Kruševika bb, 21214 Kaštel Kambelovac</item>
      <item>Ankica Kainić, Prominski Put 11, 22300 Knin</item>
      <item>Jelena Kalinić, Ivana Raosa 15, 21000 Split</item>
      <item>Petar Kalinić, Mosećka 114, 21000 Split</item>
      <item>Anamarija Kalinić Radović, Vukovarska 57, 21000 Split</item>
      <item>Stipan Kamber, Sesartići 20, 21210 Solin</item>
      <item>Đuro Kapoši, Južno predgrađe 51, 31000 Osijek</item>
      <item>Željko Karin, Zgon 80, 21210 Solin</item>
      <item>Marijana Karin Prnjak, Zgon 80, 21210 Solin</item>
      <item>Neda Kasalo, Kaštelanska cesta 1, 21214 Kaštel Kambelovac</item>
      <item>Zvonimir Kasalo, Kaštelanska cesta 1, 21214 Kaštel Kambelovac</item>
      <item>Suzana Kašić, Kralja Zvonimira 47, 22320 Drniš</item>
      <item>Ivana Katalinić, Renka Šperca 11, 21310 Omiš</item>
      <item>Josip Katušić, Luke Botića 11, 21210 Solin</item>
      <item>Ljiljana Kegalj, Istarska 5, 21000 Split</item>
      <item>Ante Kekez, Dubrovačka 35, 21000 Split</item>
      <item>Ivanko Kekez, Sukoišanska 29, 21000 Split</item>
      <item>Petrica Kekez, Dubrovačka 35, 21000 Split</item>
      <item>Boško Kevo, Stipe Pensa 5, 21217 Kaštel Štafilić</item>
      <item>Antiša Kliškinić, Ulica Petra Krešimira Iv 108, 21210 Solin</item>
      <item>Veljko Knezović, Zagrebačka 6, 21311 Stobreč</item>
      <item>Stjepan Kokeza, Pribude bb, 21206 Pribude</item>
      <item>Petar Kolega, Put Mira 2, 21210 Solin</item>
      <item>Daniela Kovač, Cesta dr. Franje Tuđmana 238a, 21212 Kaštel Sućurac</item>
      <item>Željka Kovač, Mažuranićevo šetalište 26, 21000 Split</item>
      <item>Ivan Kraljić, Neorić bb, 21203 Neorić</item>
      <item>Inga Krnjaić, Požeška 6, 21000 Split</item>
      <item>Anka Krstić, Odeska 19, 21000 Split</item>
      <item>Ivan Kundid, Gradišćanskih Hrvata 1, 21000 Split</item>
      <item>Ivana Kundid, Dinarska 11, 21000 Split</item>
      <item>Ružica Kundid, Dinarska 11, 21000 Split</item>
      <item>Deni Kuvačić, Mažuranićevo Šetalište 10 B, 21000 Split</item>
      <item>Anka Landikušić, Gradac 19 A, 21311 Podstrana</item>
      <item>Ivan Lasić, Konjsko bb, 21231 Konjsko</item>
      <item>Dražen Lazić, Šime Ljubića 9, 21000 Split</item>
      <item>Nenad Leskur, Ulica Stjepana Radića 14, 21210 Solin</item>
      <item>Ivana Lilić, Put Brodarice 7, 21000 Split</item>
      <item>Ivo Lipanović, M. Getaldića 31, 21000 Split</item>
      <item>Marko Lojić, Lojići 1, 22320 Drniš</item>
      <item>Mile Lovrić, Fra Grge Martića 41, 21000 Split</item>
      <item>Ana Lovrinčević, Vrh Visoke 121, 21000 Split</item>
      <item>Dejan Lukavac, Ćirići 3, 22320 Tepljuh</item>
      <item>Nela Madžar, Poljička 2, 21311 Podstrana</item>
      <item>Alenka Malinić, Pujanke 79, 21000 Split</item>
      <item>Pavao Marasović, Neorić bb, 21203 Neorić</item>
      <item>Anto Marijan, Ulica Mate Lovraka 2, 10410 Velika Gorica</item>
      <item>Cvita Marijanović, Marjanovići Iznad Crkve 11, 22320 Gradac</item>
      <item>Dobrinka Marijanović, Put Smokovika 35, 21000 Split</item>
      <item>Tomislav Marijanović, Put Smokovika 35, 21000 Split</item>
      <item>Jasna Marin, Petra Svačića 99, 22320 Drniš</item>
      <item>Marina Marin, Trbounje bb, 22320 Drniš</item>
      <item>Željko Marinac, Varaždinska 3, 21000 Split</item>
      <item>Božidar Marinković, Dosud 9, 21000 Split</item>
      <item>Jakov Mateta, ULICA KORIOLANA ĆIPIKA 10 (ranije: KAŠTEL STARI, ULICA KARIOLANA ČIPIKA, 10), 21217 Kaštel Stari</item>
      <item>Ivan Matić, Kopilica 33, 21000 Split</item>
      <item>Ružica Matić, Trbounje bb, 22320 Trbounje</item>
      <item>Slavko Matić, I. Aljinovića 11, 21311 Žrnovnica</item>
      <item>Željko Matić, Raška 12, 22320 Drniš</item>
      <item>Marija Matković, Šižgorićeva 20, 21000 Split</item>
      <item>Ivan Melvan, Luke Botića 7, 21217 Kaštel Novi</item>
      <item>Nikola Midenjak, Ulica 142. Brigade 16, 22320 Siverić</item>
      <item>Pere Mihanović, Radičinka 12, 21311 Žrnovnica</item>
      <item>Ana Mikulić, Čavoglave bb, 22320 Drniš</item>
      <item>Mate Mikulić, Pauk 11, 22320 Čavoglave</item>
      <item>Ivan Milaković, Strmoševica 3, 21222 Marina</item>
      <item>Ivan Milanović, Terzićeva 17, 21000 Split</item>
      <item>Zorka Miletić, Kliški put 4, 21210 Solin</item>
      <item>Milan Miljuš, Kranjčevićeva 35, 21000 Split</item>
      <item>Đorđe Mirčetić, Pokvasica 2, 22320 Miočić</item>
      <item>Tonči Mišković, Jelsa 667, 21465 Jelsa</item>
      <item>Ana Moro, Vukovarska 80, 21000 Split</item>
      <item>Slavko Moro, Crivac 62P, 21203 Crivac</item>
      <item>Tomi Moscatello, Ploča 17, Dol, 21460 Stari Grad</item>
      <item>Marija Munitić, Mažuranićevo šetalište 48, 21000 Split</item>
      <item>Ljubomir Muslim, Imotska 60, 21000 Split</item>
      <item>Mijo Nožina, Prgomet bb, 21201 Prgomet</item>
      <item>Jurica Oman, Ive Tijardovića 10, 21000 Split</item>
      <item>Mirko Oman, Tijardovićeva 10, 21000 Split</item>
      <item>Janja Orošnjak, Gorice 2, 21212 Kaštel Sućurac</item>
      <item>Mila Palada, Odeska 4, 21000 Split</item>
      <item>Ivan Pandža, K. Čipika 9, 21217 Kaštel Stari</item>
      <item>Asija Papić, Dr. Ante Starčevića 55, 21220 Trogir</item>
      <item>Mijo Papić, Getaldićeva 5, 21000 Split</item>
      <item>Tereza Papić, M. Getaldićeva 5, 21000 Split</item>
      <item>Rajko Parać, Ružić bb, 22320 Ružić</item>
      <item>Tatjana Parać, Vrlička 43, 21000 Split</item>
      <item>Đurđica Parat, Boksitno naselje 15, 22320 Drniš</item>
      <item>Ivan Pastuović, Pastuovića 3, 22320 Ružić</item>
      <item>Jurica Pavela, Poljana Kneza Trpimira 6, 21000 Split</item>
      <item>Roki Pavičić, Drugi Donji Dvori 6, 21460 Stari Grad</item>
      <item>Ivan Pažanin, Biokovska 6, 21000 Split</item>
      <item>Luka Peko, Terzićeva 5, 21000 Split</item>
      <item>Neda Penga, Sv.lovre 23, 21311 Stobreč</item>
      <item>Ante Perko, Don Petra Peroša 5, 21210 Mravince</item>
      <item>Ivana Perko, Don Petra Peroša 5, 21210 Mravince</item>
      <item>Gordana Perković, Vukovarska 43, 21000 Split</item>
      <item>Marica Perković, Perkovići 15, 22320 Kljake</item>
      <item>Nediljko Perković, Vukovarska 43, 21000 Split</item>
      <item>Nila Peroš, Terzićeva 3, 21000 Split</item>
      <item>Dragica Peša, Jeretova 7, 21000 Split</item>
      <item>Iris Peša, Rikarda Katalinića Jeretova 7, 21000 Split</item>
      <item>Nikša Petrić, Kod sv. Stjepana 53, 21450 Hvar</item>
      <item>Matko Pezo, Hercegovačka 30, 21000 Split</item>
      <item>Zlatko Piperković, Dinka Šimunovića 17, 21000 Split</item>
      <item>Joško Pivac, Varaždinska 43, 21000 Split</item>
      <item>Luka Pjevac, Omiška 18, 21000 Split</item>
      <item>Anka Plazonja, Uskočka 7, 21000 Split</item>
      <item>Robert Plazonja, Uskočka 7, 21000 Split</item>
      <item>Gordan Poparić, ULICA GRGURA NINSKOG 29 A (ranije: KAŠTEL NOVI, ŽRTAVA RATA, 29 A), 21217 Kaštel Novi</item>
      <item>Ante Popović, J. Palmotića 2, 21000 Split</item>
      <item>Milanka Pranić, Mosećka Ulica 4, 22320 Drniš</item>
      <item>Miroslav Primorac, I. Paštrića Poljičanina 19, 21311 Podstrana</item>
      <item>Iva Punda, Bistrička 29, 21204 Kotlenice</item>
      <item>Drago Radić, Na rudini 3, 20207 Čibača</item>
      <item>Mladen Radmilović, Gorička 4, 21000 Split</item>
      <item>Petar Radonić, Burkovo 98, 21465 Jelsa</item>
      <item>Jagoda Radošević, Vrh Lučca 35, 21000 Split</item>
      <item>Ante Rajčić, Velebitska 97, 21000 Split</item>
      <item>Marko Ralica, Benkovačka 3, 21000 Split</item>
      <item>Ivan Raos, Mandićeva 66, 21311 Stobreč</item>
      <item>Zdenka Razlog, Kod Pošte 33, 22320 Siverić</item>
      <item>Mila Rebić, Marka M. 20A, 21210 Mravince</item>
      <item>Marija Reljanović, Otavice 30, 22320 Otavice</item>
      <item>Mara Režić, Kliški put bb, 21210 Solin</item>
      <item>Marija Rizvan, Bilice 12, 21000 Split</item>
      <item>Anđelko Rogulj, Gomile 38, 21217 Kaštel Stari</item>
      <item>Berislava Roša, Zvonimirova 29 B, 22300 Knin</item>
      <item>Sofija Ruić, Getaldićeva 19, 21000 Split</item>
      <item>Ana Runjić, Hrvatskih vitezova 46, 21000 Split</item>
      <item>Gordan Ruščić, Putaljski put bb, 21212 Kaštel Sućurac</item>
      <item>Sanja Ružić, Šižgorićeva 7, 21000 Split</item>
      <item>Svjetlana Samac, Samci 14, 22320 Brištane</item>
      <item>Miljenko Samardžić, Šižegorićeva 20, 21000 Split</item>
      <item>Dinka Sanseović, KUNIČIĆA DVOR 4 (ranije: DOL, DOL, 0), Dol</item>
      <item>Ante Sarić, Neorić bb, 21203 Neorić</item>
      <item>Ivan Sarić, Neorić bb, 21203 Neorić</item>
      <item>Marija Sedlar, Ostravska 1, 21000 Split</item>
      <item>Ljubica Sekelez, Mitnička 1, 21000 Split</item>
      <item>Kristina Serdarević, Put Jokića-kalčina 8, 21203 Neorić</item>
      <item>Aleksandra Sever-Muhar, Karamanova 7, 21000 Split</item>
      <item>Boško Sikavica, Kričke bb, 22320 Ružić</item>
      <item>Snježana Sikavica, Domovinskog rata 12, 21210 Solin</item>
      <item>Dragan Simić, Sarajevska 76, 21000 Split</item>
      <item>Tanja Sinovčić, Trondheimska 10, 21000 Split</item>
      <item>Ljiljana Sirić, Put Vele Meje 10, 21212 Kaštel Sućurac</item>
      <item>Dijana Skelin, Vručine II 12, 21217 Kaštel Novi</item>
      <item>Kata Sočo, Neorić bb, 21203 Neorić</item>
      <item>Marija Stančić, Petra Krešimira IV 10, 21460 Stari Grad</item>
      <item>Đani Stanić, Matoševa Ulica 131, 21210 Solin</item>
      <item>Danica Stipinović, Kneza Trpimira 101, 21212 Kaštel Sućurac</item>
      <item>Milorad Stojsavljević, Šimićeva 58, 21000 Split</item>
      <item>Petar Strinić, Velebitska 93, 21000 Split</item>
      <item>Luca Strunje, Kralja Tomislava 18, 22300 Knin</item>
      <item>Slavka Svalina, Crivac bb, 21203 Crivac</item>
      <item>Marijan Šamija, Trstenik 2, 21000 Split</item>
      <item>Marinka Šamija, Vrgoračka 8, 22300 Knin</item>
      <item>Katica Šeparović, Kupreška 92, 21000 Split</item>
      <item>Nenad Ševo, Triljska 1, 21000 Split</item>
      <item>Krasna Šiklić, Hercegovačka 88, 21000 Split</item>
      <item>Mili Šimig, Šibenska 27, 21000 Split</item>
      <item>Vesna Škare, Ruđera Boškovića 12, 21000 Split</item>
      <item>Ljubica Škopljanac, TIKVARIN 14 (ranije: KAŠTEL KAMBELOVAC, TIKVARIN, 8), 21214 Kaštel Kambelovac</item>
      <item>Milica Špar, Mašogradska Ulica 16, 21212 Kaštel Sućurac</item>
      <item>Eleana Šubat, Mosorska 26, 21311 Podstrana</item>
      <item>Ivan Šuljug, Ivaniševićeva 45, 21000 Split</item>
      <item>Vesna Šunjić, Šimićeva 14, 21000 Split</item>
      <item>Ljubica Tarle, Tarle 12, 22320 Velušić</item>
      <item>Nada Teklić, Zgon 80, 21210 Solin</item>
      <item>Lada Terzić, Puntarska 5, 21000 Split</item>
      <item>Ivan Tomić, Velebitska 91, 21000 Split</item>
      <item>Ivan Topić, Obala kneza Branimira 1, 21000 Split</item>
      <item>Jelica Topić, Mosećka 50A, 21000 Split</item>
      <item>Tvrtko Topić, Ulica 142. Brigade 37 A, 22320 Siverić</item>
      <item>Anđelka Torlak, Radunica 29, 21000 Split</item>
      <item>Ivan Torlak, Radunica 29, 21000 Split</item>
      <item>Marko Torlak, Kljaci bb, 22320 Kljake</item>
      <item>Damir Tot, Šimićeva 12, 21000 Split</item>
      <item>Anka Treskavica, Dubrovačka 35, 21000 Split</item>
      <item>Anka Tukić, Šime Ljubića 13, 21000 Split</item>
      <item>Nediljko Ugrin, Sv. Ivana 33, 21311 Donje Sitno</item>
      <item>Marinko Uvodić, Zgon 32, 21210 Solin</item>
      <item>Nedjeljka Uvodić, Vinkovačka 51, 21000 Split</item>
      <item>Marko Validžić, Ružić bb, 22320 Ružić</item>
      <item>Ivanka Varnica, Imotska 69, 21000 Split</item>
      <item>Milica Varvodić, Kozjačka 24, 21210 Solin</item>
      <item>Kristina Velić, Papandopulova 11, 21000 Split</item>
      <item>Ljiljana Vesković, Fausta Vrančića 8, 21000 Split</item>
      <item>Milka Veštić, Čavale 11, 22323 Sedramić</item>
      <item>Ante Vidan, Gundulićeva 44, 21000 Split</item>
      <item>Marko Vidović, Ružić bb, 22320 Gradac</item>
      <item>Matko Vidović, Gradac bb, 22320 Gradac</item>
      <item>Nevenka Vidović, Gradac bb, 22320 Gradac</item>
      <item>Ankica Vilibić, Marina Getaldića 33, 21000 Split</item>
      <item>Anđelko Vilić, RADOBILJSKA CESTA 41 (ranije: KREŠEVO, KREŠEVO, 24), 21250 Kreševo</item>
      <item>Normela Visković, Jelsa 1005, 21465 Jelsa</item>
      <item>Tonči Visković, Pelinje 1005, 21465 Jelsa</item>
      <item>Marica Vlaić, Mira Tilića 12, 22320 Drniš</item>
      <item>Dubravka Vlainić, Strossmayerovo Šetalište 357, 21465 Jelsa</item>
      <item>Ivo Vodanović, Pavičića dvori 11, 21460 Stari Grad</item>
      <item>Josip Vogleš, Kaštelanska cesta 8, 21214 Kaštel Kambelovac</item>
      <item>Vinko Vranković, JELSA 129 (ranije: JELSA, JELSA, 0), 21465 Jelsa</item>
      <item>Ivan Vrdoljak, Donji Muč bb, 21203 Donji Muć</item>
      <item>Mirjana Vrdoljak, Put Kule 12, 21210 Solin</item>
      <item>Marija Vrgoč, Velebitska 34, 21000 Split</item>
      <item>Bože Vuco, Starčevićeva 10, 21212 Kaštel Sućurac</item>
      <item>Mirjana Vučković, Ruđera Boškovića 23, 21000 Split</item>
      <item>Višnja Vučković, Uvala Luka 18, 22202 Dvornica</item>
      <item>Ivan Vugdelija, Put Groblja bb, 21217 Kaštel Štafilić</item>
      <item>Dubravka Vukas, Markov Put 8, 21000 Split</item>
      <item>Anđelka Vukičević, Badanj bb, 22320 Drniš</item>
      <item>Zora Vuković, Plitvička 1A, 21000 Split</item>
      <item>Ivan Vukušić, Dobrilina 6, 21000 Split</item>
      <item>Jadran Vukušić, Put Sv. Klementa 19, 21311 Gornje Sitno</item>
      <item>Nevenka Vukušić, Cerje 2, 22320 Mirlović Polje</item>
      <item>Vjera Vukušić, Kralja Petra Krešimira IV 8, 22320 Drniš</item>
      <item>Zvonimir Vukušić, Vinodolska 10, 21000 Split</item>
      <item>Nevenka Vuleta, Markov put 33, 21311 Stobreč</item>
      <item>Vinka Zekić, Mostarska 7, 21000 Split</item>
      <item>Dinko Zenčić, Račić bb, 21465 Jelsa</item>
      <item>Borislav Zokić, Fra Bone Razmilovića 1, 21000 Split</item>
      <item>Dolina Zokić, Pojišanska 18, 21000 Split</item>
      <item>Margita Zokić, Fra Bone Razmilovića 1, 21000 Split</item>
      <item>Luca Zolota, Gospin Put 38, 21212 Kaštel Sućurac</item>
      <item>Milan Žarković, Parčić bb, 22320 Siverić</item>
      <item>Nevenka Živko, M. Čačića 3, 22300 Knin</item>
      <item>Davorka Živković, Živkovići 12, 22320 Badanj</item>
      <item>Ivica Živković, Badanj bb, 22320 Badanj</item>
      <item>Ivo Živković, A. Starčevića 51, 21210 Solin</item>
      <item>Siniša Ivančić, Lovački Put 13, 21000 Split</item>
      <item>Iva Jelić, Benkovačka 3, 21000 Split</item>
      <item>Marko Kavelj, Alojzija Stepinca 11, 21000 Split</item>
      <item>Ivan Koljanin, Kupreška 82, 21000 Split</item>
      <item>Željko Kovač, Dravska 4, 31000 Osijek</item>
      <item>Zvonko Kruneš, Ulica Slobode 36, 21000 Split</item>
      <item>Nikola Lacmanović, Sukoišanska 19, 21000 Split</item>
      <item>Vesna Lepetić, Tršćanska 12, 21000 Split</item>
      <item>Jelica Ljubica, Velebitska 105, 21000 Split</item>
      <item>Darko Lulić, Vežarovice 18, 21214 Kaštel Lukšić</item>
      <item>Vesna Lulić, Vežarovice 18, 21214 Kaštel Lukšić</item>
      <item>Marija Mamić, Kroz Meterize 26, 22000 Šibenik</item>
      <item>Radojka Marijanović, Marijanovići Iznad Crkve 10, 22320 Gradac</item>
      <item>Meri Cabadaj, Trg Bana Josipa Jelačića 10, 31000 Osijek</item>
      <item>Mate Markotić, Put Starog Sela 23, 21311 Podstrana</item>
      <item>Ante Marović, Lička 3, 21000 Split</item>
      <item>Ivan Marušić, Poljičkih Knezova 87, 21311 Podstrana</item>
      <item>Iva Melvan, Doverska 31, 21000 Split</item>
      <item>Goran Merkel, Mutvoranska Ulica 3, 52100 Pula</item>
      <item>Ivan Mornar, Miroslava Krleže 24, 21000 Split</item>
      <item>Miodrag Munjiza, Put Miluša 7, 21311 Stobreč</item>
      <item>Ante Nožina, Put Nožina-maljkovića 5, 21201 Prgomet</item>
      <item>Anica Pandža, Hercegovačka 46, 21000 Split</item>
      <item>Nikica Pavlović, Gornji Kono 37, 20000 Dubrovnik</item>
      <item>Silvana Perić, Table 31, 21000 Split</item>
      <item>Nediljka Perišić, Ruđera Boškovića 8a, 21204 Dugopolje</item>
      <item>Elvira Dračevac, Lumbarda 678, 20260 Lumbarda</item>
      <item>Mara Dobrota, Trondheimska 9, 21000 Split</item>
      <item>Neda-lidia Buljević, Put Crkve 8, 22320 Gradac</item>
      <item>Ivan Bugarin, Grab 114, 21238 Grab</item>
      <item>Maja Bučić, Ruđera Boškovića 11, 21000 Split</item>
      <item>Mira Božić, Bilice Ii 38, 21000 Split</item>
      <item>Sandra Borić, Mosećka 56, 21000 Split</item>
      <item>Marija Davidović, Gašpini 88, 21210 Solin</item>
      <item>Petar Adjanski, Osječka Ulica 1, 21214 Kaštel Gomilica</item>
      <item>Ana Čatlak, Put Sv. Ante Padovanskog 14, 21214 Kaštel Kambelovac</item>
      <item>Marinko Buškulić, Ivana Gundulića 13, 21000 Split</item>
      <item>Marinko Galić, Kamenita 99, 21000 Split</item>
      <item>Luca Gabela, Kneza Lj. Posavskog 7, 21000 Split</item>
      <item>Tomislav Frankić, Grljevačka 41, 21311 Podstrana</item>
      <item>Elias Erceg, Vrbanj 132, 21460 Vrbanj</item>
      <item>Jakov Elez, Donje Ogorje 0, 21206 Donje Ogorje</item>
      <item>Sretan Bajalo, Poljana Kneza Trpimira 4, 21000 Split</item>
      <item>Mario Tomić, Ulica Svetega Križica 26, 21450 Hvar</item>
      <item>Ranko Vuleta, Sv. Ivana 20, 21311 Donje Sitno</item>
      <item>Zlatko Balić, K. Višeslava 1, 21204 Dugopolje</item>
      <item>Boško Barać, Bajagić 13a, 21238 Bajagić</item>
      <item>Milan Vukić, Doverska 5, 21000 Split</item>
      <item>Mara Vukorepa, Zgon 30, 21210 Solin</item>
      <item>Bare Vujina, Vujinova 4, 21217 Kaštel Štafilić</item>
      <item>Milenko Bašić, Sv.nikole 46, 21207 Podgrađe</item>
      <item>Diana Blažević, Mejaši I 3b, 21000 Split</item>
      <item>Jozo Bogić, Put Blata 132, 21217 Kaštel Stari</item>
      <item>Stjepko Bojanić, Duvanjska 7, 21000 Split</item>
      <item>Miroslav Trečić, Ulica Domovinskog Rata 1c, 21210 Solin</item>
      <item>Neda Tukić, Trondheimska 10, 21000 Split</item>
      <item>Vinka Ukić, Dinka Šimunovića 5, 22300 Knin</item>
      <item>Mira Velić, Velebitska 73, 21000 Split</item>
      <item>Ivan Vrdoljak, Donja Mala-centar 31, 21203 Neorić</item>
      <item>Iva Vrdoljak, Kukuljevićeva 19, 21000 Split</item>
      <item>Dražen Todorović, Hercegovačka 70, 21000 Split</item>
      <item>Dubravka Stojanovska, Put Plokita 75, 21000 Split</item>
      <item>Josip Strniša, Ivana Gundulića 9, 22300 Knin</item>
      <item>Ivica Sviličić, Kneza Mutimira 3, 21000 Split</item>
      <item>Ana Rogošić, Komjate 0, 21214 Kaštel Lukšić</item>
      <item>Ivica Stipinović, Sukoišanska 25, 21000 Split</item>
      <item>Darko Topić, Put Sv. Ižidora 92, 21000 Split</item>
      <item>Marija Trečić, Ulica Domovinskog Rata 1c, 21210 Solin</item>
      <item>Milica Zorić, Kneza Mislava 9, 21311 Podstrana</item>
      <item>Ivo Rajčić, Radunićeva 19, 21217 Kaštel Novi</item>
      <item>Ivan Radoš, Drniški Put 9, 21000 Kamen</item>
      <item>Željka Vučemilović-šimunović, Alkarska 26, 21000 Split</item>
    </derivirana_varijabla>
  </DomainObject.Predmet.StrankaListFormatedWithAdress>
  <DomainObject.Predmet.StrankaListFormatedWithAdressOIB>
    <izvorni_sadrzaj>
      <item>REPUBLIKA HRVATSKA, OIB 18683136487 zastupanog po punomoćniku ŽUPANIJSKO DRŽAVNO ODVJETNIŠTVO U SPLITU</item>
      <item>LUKA dioničko društvo, OIB 34440814040, Kopilica 47 B, Split</item>
      <item>RAD, d.o.o. za vodoopskrbu i ostale komunalne djelatnosti, OIB 71304592430, Ul.Stjepana Radića 69, Drniš</item>
      <item>HEP-Operator distribucijskog sustava d.o.o. za distribuciju i opskrbu električne energije ELEKTRA ŠIBENI, OIB 46830600751, Ulica grada Vukovara 37, 10000 Zagreb</item>
      <item>Mara Jukić, OIB 37710339746, Čavoglave bb, 22322 Ružić zastupanog po punomoćniku Mijo Jeličić</item>
      <item>Ivica Bašić, OIB 14595893401, Vukovarska 170, 21000 Split zastupanog po punomoćniku Mijo Jeličić</item>
      <item>GASTRO GRUPA d.o.o. za trgovinu i usluge, OIB 39228456312, Grada Vukovara 271, 10000 Zagreb</item>
      <item>AUTO HRVATSKA dioničko društvo, OIB 32709834358, Dubrovačka Ulica 1, Split</item>
      <item>JADRANSKO OSIGURANJE d.d., OIB 94472454976, Listopadska 2, 10000 Zagreb zastupanog po punomoćniku Grgić &amp; Partneri odvjetničko društvo j.t.d.</item>
      <item>CITY EX d.o.o. za prijenos poslovne dokumentacije, OIB 99406899243, Donje Svetice 40, 10 000 Zagreb zastupanog po punomoćniku Antonio Zujić</item>
      <item>Hrvatski Telekom d.d., OIB 81793146560, Savska cesta 32, 10000 Zagreb</item>
      <item>CODEX SORTIUM društvo s ograničenom odgovornošću za pružanje kompleksnih konzalting usluga, OIB 83918065246, Ivana Šibla 9, 10000 Zagreb</item>
      <item>SUNCE osiguranje d.d., OIB 12012147571, Trnjanska cesta 108, 10000 Zagreb</item>
      <item>HRVATSKA IZVJEŠTAJNA NOVINSKA AGENCIJA, OIB 41387373932, Marulićev trg 16, 10000 Zagreb</item>
      <item>ČISTOĆA d.o.o. za komunalnu djelatnost, održavanje čistoće i odlaganje komunalnog otpada, OIB 16912997621, Put od Republike 14, Dubrovnik</item>
      <item>TEXT-PAPIR d.o.o. za trgovinu i usluge, OIB 45878059290, Stinice 12, Split</item>
      <item>SLOBODNA DALMACIJA izdavačka i tiskarska djelatnost, dioničko društvo, OIB 35075764438, Ulica Hrvatske Mornarice 4, Split</item>
      <item>ČISTOĆA društvo s ograničenom odgovornošću za obavljanje komunalnih djelatnosti održavanja čistoće i odlaganja komunaln, OIB 38812451417, Put Plokita 81, Split</item>
      <item>OPĆINA JELSA Jedinstveni upravni odjel, OIB 94187441810, Riba bb, 21465 Jelsa</item>
      <item>AUTOKUĆA BOSNIĆ d.o.o. za trgovinu, servis i remont, OIB 62890333516, Rakite 27, Žrnovnica</item>
      <item>TISKARA MALENICA d.o.o., OIB 21268596817, 113. Šibenske brigade HV-a 193, Šibenik zastupanog po punomoćniku Jasmin Avdagić</item>
      <item>Ivan Marijan, OIB 35721802898, Strossmayerovo šetalište bb, 21465 JELSA, Otok Hvar zastupanog po punomoćniku Zdravko Bojanić</item>
      <item>HEP-Operator distribucijskog sustava d.o.o. za distribuciju i opskrbu električne energije, OIB 46830600751, Ulica grada Vukovara 37, 10000 Zagreb</item>
      <item>Rikard Pavlović, OIB 16829467929, Gundulićeva 26, 21000 Split</item>
      <item>LUČKA UPRAVA SPLIT, OIB 06992092556, Gat Sv. Duje 1, Split</item>
      <item>TINA ALATI društvo s ograničenom odgovorošću za trgovinu i usluge, OIB 72232886006, Trg Francuske Repub. 14, 10000 Zagreb</item>
      <item>PLOVPUT trgovačko društvo s ograničenom odgovornošću za održavanje pomorskih plovnih putova i radijske službe, OIB 14480721492, Obala Lazareta 1, Split</item>
      <item>Regionalna veletržnica Benkovac dioničko društvo za trgovinu i usluge "u stečaju", OIB 16205687638, Benkovačke bojne 17, Benkovac</item>
      <item>MESSER CROATIA PLIN Poduzeće za proizvodnju i prodaju tehničkih plinova d.o.o., OIB 32179081874, Industrijska 1, Zaprešić</item>
      <item>ZAVOD ZA JAVNO ZDRAVSTVO DR. ANDRIJA ŠTAMPAR, OIB 33392005961, Mirogojska Cesta 16, 10000 Zagreb</item>
      <item>Zagrebačka burza d.d., OIB 84368186611, Ivana Lučića 2a/22, 10000 Zagreb zastupanog po punomoćniku MAĐARIĆ &amp; LUI - odvjetničko društvo d.o.o.</item>
      <item>METRONET TELEKOMUNIKACIJE d.d. za telekomunikacijske usluge, OIB 23269006802, Ulica Grada Vukovara 269/d, 10000 Zagreb</item>
      <item>RELAX, d.o.o. za proizvodnju i trgovinu, OIB 24543050439, Tijardovićeva 4/II, Split</item>
      <item>MINISTARSTVO GOSPODARSTVA, RAVNETELJSTVO ZA ROBNE ZALIHE, OIB 22413472900, Ul.Grada Vukovara 78/VI, 10000 Zagreb zastupanog po punomoćniku ŽUPANIJSKO DRŽAVNO ODVJETNIŠTVO U SPLITU</item>
      <item>PUĆO d.o.o. za trgovinu, ugostiteljstvo i cestovni prijevoz, OIB 33417474295, Puće 2, Ružić</item>
      <item>ITEM, d.o.o. informatičke usluge, OIB 71527463594, Put Supavla 39, Split</item>
      <item>ŠKARE TRADE, d.o.o. za trgovinu i ugostiteljstvo, OIB 88448992592, Sarajevska Ulica 64, Split</item>
      <item>CROATIA osiguranje d.d. FILIJALA SPLIT, OIB 26187994862, Miramarska 22, 10000 Zagreb</item>
      <item>MIRJANA BARIĆ, OIB 91861480870, D.Farlatija 92, 23000 Zadar</item>
      <item>SREDIŠNJE KLIRINŠKO DEPOZITARNO DRUŠTVO, dioničko društvo, OIB 64406809162, Heinzelova 62/a, 10000 Zagreb</item>
      <item>MILENKO BUŠLJETA, OIB 63433937940, P. Bonifacije 30, 23000 Zadar</item>
      <item>MILICA UGARKOVIĆ, OIB 03462724779, 23000 Zadar</item>
      <item>FABIJAN PERONJA, OIB 19033633778, Banski dolac bb, 21465 Jelsa zastupanog po punomoćniku KRUNO PERONJA</item>
      <item>Agencija za upravljanje državnom imovinom, OIB 75666130770, Ivana Lučića 6, 10000 Zagreb</item>
      <item>COMENG, društvo s ograničenom odgovornošću za informatički inženjering, OIB 42122172362, A. Starčevića 11, Solin</item>
      <item>AMEROPA AG, OIB 38272342702, Rebgasse 108, BINNINGEN zastupanog po punomoćniku Odvjetničko društvo Hanžeković &amp; Partneri društvo s ograničenom odgovornošću</item>
      <item>GRAFOPLEX, društvo s ograničenom odgovornošću, za trgovinu i usluge, OIB 71142152777, Hektorovićeva 47, Split</item>
      <item>HP - Hrvatska pošta d.d., OIB 87311810356, Jurišićeva 13, 10000 Zagreb</item>
      <item>Financijska agencija, OIB 85821130368, Vrtni put 3, 10000 Zagreb</item>
      <item>NIKOLA LACMANOVIĆ, OIB 50670282682, Sukoišanska 19, 21000 Split zastupanog po punomoćniku DORIS KOŠTA</item>
      <item>HEP-Operator distribucijskog sustava d.o.o. za distribuciju i opskrbu električne energije, OIB 46830600751, Ulica grada Vukovara 37, 10000 Zagreb</item>
      <item>VODOVOD I KANALIZACIJA, društvo s ograničenom odgovornošću za vodoopskrbu, odvodnju i pročišćavanje otpadnih voda, OIB 56826138353, Biokovska 3, Split</item>
      <item>JELKOM, društvo s ograničenom odgovornošću za komunalnu djelatnost, OIB 92345732468, Vrboska</item>
      <item>DALMACIJAVINO d.d. za proizvodnju i promet alkoholnih i bezalkoholnih pića "u stečaju", OIB 07837847925, Obala kneza Domagoja 15, Split</item>
      <item>EUROLEASING d.o.o., OIB 48922277230, Remetinečka cesta 98, 10000 Zagreb zastupanog po punomoćniku Grgić &amp; Partneri odvjetničko društvo j.t.d.</item>
      <item>Rino Barbić, odvjetnik, OIB 04402974520, Vrsina 0, 21465 Jelsa</item>
      <item>HVARSKI VODOVOD d.o.o., OIB 96577868636, Radičina 0, 21465 Jelsa zastupanog po punomoćniku Rino Barbić</item>
      <item>IVAN MILAT, OIB 89865160390, Ulica br. 7, 20271 BLATO NA KORČULI</item>
      <item>DIONOVA - DIONA d.o.o., OIB 41112127430, Donje Svetice 127, 10000 Zagreb</item>
      <item>TEHNOPLAST d.o.o. za građevinarstvo, trgovinu, ugostiteljstvo, turizam i uslužne djelatnosti, OIB 70676517267, Ulica Slobode 5, 21000 Split</item>
      <item>VIPnet, društvo s ograničenom odgovornošću za usluge javnih telekomunikacija, OIB 29524210204, Vrtni put 1, 10000 Zagreb</item>
      <item>BILIĆ-ERIĆ d.o.o. za privatnu zaštitu, OIB 68580128211, Ljudevita Posavskog 3, Trgovački centar Millennijum, Sesvete</item>
      <item>DALMACIJAVINO - ZAGREB društvo sograničenom odgovornošću za trgovinu, ugostiteljstvo i prijevoz, OIB 93269876765, Gajeva 26, 10000 Zagreb</item>
      <item>GRAD DRNIŠ, OIB 38309740312, Trg kralja Tomislava 1, 22320 Drniš</item>
      <item>Vetropack Straža tvornica stakla d.d. Hum na Sutli, OIB 74210066591, Hum na Sutli, Hum na Sutli 203, Hum Na Sutli</item>
      <item>CAPRICORNO, društvo s ograničenom odgovornošću za trgovinu, OIB 09517317411, Hercegovačka 57/A, Split</item>
      <item>PELJEŠKI VRHOVI, POLJOPRIVREDNA ZADRUGA, OIB 49398931487, Janjina 68, Janjina</item>
      <item>Toma Šurjak, OIB 66049692921, Sansovića dvori 29, 21465 JELSA, DOL zastupanog po punomoćniku Rino Barbić</item>
      <item>Jakov Peronja, OIB 07373599239, Jelsa 0, 21465 Jelsa zastupanog po punomoćniku Rino Barbić</item>
      <item>TIGAR d.o.o. za usluge, OIB 65051360088, Put Supavla 1, Split zastupanog po punomoćniku Zoran Iviš</item>
      <item>POREZNA UPRAVA Područni ured Split, OIB 18683136487, Trg dr. Franje Tuđmana 4, 21000 Split zastupanog po punomoćniku ŽUPANIJSKO DRŽAVNO ODVJETNIŠTVO</item>
      <item>BURA I TRAMUNTANA d.o.o. za trgovinu i usluge, OIB 78359961331, Don Frane Bulića 205, Solin</item>
      <item>TRAST međunarodno otpremništvo, dioničko društvo, OIB 93225891495,  Gat Sv.Duje 4, Split zastupanog po punomoćniku Marina Tončić-Bota</item>
      <item>CHROMOS AGRO dioničko društvo proizvodnja sredstava za zaštitu bilja, OIB 82790074844, Radnička cesta 173/n, 10000 Zagreb</item>
      <item>VODOVOD I KANALIZACIJA, društvo s ograničenom odgovornošću za vodoopskrbu, odvodnju i pročišćavanje otpadnih voda, OIB 56826138353, Biokovska 3, Split</item>
      <item>AUTOTRANS d. o. o. za javni prijevoz putnika u cestovonom prometu, trgovinu, usluge i turistička agencija, OIB 19819724166, Trg Žabica 1, Rijeka</item>
      <item>BRTVILA BREZIĆ d.o.o. za proizvodnju brtvila, trgovinu i zastupanje, OIB 47897946377, Starotrnjanska 46/A, 10000 Zagreb</item>
      <item>IREKS AROMA društvo s ograničenom odgovornošću, OIB 36709757659, Radnička Cesta 37, 10000 Zagreb zastupanog po punomoćniku Odvjetničko društvo GLAMUZINA &amp; GROŠETA</item>
      <item>Marin Mileteta, odvjetnik, OIB 37476644793, Gorjanska 26, 10000 Zagreb zastupanog po punomoćniku Antonia Selak</item>
      <item>HEP - Opskrba d.o.o. za opskrbu potrošača električnom, toplinskom energijom i plinom, OIB 63073332379, Ulica grada Vukovara 37, 10000 Zagreb</item>
      <item>ING-ATEST d.o.o. za trgovinu i usluge, OIB 21777333810, Hrvatske mornarice 1/a, Split</item>
      <item>Hrvatske vode, pravna osoba za upravljanje vodama, OIB 28921383001, Grada Vukovara 220, 10000 Zagreb</item>
      <item>BASLER OSIGURANJE ZAGREB dioničko društvo za osiguranje, OIB 59706054982, Radnička cesta 37/b, 10000 Zagreb</item>
      <item>NARODNI TRGOVAČKI LANAC d.o.o. za trgovinu i usluge, OIB 78344221376, Soblinec, Soblinečka 55, Sesvete</item>
      <item>MANTIS, d.o.o. za trgovinu i usluge, OIB 41274793973, Varaždinska 51, Split</item>
      <item>Vinko Paina, OIB 51203688235, Malo selo, 21460 Stari Grad</item>
      <item>TRANSADRIA, međunarodna špedicija d. d. u stečaju, OIB 47965841018, Riva Boduli 1, Rijeka</item>
      <item>Hrvatska radiotelevizija, OIB 68419124305, Prisavlje 3, 10000 Zagreb</item>
      <item>BRODOMERKUR trgovina i usluge, dioničko društvo, OIB 33956120458, Poljička Cesta 35, Split</item>
      <item>ZAGREBAČKI HOLDING, društvo s ograničenom odgovornošću za javni prijevoz, opskrbu vodom, održavanje čistoće, putnička a, OIB 85584865987, Ulica grada Vukovara 41, 10000 Zagreb</item>
      <item>NASTAVNI ZAVOD ZA JAVNO ZDRAVSTVO SPLITSKO-DALMATINSKE ŽUPANIJE, OIB 54948902275, Vukovarska Ulica 46, Split</item>
      <item>BRODOSPLIT-BRODOGRADILIŠTE društvo s ograničenom odgovornošću, OIB 05532178397, Put Supavla 21, Split</item>
      <item>COPAN ZAGREB društvo s ograničenom odgovornošću za trgovinu i zastupanje, OIB 43698579132, Selnica Šćitarjevska 25, 10410 Velika Gorica</item>
      <item>DUHAN društvo s ograničenom odgovornošću, OIB 84143469050, Vukovarska 30, Dubrovnik</item>
      <item>Ivica Maleš vl. autoservis "UNO", OIB 89917595934, Put Blata bb, 21216 Kaštel Stari</item>
      <item>Teo Palaversić, OIB 21074825891, Mala Banda 166, 21465 Jelsa</item>
      <item>HRVATSKA POŠTANSKA BANKA, dioničko društvo, OIB 87939104217, Jurišićeva 4, 10000 Zagreb</item>
      <item>OTIS DIZALA, društvo s ograničenom odgovornošću za proizvodnju, montažu, remont i održavanje dizala, OIB 76080865307, Prilaz Vladislava Brajkovića 15, 10000 Zagreb</item>
      <item>Fabijan Roić, OIB 55646544786, Domobranska 26, 21460 Stari Grad</item>
      <item>Ivo Družević, OIB 59608054089, Družević Dvor 20, 21460 Stari Grad, Dol</item>
      <item>Ivo Roić, OIB 73872839985, Zbora Narodne garde 2, 21460 Stari Grad</item>
      <item>Josip Kovačević, OIB 24407104693, M.Ivanića 26, 21460 Stari Grad</item>
      <item>Tedi-Tadija Maroević, OIB 75901351091, Out Rudine 4, 21460 Stari Grad</item>
      <item>Jakica Lupi, OIB 73236308888, Vrbanj 0, 21462 Vrbanj</item>
      <item>Joza Bratanić, OIB 08011374888, Vrbanj 0, 21462 Vrbanj</item>
      <item>Antun Pavičić, OIB 65866256737, Pavičića dvor 13, 21460 Stari Grad, Dol</item>
      <item>Juraj Pavičić, OIB 09529542053, Ceratorij 0, 21462 Vrbanj</item>
      <item>Cvjetko Matković, OIB 10443683019, Matije Ivanića 0, 21460 Stari Grad</item>
      <item>Katica Kovačević, OIB 33120980772, Dol 0, 21460 Dol</item>
      <item>Nikša Dužević, OIB 66241675982, Dol 0, 21460 Dol</item>
      <item>Milovan Kombura, OIB 30770175855, F. Vrančića 13, 21000 Split</item>
      <item>Jelisava Pavičić, OIB 83980708087, Vrbanj 0, 21462 Vrbanj</item>
      <item>Matko Carić, OIB 35189247498, Dol 0, 21460 Dol</item>
      <item>Marinko Dužević, OIB 12242231071, Dol  0, 21460 Stari Grad, Dol</item>
      <item>Margarita Radonić, OIB 28025722533, Dol 0, 21460 Dol</item>
      <item>Dinko Pavičić Tribunol, OIB 99243667034, Žrtava Rata  2, 21460 Stari Grad</item>
      <item>Tonči Šurjak, OIB 60785268681, Stari Grad 0, 21460 Stari Grad</item>
      <item>Duško Pavičić Ivelja, OIB 25982798589, Bassina 0, 21462 Vrbanj</item>
      <item>Pero Dulčić Sušak, OIB 55533277123, Malo Selo 63, 21460 Stari Grad</item>
      <item>Ivan Tadić, OIB 00384008152, Vagonj 32, 21460 Stari Grad</item>
      <item>Ivica Pavičić, OIB 72332556277, Vrbanj 0, 21462 Vrbanj</item>
      <item>Mihovil-Mile Pavičić, OIB 24835949834, Vrbanj 0, 21462 Vrbanj</item>
      <item>Tomi Moscatello, OIB 28508820612, Dol, 21460 Dol</item>
      <item>Nikola Vodanović, OIB 74845370223, Vrbanj 0, 21462 Vrbanj</item>
      <item>Margarita Marica Stančić, OIB 08101100980, Kod Sv. Petra 0, 21460 Stari Grad</item>
      <item>Vjekoslav Radonić, OIB 33204721839, Dol 0, 21460 Dol</item>
      <item>Marinko Sanseović, OIB 45513941394, Dol 0, 21460 Dol</item>
      <item>Tadija Moškatelo, OIB 31188799731, B.Kašića 9, 21460 Stari Grad</item>
      <item>Damir Petrić, OIB 86091667582, Stari Grad 0, 21460 Stari Grad</item>
      <item>Louis Petrić, OIB 16074465250, Srinjo kola 2, 21460 Stari Grad</item>
      <item>Ivica Ljubić, OIB 56655610557, Stari Grad 0, 21460 Stari Grad</item>
      <item>Vinko Lupi, OIB 35451219902, Sv. Magdalene 7, 21460 Stari Grad</item>
      <item>Ivan Tadić Šilo, OIB 70114227603, Stari Grad 0, 21460 Stari Grad</item>
      <item>Ivan Tadić, OIB 70114227603, Stari Grad 0, 21460 Stari Grad</item>
      <item>Vinko Maroević, OIB 76848533915, Stari Grad, 21460 Stari Grad</item>
      <item>Ivan Buratović, OIB 47859397279, Vrbanj 13, 21462 Vrbanj</item>
      <item>Mijo Mili Pavičić, OIB 88915921313, Vrbanj 0, 21460 Vrbanj</item>
      <item>Marija Vodanović, OIB 55757464937, Stari Grad 0, 21460 Stari Grad</item>
      <item>Jakov Fredotović, OIB 46839149373, Vrbanj 297, 21462 Vrbanj</item>
      <item>Miljenko Srhoj, OIB 83488729434, Krešimirova 5, 21460 Stari Grad</item>
      <item>Nikola Haladić, OIB 44890767273, Stari Grad 0, 21460 Stari Grad</item>
      <item>Janez Jelušić, OIB 53424861114, Sv. Petra 0, 21460 Stari Grad</item>
      <item>Nikola Sansević, OIB 77925554696, Dol 0, 21460 Stari Grad</item>
      <item>Nikola Buratović, OIB 63461897206, Vrbanj 0, 21462 Vrbanj</item>
      <item>Cvjetko Buratović, OIB 68271062216, Put Križa 4, 21460 Stari Grad</item>
      <item>Nikola Buratović, OIB 83296807791, Vrbanj 0, 21462 Vrbanj</item>
      <item>Nikola Stipišić, OIB 40730811746, Vrbanj 0, 21462 Vrbanj</item>
      <item>Prošper Moškatelo, OIB 30735770287, Dol 0, 21460 Dol</item>
      <item>Tonko Maroević, OIB 09539101243, Šiberija 6, 21460 Stari Grad</item>
      <item>Ivo Pavičić, OIB 10571584537, Dol 0, 21460 Dol</item>
      <item>Pavao Čubre, OIB 53903728630, Vrbanj 0, 21462 Vrbanj</item>
      <item>Luka Šurjak, OIB 94878152360, Dol 0, 21460 Dol</item>
      <item>Luka Franetović, OIB 70961784599, C. Škarpe 17, 21460 Stari Grad</item>
      <item>Ivan Miloš Mile, OIB 62291039145, Dol 0, 21460 Dol</item>
      <item>Jure Moškatelo, OIB 82967525191, Ploča 2, 21460 Dol</item>
      <item>Vjekoslav Bogdanić, OIB 94391191426, J.B.Jelačića 9, 21460 Stari Grad</item>
      <item>Petro Šoljan, OIB 76350894229, Donja kola 0, 21460 Stari Grad</item>
      <item>Juraj Dužević, OIB 99909425440, Radošića dvor 4, 21460 Dol</item>
      <item>Damir Šurjak, OIB 27457530614, Šurokovića dvor 5, 21460 Dol</item>
      <item>Jakov Tresić, OIB 60663993622, Vrbanj 0, 21462 Vrbanj</item>
      <item>Juraj Moškatelo Stariji, OIB 12577877147, Ploča 27, 21460 Stari Grad</item>
      <item>Ruža Roić, OIB 27524265061, Pod jugo 10, 21460 Dol</item>
      <item>Rade Čavić, OIB 74420229729, Malo Selo 0, 21460 Stari Grad</item>
      <item>Matilda Buratović, OIB 24198956638, Vrbanj 0, 21462 Vrbanj</item>
      <item>Ivo Šurjak, OIB 90776404563, Ostravska 8, 21000 Split</item>
      <item>Dražica Matković Ljubo, OIB 38484140872, Vrbanj 0, 21462 Vrbanj</item>
      <item>Dinko Račić, OIB 02437704848, Vrbanj 173, 21462 Vrbanj</item>
      <item>Mila Franetović Dužević, OIB 02539671010, Vrankovića dvor 5, 21460 Stari Grad</item>
      <item>Luka Stančić, OIB 91475365556, Stančića dvor 0, 21460 Dol</item>
      <item>Meri Petrić, OIB 49953370209, Stari Grad 0, 21460 Stari Grad</item>
      <item>Ivan Moškatelo, OIB 16048013538, Ploča 29, 21460 Dol</item>
      <item>Vinko Moškatelo, OIB 57771107058, Ploča 23, 21460 Dol</item>
      <item>Nikola Šimunović, OIB 24630749503, K. Zvonimira 35, 21460 Stari Grad</item>
      <item>Mirko Radonić, OIB 28025722533, Pod jugo 19, 21460 Dol</item>
      <item>Antun Sansević, OIB 80183811492, Sansevića dvor 43, 21460 Dol</item>
      <item>Nikša Moškatelo, OIB 98307576243, Ploča 4, 21460 Dol</item>
      <item>Antun Vodanović Stariji, OIB 43563335947, Vrbanj  0, 21460 Vrbanj</item>
      <item>Ivo Bojanić, OIB 00897882683, Šiberija 19, 21460 Stari Grad</item>
      <item>Cvjetko Miličić, OIB 44230808110, T. Buzolića 8, 21450 Hvar</item>
      <item>Marija Trbuhović, OIB 38712300010, Vrbanj 0, 21462 Vrbanj</item>
      <item>Neno Šoljan, OIB 04419572654, Molo Selo 0, 21460 Stari Grad</item>
      <item>Juraj Tomi Moškatelo, OIB 80968217347, Ploča 2, 21460 Dol</item>
      <item>Ivo Račić Kapetanić, OIB 70008404713, Vrbanj 0, 21462 Vrbanj</item>
      <item>Đuro Caratan, OIB 81898965125, Zavala 0, 21465 Zavala</item>
      <item>Ante Tonči Drinković, OIB 92836065068, Bonski Dolac, 21465 Jelsa</item>
      <item>Kata Duboković, OIB 93006547119, Pitve bb, 21465 Pitve</item>
      <item>Boris Carić, OIB 46466426123, Ivan Dolac 0, 21465 Ivan Dolac, Jelsa</item>
      <item>Tonko Ivčević Bakulić, OIB 62293366608, Šiberija 29, 21460 Stari Grad</item>
      <item>Marko Huljić, OIB 99873701212, Račić 860, 21465 Jelsa</item>
      <item>Lenka Roić, OIB 57371012596, Dol, 21460 Dol</item>
      <item>Stjepan Jerković, OIB 25876380285, Zastražišće 0, 21466 Zastražišće</item>
      <item>Boris Borović, OIB 51193036454, Poljica, 21466 Poljica</item>
      <item>Niko Salamunić, OIB 76231208532, Jelsa bb, 21465 Jelsa</item>
      <item>File Vranković, OIB 44132340384, Dol 0, 21460 Dol</item>
      <item>Juraj Šperka, OIB 79176257167, Zastražišće 0, 21466 Zastražišće</item>
      <item>Mili Razović, OIB 03291272208, Vinkovačka 51, 21000 Split</item>
      <item>Ante Mihojević, OIB 08852465695, Vrboska, 21463 Vrboska</item>
      <item>Ljubica Stipišić, OIB 53136752678, Vrbanj 0, 21462 Vrbanj</item>
      <item>Stjepan Hujo Huljić, OIB 06947019866, Vrsina bb, 21465 Jelsa</item>
      <item>Nikola Grgičević, OIB 72806517394, Vrisnik 0, 21465 Vrisnik</item>
      <item>Tonči Gurdulić, OIB 88962507191, Jelsa 0, 21465 Jelsa</item>
      <item>Prošperino Milevčić, OIB 45533211549, Jelsa 0, 21465 Jelsa</item>
      <item>Boris Rubinić, OIB 69242251733, V rbanj  0, 21462 Vrbanj</item>
      <item>Jakov Račić, OIB 31621777587, Vrbanj 302 A, 21462 Vrbanj</item>
      <item>Jakša Radonić, OIB 11727504421, Jelsa 0, 21465 Jelsa</item>
      <item>Vinko Palaversić, OIB 66878442541, Jelsa, 21465 Jelsa</item>
      <item>Fabijan Kunčić, OIB 51005536058, Dol 0, 21460 Dol</item>
      <item>Dušan Salamunić, OIB 67690387290, Račić bb, 21465 Jelsa</item>
      <item>Margarita Stančić, OIB 77283348907, Dol 0, 21460 Dol</item>
      <item>Josip Crnčić, OIB 78272535399, Pitve 0, 21465 Pitve</item>
      <item>Luka Moškatelo, OIB 37611216898, Dol 0, 21460 Dol</item>
      <item>Lucija Milatić-Bričolić, OIB 72454967005, Svirče 0, 21462 Svirče</item>
      <item>Fabijan Dužević, OIB 65516171063, Domobranska 31, 21460 Stari Grad</item>
      <item>Vjeko Jakas, OIB 99530955280, Zvala bb, 21465 Zavala</item>
      <item>Pavo Bunčuga, OIB 76824484181, Banski Dolac bb, 21465 Jelsa</item>
      <item>Marko Buratović, OIB 96637597848, Svirče 0, 21462 Svirče</item>
      <item>Antun Lučić, OIB 23239072373, Poljica, 21466 Poljica</item>
      <item>Marin Parun Barbić, OIB 39599282196, Pitve 0, 21465 Pitve</item>
      <item>Stjepan Tomislav Huljić, OIB 97499130016, Lučica bb, 21465 Jelsa</item>
      <item>Cvjetka Cvita Milevčić, OIB 75708915913, Jelsa 0, 21465 Jelsa</item>
      <item>Marinko Radonić, OIB 89514038279, Pitve 72, 21465 Pitve</item>
      <item>Antun Gurdulić, OIB 55215862622, Vrsina bb, 21465 Jelsa</item>
      <item>Blaženko Jakas, OIB 38730295070, Zavala 0, 21465 Zavala</item>
      <item>Braco Jakas, OIB 76920975322, Zavala 136, 21465 Zavala</item>
      <item>Ivan Makjanić, OIB 86091321106, Svirče 0, 21462 Svirče</item>
      <item>Ante Rubinić, OIB 15201258693, Vrsina  307, 21465 Jelsa</item>
      <item>Dražica Vicenca Matković, OIB 67149132840, Vrbanj 117, 21462 Vrbanj</item>
      <item>Jakov Radonić, OIB 93729454627, Jelsa bb, 21465 Jelsa</item>
      <item>Slobodan Radičić, OIB 46777889915, Pitve bb, 21465 Pitve</item>
      <item>Jurko Lučić, OIB 16439489089, Vrboska 0, 21463 Vrboska</item>
      <item>Mate Antičević, OIB 55268785640, Zavala 0, 21465 Zavala</item>
      <item>Josip Franičević, OIB 43547284113, Burkovo bb, 21465 Jelsa</item>
      <item>Asija Bojanić, OIB 14798986072, Burkovo, 21465 Jelsa</item>
      <item>Milivoj Vidas vl. Servisa instrumenata, mjerne i regulacione opreme, OIB 56342789123, Starčevićeva 26, 21000 Split</item>
      <item>BURA l d.o.o. za trgovinu i usluge - u stečaju, OIB 79000721319, Koturaška 51, 10000 Zagreb</item>
      <item>NET MEDIA SISTEMI d.o.o. za informatički inženjering, OIB 03380490457, Kvaternikova 12, Split</item>
      <item>Financijska agencija, OIB 85821130368, Vrtni put 3, 10000 Zagreb</item>
      <item>Hrvatski registar brodova, OIB 04601923208, Marasovića 67, Split</item>
      <item>Nenad Ševo, OIB 88234857624, Teiljska 1, 21000 Split</item>
      <item>Meri Stipinović, OIB 64965084141, Sukoišanska 25, 21000 Split</item>
      <item>Fond za zaštitu okoliša i energetsku učinkovitost, OIB 85828625994, Ksaver 208, 10000 Zagreb</item>
      <item>Zlatko Balić, OIB 07837847925, Obala kneza Domagoja 15, 21204 Dugopolje</item>
      <item>Galić Ante, OIB 90017639391, Odeska 16, 21000 Split</item>
      <item>Dean Prelević, odvjetnik, OIB 10098946497, Gundulićeva 22, 21000 Split</item>
      <item>Želimir Miletić, OIB 86888847404, Put Kotlara 31, 23000 Zadar</item>
      <item>Luči Roić, OIB 24743587539, Pavičića dvor 7, 21460 Dol</item>
      <item>Ivelja Pavičić Nade, Vrbanj 0, 21460 Vrbanj</item>
      <item>Dujko Čubre, OIB 91478009603, Vrbanj 0, 21460 Vrbanj</item>
      <item>Antun Bratanić, OIB 52392458213, Zvonimirova 27, 21460 Stari Grad</item>
      <item>Andrija Matković, OIB 72332556277, Domobranska 22, 21460 Stari Grad</item>
      <item>Antun Vune Bratanić, OIB 44890767273, Vrbanj 0, 21460 Vrbanj</item>
      <item>Dinko Lušić, OIB 23131390669, Vrbanj 0, 21460 Vrbanj</item>
      <item>Nikica Nikola Matijević, OIB 21094494613, Dol 0, 21460 Stari Grad</item>
      <item>Ivan Sanseović, OIB 08563467932, Dol, Kunčića dvor 4, 21460 Stari Grad</item>
      <item>Marija Kovačević Lolotović, OIB 69060952354, Vukovarska 23, 21460 Stari Grad</item>
      <item>Petar Zlatan Vodanović, OIB 11403397863, Vrbanj 126, 21460 Vrbanj</item>
      <item>Ivan Stančić, OIB 31497688270, Dol, Stančića dvor 0, 21460 Stari Grad</item>
      <item>Stjepan Moškatelo, OIB 92020885489, Dol Sv. Marije 1, 21460 Stari Grad</item>
      <item>Toma Dužević, OIB 08830644469, Dol Sv. Marije 0, 21460 Stari Grad</item>
      <item>Ivica Račić, OIB 28123794048, Vrbanj 0, 21460 Vrbanj</item>
      <item>Kuzma Pavičić Aleluja, OIB 33120197409, Vrbanj 0, 21460 Vrbanj</item>
      <item>Vinka Salamunić, OIB 91445751353, Jelsa 0, 21465 Jelsa</item>
      <item>Teo Huljić, OIB 56034797647, Jelsa 0, 21465 Jelsa</item>
      <item>Dejan Šperka, OIB 10054205030, Jelsa 0, 21465 Jelsa</item>
      <item>Juraj Caratan, OIB 29357565225, Zavala 0, 21465 Zavala</item>
      <item>Matko Antičević, OIB 42034643125, Pitve 0, 21465 Pitve</item>
      <item>Dinko Rubinić ( Vjera ), OIB 69863599942, Vrisnik 73, 21465 Vrisnik</item>
      <item>Vjera Rubinić, OIB 98825603309, Vrinsnik 73, 21465 Vrisnik</item>
      <item>Abraham Bojanić, OIB 79576557482, Jelsa 1, 21465 Jelsa</item>
      <item>Vedran Nevešćanin, OIB 34969575575, Smiljanićeva 2, 21000 Split zastupanog po punomoćniku Jadranko Vidović</item>
      <item>Marija Pjevac, OIB 82096480140, Omiška 18, 21000 Split</item>
      <item>Carinska uprava, Zrinsko Frankopanska 60, 21000 Split</item>
      <item>Općinski sud u Starom Gradu - ZK odjel, Ulica Novo Riva 3, 21460 Stari Grad</item>
      <item>Nada Akrap, OIB 50608806627, Put Sirobuje 37, 21000 Split</item>
      <item>Jasminka Antunović, OIB 74697035343, Ulica Luke Botića 24, 21210 Solin</item>
      <item>Nediljka Armanda, OIB 09033661295, Vranjički put 18, 21000 Split</item>
      <item>Ana Babić, Krilava 8, 21000 Split</item>
      <item>Gordana Babić, Šulavi bb, 21214 Kaštel Lukšić</item>
      <item>Ivan Babić, Doverska 7, 21000 Split</item>
      <item>Katica Babić, Zvonimirova 16, 21210 Solin</item>
      <item>Jure Bacelj, Novakova 26, 21000 Split</item>
      <item>Ana Bačić, Umljanovići bb, 22320 Drniš</item>
      <item>Nediljka Bajić, Križanica 7, 21000 Split</item>
      <item>Žarka Bakotić, OIB 36917498674, Mosorska Ulica 11 A, 21214 Kaštel Gomilica</item>
      <item>Marko Baković, Kroz selo 2, 22320 Siverić</item>
      <item>Ivica Ban, Braće Radića 7, 21212 Kaštel Sućurac</item>
      <item>Srđanka Banovac, OIB 50974371502, Sikavice - Banovci 5, Parčić</item>
      <item>Božidar Barać, Maslinska 22, 21000 Split</item>
      <item>Vedran Barbarić, Šimićeva 8, 21000 Split</item>
      <item>Marija Barbir, Vukovarska 175, 21000 Split</item>
      <item>Petar Barbir, Vukovarska 175, 21000 Split</item>
      <item>Anica Baričević, Put blata bb, 21217 Kaštel Novi</item>
      <item>Damira Barišić, OIB 88385690941, Barišići 10, 22320 Žitnić</item>
      <item>Ivan Barišić, Kornatska 31, 31000 Osijek</item>
      <item>Manda Bašić, Put Majdana 29, 21210 Solin</item>
      <item>Aleksandar Bauk, OIB 97860316263, Alojzija Stepinca 16, 21000 Split</item>
      <item>Marina Bauk, Stepinčeva 16, 21000 Split</item>
      <item>Ivo Bavčević, Šibenska 3, 21000 Split</item>
      <item>Nataša Bazina, OIB 67925940620, PUT STRMA 67 (ranije: NEORIĆ, NEORIĆ, 0), 21203 Neorić</item>
      <item>Mirjana Begonja, Džale 2, 22323 Sedramić</item>
      <item>Jelena Belić, Banski Dolac 627, 21465 Jelsa</item>
      <item>Niko Belić, OIB 18977071620, Jelsa 627, 21465 Jelsa</item>
      <item>Jagoda Bešker, OIB 29966440390, Gašpini 23, 21210 Solin</item>
      <item>Nedo Bešker, Gašpini 23, 21210 Solin</item>
      <item>Zorica Bilić, Predraga Bojanića 13, 21460 Stari Grad</item>
      <item>Sanja Bilić Pavlinović, Vukovarska 80, 21000 Split</item>
      <item>Jela Bilobrk, Stepinčeva 32, 21000 Split</item>
      <item>Antun Blažević, Meštrovića šetalište 96, 21000 Split</item>
      <item>Hrvoje Blažević, Blaževići bb, 22320 Čavoglave</item>
      <item>Damir Bojčić, Kralja Zvonimira 24, 22320 Drniš</item>
      <item>Željko Bojčić, P. Preradovića 4, 22320 Drniš</item>
      <item>Denis Boljat, Karlovo 46, 21214 Kaštel Kambelovac</item>
      <item>Srećko Boras, Put groblja bb, 21217 Kaštel Novi</item>
      <item>Robert Borić, OIB 38057391892, Mosećka 56, 21000 Split</item>
      <item>Goran Bosančić, OIB 33007404175, Ulica Braski Dolac 40, 21212 Kaštel Sućurac</item>
      <item>Pava Botić, OIB 34296544282, Kosorova 7, 22300 Knin</item>
      <item>Ljuba Božanić, Dobrilina 11, 21000 Split</item>
      <item>Anka Božić, Šibenksa 9, 21000 Split</item>
      <item>Anica Božić-Bakušić, Katalinića prilaz 5, 21000 Split</item>
      <item>Ivica Bratić, Neorić bb, 21203 Neorić</item>
      <item>Nikša Bratić, OIB 49290967945, Put Svete Mande 18, 21000 Split</item>
      <item>Vencislav Brizić, OIB 29265973045, Ulica Kralja Zvonimira 56, 21460 Stari Grad</item>
      <item>Zlata Brizić, OIB 73389614517, Ulica Kralja Zvonimira 56, 21460 Stari Grad</item>
      <item>Mate Brstilo, Krešimirova 25, 21311 Žrnovnica</item>
      <item>Zora Budimir, Cesta Domovinskog rata 36, 22300 Knin</item>
      <item>Miranda Budiša, OIB 35557811513, Ulica Kralja Zvonimira 18, 22320 Drniš</item>
      <item>Nediljko Bugarin, Doverska 7, 21000 Split</item>
      <item>Željka Vučemilović Šimunović, Skradinska 7, 21000 Split</item>
      <item>Gordana Buljević, OIB 32937631192, Trondheimska 10, 21000 Split</item>
      <item>Marina Burić, Mirlović Zagora, 22323 Unešić</item>
      <item>Mario Buzov, Cerje 85, 22320 Mirlović Polje</item>
      <item>Đuro Caratan, Stara zavala 58, 21465 Jelsa</item>
      <item>Toni Caratan, Stara Zavala 58, 21465 Jelsa</item>
      <item>Boris Carić, OIB 46466426123, IVAN DOLAC 179 (ranije: IVAN DOLAC, IVAN DOLAC, 0), 21465 Ivan Dolac</item>
      <item>Paulo Carić, OIB 15402538356, SVIRČE 145 (ranije: SVIRČE, SVIRČE, 0), 21460 Svirče</item>
      <item>Dinka Cazareo, Marina Šabića 4, 21460 Stari Grad</item>
      <item>Nevenka Cukrov, Domovinskog rata 6, 21210 Solin</item>
      <item>Dijana Czwik, OIB 09675579569, Matoševa Ulica 96, 21210 Solin</item>
      <item>Vinka Čavala, Krešimirova bb, 21214 Kaštel Gomilica</item>
      <item>Silva Černak-Lojić, Kralja Zvonimira 18, 22320 Drniš</item>
      <item>Diana Čović, Duće-Glavica, 21310 Omiš</item>
      <item>Ante Čulo, Hrvatskih knezova bb, 21214 Kaštel Gomilica</item>
      <item>Blaž Ćapin, Odakova 9, 21000 Split</item>
      <item>Filip Delać, OIB 82167098700, Grge Novaka 6, 22300 Knin</item>
      <item>Ankica Delić, Kaštelanska cesta 42, 21212 Kaštel Sućurac</item>
      <item>Marko Delić, Gašpini 108, 21210 Solin</item>
      <item>Nediljka Delić, Donji Muć bb, 21203 Donji Muć</item>
      <item>Gordana Didak, OIB 78878339902, Kroz Smrdečac 5, 21000 Split</item>
      <item>Mili Divić, OIB 35555990248, Radobiljska Cesta 12, 21250 Katuni</item>
      <item>Ljiljana Dragan, Šimićeva 54, 21000 Split</item>
      <item>Milka Drlje, Kitožer 9, 21311 Stobreč</item>
      <item>Mate Drmić, Put Plokita 40, 21000 Split</item>
      <item>Jozo Družianić, OIB 63604163211, Pujanke 15, 21000 Split</item>
      <item>Niko Dujić, Don Petra Peroša, 21210 Mravince</item>
      <item>Stanko Duvančić, OIB 41476060687, Duvančići 9, 22320 Razvođe</item>
      <item>Damir Duvnjak, Križine 15A, 21000 Split</item>
      <item>Nives Džanko, OIB 90598357164, Ulica Fra Pavla Melade 24 A, 21217 Kaštel Štafilić</item>
      <item>Ante Đurđević, OIB 72594587030, Jadranska 12, 21400 Supetar</item>
      <item>Ljubica Elez, Donji Moseć 14, 22320 Moseć</item>
      <item>Ankica Ezgeta, Kaštelanska cesta 12, 21217 Kaštel Stari</item>
      <item>Lenka Franić, OIB 62951288048, Sedam Kaštela 6, 21000 Split</item>
      <item>Ivica Gabelić, OIB 70468304794, Vrboska 387, 21465 Vrboska</item>
      <item>Marija Galešić, Neorić 61, 21203 Neorić</item>
      <item>Petar Galić, Težački put 40, 21000 Split</item>
      <item>Silvana Galić, OIB 02726524452, Trondheimska 5, 21000 Split</item>
      <item>Kazimir Garić, OIB 83662319172, Ulica Matija Ivanića 35, 21460 Stari Grad</item>
      <item>Vencel Gašpar, Hercegovačka 24, 21000 Split</item>
      <item>Vinko Gašpar, Sinjska 9, 21000 Split</item>
      <item>Ana Goreta, Put željezničke stanice, 22320 Drniš</item>
      <item>Zorka Goreta, Donje Gorete 21, 22320 Drniš</item>
      <item>Josip Gotovac, Vukovarska 113, 21000 Split</item>
      <item>Vjekoslav Grbčić, Gajeva 11A, 21000 Split</item>
      <item>Divna Grbeša, OIB 74813693236, FRANKOPANSKA ULICA 20 (ranije: SOLIN, FRANKOPANSKA ULICA, 60), 21210 Solin</item>
      <item>Ana Grubišić, Put Sirobuje 10, 21311 Stobreč</item>
      <item>Gordana Grubišić, Braće Radića 3, 21210 Solin</item>
      <item>Nikola Grubišić, Kralja Zvonimira 37, 22320 Drniš</item>
      <item>Sanja Grubišić, Kralja Zvonimira 16, 22320 Drniš</item>
      <item>Antonio Gudelj, Put Dragovoda 17, 21000 Split</item>
      <item>Kata Gugić, Sarajevska 42, 21000 Split</item>
      <item>Mirjana Gugić, Luke Botića 6, 21210 Solin</item>
      <item>Ivica Hajder, Cigići 1, 22320 Otavice</item>
      <item>Željko Hajder, OIB 70330715284, Cigići 1, 22320 Otavice</item>
      <item>Silvana Hajduk, OIB 33507058945, Varoš 1, 21231 Klis</item>
      <item>Tomislav Herceg, Sinjska 46, 22300 Knin</item>
      <item>Mira Ikica, OIB 11849010850, Vlaka Vi 2, 22303 Oklaj</item>
      <item>Franjo Ivčević, Sv. Petra od Klob. 1, 21217 Kaštel Novi</item>
      <item>Jelena Ivčević, OIB 74901888496, Ulica Sv. Petra Od Klobuka 16, 21217 Kaštel Novi</item>
      <item>Damir Jakus, Stepinčeva 67, 21000 Split</item>
      <item>Gospova Jakus, OIB 04209324873, Poljička Cesta 84, Poljica</item>
      <item>Marica Jakus, OIB 74750176046, PUT MAJDANA 31 (ranije: SOLIN, PUT MAJDANA, 31), 21231 Klis</item>
      <item>Petar Jakus, Put Majdana 31, 21210 Solin</item>
      <item>Marko Janković, Bisko bb, 21232 Bisko</item>
      <item>Matija Jeličić, Vinkovačka 5, 21000 Split</item>
      <item>Ante Jeličić, Trondheimska 7, 21000 Split</item>
      <item>Marija Jocić, K. Ćipika 9, 21217 Kaštel Stari</item>
      <item>Ante Jolić, Jolići 2, 22320 Gradac</item>
      <item>Marica Jukić, Perivoj A. Roje 5, 21000 Split</item>
      <item>Marko Jukić, Perivoj Ane Roje 5, 21000 Split</item>
      <item>Renata Jukić, Put Župića 29, 21230 Sinj</item>
      <item>Jadranka Jurić, Bufaline II 29, 21217 Kaštel Novi</item>
      <item>Marija Jurić, Put Kruševika bb, 21214 Kaštel Kambelovac</item>
      <item>Ankica Kainić, OIB 80409745726, Prominski Put 11, 22300 Knin</item>
      <item>Jelena Kalinić, Ivana Raosa 15, 21000 Split</item>
      <item>Petar Kalinić, Mosećka 114, 21000 Split</item>
      <item>Anamarija Kalinić Radović, Vukovarska 57, 21000 Split</item>
      <item>Stipan Kamber, Sesartići 20, 21210 Solin</item>
      <item>Đuro Kapoši, Južno predgrađe 51, 31000 Osijek</item>
      <item>Željko Karin, Zgon 80, 21210 Solin</item>
      <item>Marijana Karin Prnjak, Zgon 80, 21210 Solin</item>
      <item>Neda Kasalo, Kaštelanska cesta 1, 21214 Kaštel Kambelovac</item>
      <item>Zvonimir Kasalo, Kaštelanska cesta 1, 21214 Kaštel Kambelovac</item>
      <item>Suzana Kašić, Kralja Zvonimira 47, 22320 Drniš</item>
      <item>Ivana Katalinić, Renka Šperca 11, 21310 Omiš</item>
      <item>Josip Katušić, Luke Botića 11, 21210 Solin</item>
      <item>Ljiljana Kegalj, OIB 44567225674, Istarska 5, 21000 Split</item>
      <item>Ante Kekez, Dubrovačka 35, 21000 Split</item>
      <item>Ivanko Kekez, OIB 69257203171, Sukoišanska 29, 21000 Split</item>
      <item>Petrica Kekez, OIB 01138031201, Dubrovačka 35, 21000 Split</item>
      <item>Boško Kevo, Stipe Pensa 5, 21217 Kaštel Štafilić</item>
      <item>Antiša Kliškinić, OIB 54591476829, Ulica Petra Krešimira Iv 108, 21210 Solin</item>
      <item>Veljko Knezović, OIB 29953576092, Zagrebačka 6, 21311 Stobreč</item>
      <item>Stjepan Kokeza, Pribude bb, 21206 Pribude</item>
      <item>Petar Kolega, Put Mira 2, 21210 Solin</item>
      <item>Daniela Kovač, Cesta dr. Franje Tuđmana 238a, 21212 Kaštel Sućurac</item>
      <item>Željka Kovač, Mažuranićevo šetalište 26, 21000 Split</item>
      <item>Ivan Kraljić, Neorić bb, 21203 Neorić</item>
      <item>Inga Krnjaić, OIB 00968558935, Požeška 6, 21000 Split</item>
      <item>Anka Krstić, Odeska 19, 21000 Split</item>
      <item>Ivan Kundid, Gradišćanskih Hrvata 1, 21000 Split</item>
      <item>Ivana Kundid, Dinarska 11, 21000 Split</item>
      <item>Ružica Kundid, Dinarska 11, 21000 Split</item>
      <item>Deni Kuvačić, OIB 86909984538, Mažuranićevo Šetalište 10 B, 21000 Split</item>
      <item>Anka Landikušić, OIB 18023655586, Gradac 19 A, 21311 Podstrana</item>
      <item>Ivan Lasić, Konjsko bb, 21231 Konjsko</item>
      <item>Dražen Lazić, Šime Ljubića 9, 21000 Split</item>
      <item>Nenad Leskur, OIB 79369933858, Ulica Stjepana Radića 14, 21210 Solin</item>
      <item>Ivana Lilić, OIB 24212828078, Put Brodarice 7, 21000 Split</item>
      <item>Ivo Lipanović, M. Getaldića 31, 21000 Split</item>
      <item>Marko Lojić, Lojići 1, 22320 Drniš</item>
      <item>Mile Lovrić, Fra Grge Martića 41, 21000 Split</item>
      <item>Ana Lovrinčević, Vrh Visoke 121, 21000 Split</item>
      <item>Dejan Lukavac, OIB 85205650926, Ćirići 3, 22320 Tepljuh</item>
      <item>Nela Madžar, OIB 92085359240, Poljička 2, 21311 Podstrana</item>
      <item>Alenka Malinić, OIB 44061509536, Pujanke 79, 21000 Split</item>
      <item>Pavao Marasović, Neorić bb, 21203 Neorić</item>
      <item>Anto Marijan, OIB 32989170521, Ulica Mate Lovraka 2, 10410 Velika Gorica</item>
      <item>Cvita Marijanović, OIB 33573858243, Marjanovići Iznad Crkve 11, 22320 Gradac</item>
      <item>Dobrinka Marijanović, OIB 03673706981, Put Smokovika 35, 21000 Split</item>
      <item>Tomislav Marijanović, Put Smokovika 35, 21000 Split</item>
      <item>Jasna Marin, Petra Svačića 99, 22320 Drniš</item>
      <item>Marina Marin, Trbounje bb, 22320 Drniš</item>
      <item>Željko Marinac, Varaždinska 3, 21000 Split</item>
      <item>Božidar Marinković, Dosud 9, 21000 Split</item>
      <item>Jakov Mateta, OIB 14390943845, ULICA KORIOLANA ĆIPIKA 10 (ranije: KAŠTEL STARI, ULICA KARIOLANA ČIPIKA, 10), 21217 Kaštel Stari</item>
      <item>Ivan Matić, Kopilica 33, 21000 Split</item>
      <item>Ružica Matić, Trbounje bb, 22320 Trbounje</item>
      <item>Slavko Matić, I. Aljinovića 11, 21311 Žrnovnica</item>
      <item>Željko Matić, Raška 12, 22320 Drniš</item>
      <item>Marija Matković, Šižgorićeva 20, 21000 Split</item>
      <item>Ivan Melvan, Luke Botića 7, 21217 Kaštel Novi</item>
      <item>Nikola Midenjak, OIB 88248589366, Ulica 142. Brigade 16, 22320 Siverić</item>
      <item>Pere Mihanović, OIB 49545684243, Radičinka 12, 21311 Žrnovnica</item>
      <item>Ana Mikulić, Čavoglave bb, 22320 Drniš</item>
      <item>Mate Mikulić, Pauk 11, 22320 Čavoglave</item>
      <item>Ivan Milaković, Strmoševica 3, 21222 Marina</item>
      <item>Ivan Milanović, Terzićeva 17, 21000 Split</item>
      <item>Zorka Miletić, Kliški put 4, 21210 Solin</item>
      <item>Milan Miljuš, Kranjčevićeva 35, 21000 Split</item>
      <item>Đorđe Mirčetić, Pokvasica 2, 22320 Miočić</item>
      <item>Tonči Mišković, OIB 74628173475, Jelsa 667, 21465 Jelsa</item>
      <item>Ana Moro, Vukovarska 80, 21000 Split</item>
      <item>Slavko Moro, Crivac 62P, 21203 Crivac</item>
      <item>Tomi Moscatello, OIB 28508820612, Ploča 17, Dol, 21460 Stari Grad</item>
      <item>Marija Munitić, Mažuranićevo šetalište 48, 21000 Split</item>
      <item>Ljubomir Muslim, OIB 17589644925, Imotska 60, 21000 Split</item>
      <item>Mijo Nožina, Prgomet bb, 21201 Prgomet</item>
      <item>Jurica Oman, OIB 78517901315, Ive Tijardovića 10, 21000 Split</item>
      <item>Mirko Oman, OIB 68766264149, Tijardovićeva 10, 21000 Split</item>
      <item>Janja Orošnjak, OIB 49619386391, Gorice 2, 21212 Kaštel Sućurac</item>
      <item>Mila Palada, OIB 10163841708, Odeska 4, 21000 Split</item>
      <item>Ivan Pandža, K. Čipika 9, 21217 Kaštel Stari</item>
      <item>Asija Papić, OIB 36844611036, Dr. Ante Starčevića 55, 21220 Trogir</item>
      <item>Mijo Papić, Getaldićeva 5, 21000 Split</item>
      <item>Tereza Papić, M. Getaldićeva 5, 21000 Split</item>
      <item>Rajko Parać, Ružić bb, 22320 Ružić</item>
      <item>Tatjana Parać, OIB 45662446398, Vrlička 43, 21000 Split</item>
      <item>Đurđica Parat, Boksitno naselje 15, 22320 Drniš</item>
      <item>Ivan Pastuović, Pastuovića 3, 22320 Ružić</item>
      <item>Jurica Pavela, OIB 06763759506, Poljana Kneza Trpimira 6, 21000 Split</item>
      <item>Roki Pavičić, OIB 01089958101, Drugi Donji Dvori 6, 21460 Stari Grad</item>
      <item>Ivan Pažanin, Biokovska 6, 21000 Split</item>
      <item>Luka Peko, OIB 89771272445, Terzićeva 5, 21000 Split</item>
      <item>Neda Penga, OIB 76197116887, Sv.lovre 23, 21311 Stobreč</item>
      <item>Ante Perko, Don Petra Peroša 5, 21210 Mravince</item>
      <item>Ivana Perko, Don Petra Peroša 5, 21210 Mravince</item>
      <item>Gordana Perković, Vukovarska 43, 21000 Split</item>
      <item>Marica Perković, Perkovići 15, 22320 Kljake</item>
      <item>Nediljko Perković, Vukovarska 43, 21000 Split</item>
      <item>Nila Peroš, OIB 48544328267, Terzićeva 3, 21000 Split</item>
      <item>Dragica Peša, Jeretova 7, 21000 Split</item>
      <item>Iris Peša, OIB 06010961010, Rikarda Katalinića Jeretova 7, 21000 Split</item>
      <item>Nikša Petrić, Kod sv. Stjepana 53, 21450 Hvar</item>
      <item>Matko Pezo, OIB 51619560640, Hercegovačka 30, 21000 Split</item>
      <item>Zlatko Piperković, OIB 91173398058, Dinka Šimunovića 17, 21000 Split</item>
      <item>Joško Pivac, Varaždinska 43, 21000 Split</item>
      <item>Luka Pjevac, Omiška 18, 21000 Split</item>
      <item>Anka Plazonja, OIB 92736733656, Uskočka 7, 21000 Split</item>
      <item>Robert Plazonja, OIB 75774016292, Uskočka 7, 21000 Split</item>
      <item>Gordan Poparić, OIB 98826275620, ULICA GRGURA NINSKOG 29 A (ranije: KAŠTEL NOVI, ŽRTAVA RATA, 29 A), 21217 Kaštel Novi</item>
      <item>Ante Popović, J. Palmotića 2, 21000 Split</item>
      <item>Milanka Pranić, OIB 03263396290, Mosećka Ulica 4, 22320 Drniš</item>
      <item>Miroslav Primorac, OIB 42998076332, I. Paštrića Poljičanina 19, 21311 Podstrana</item>
      <item>Iva Punda, Bistrička 29, 21204 Kotlenice</item>
      <item>Drago Radić, Na rudini 3, 20207 Čibača</item>
      <item>Mladen Radmilović, Gorička 4, 21000 Split</item>
      <item>Petar Radonić, Burkovo 98, 21465 Jelsa</item>
      <item>Jagoda Radošević, Vrh Lučca 35, 21000 Split</item>
      <item>Ante Rajčić, Velebitska 97, 21000 Split</item>
      <item>Marko Ralica, Benkovačka 3, 21000 Split</item>
      <item>Ivan Raos, Mandićeva 66, 21311 Stobreč</item>
      <item>Zdenka Razlog, OIB 03030085275, Kod Pošte 33, 22320 Siverić</item>
      <item>Mila Rebić, Marka M. 20A, 21210 Mravince</item>
      <item>Marija Reljanović, Otavice 30, 22320 Otavice</item>
      <item>Mara Režić, Kliški put bb, 21210 Solin</item>
      <item>Marija Rizvan, Bilice 12, 21000 Split</item>
      <item>Anđelko Rogulj, Gomile 38, 21217 Kaštel Stari</item>
      <item>Berislava Roša, OIB 03031267329, Zvonimirova 29 B, 22300 Knin</item>
      <item>Sofija Ruić, OIB 32252086462, Getaldićeva 19, 21000 Split</item>
      <item>Ana Runjić, Hrvatskih vitezova 46, 21000 Split</item>
      <item>Gordan Ruščić, OIB 53119078542, Putaljski put bb, 21212 Kaštel Sućurac</item>
      <item>Sanja Ružić, Šižgorićeva 7, 21000 Split</item>
      <item>Svjetlana Samac, OIB 00231948560, Samci 14, 22320 Brištane</item>
      <item>Miljenko Samardžić, OIB 48154982931, Šižegorićeva 20, 21000 Split</item>
      <item>Dinka Sanseović, OIB 27313861620, KUNIČIĆA DVOR 4 (ranije: DOL, DOL, 0), Dol</item>
      <item>Ante Sarić, Neorić bb, 21203 Neorić</item>
      <item>Ivan Sarić, Neorić bb, 21203 Neorić</item>
      <item>Marija Sedlar, Ostravska 1, 21000 Split</item>
      <item>Ljubica Sekelez, OIB 37811046307, Mitnička 1, 21000 Split</item>
      <item>Kristina Serdarević, OIB 96208368856, Put Jokića-kalčina 8, 21203 Neorić</item>
      <item>Aleksandra Sever-Muhar, Karamanova 7, 21000 Split</item>
      <item>Boško Sikavica, Kričke bb, 22320 Ružić</item>
      <item>Snježana Sikavica, Domovinskog rata 12, 21210 Solin</item>
      <item>Dragan Simić, Sarajevska 76, 21000 Split</item>
      <item>Tanja Sinovčić, OIB 15724160128, Trondheimska 10, 21000 Split</item>
      <item>Ljiljana Sirić, OIB 13682411690, Put Vele Meje 10, 21212 Kaštel Sućurac</item>
      <item>Dijana Skelin, Vručine II 12, 21217 Kaštel Novi</item>
      <item>Kata Sočo, Neorić bb, 21203 Neorić</item>
      <item>Marija Stančić, Petra Krešimira IV 10, 21460 Stari Grad</item>
      <item>Đani Stanić, OIB 01952579328, Matoševa Ulica 131, 21210 Solin</item>
      <item>Danica Stipinović, Kneza Trpimira 101, 21212 Kaštel Sućurac</item>
      <item>Milorad Stojsavljević, Šimićeva 58, 21000 Split</item>
      <item>Petar Strinić, Velebitska 93, 21000 Split</item>
      <item>Luca Strunje, Kralja Tomislava 18, 22300 Knin</item>
      <item>Slavka Svalina, OIB 20916812996, Crivac bb, 21203 Crivac</item>
      <item>Marijan Šamija, Trstenik 2, 21000 Split</item>
      <item>Marinka Šamija, OIB 26187211202, Vrgoračka 8, 22300 Knin</item>
      <item>Katica Šeparović, Kupreška 92, 21000 Split</item>
      <item>Nenad Ševo, OIB 88234857624, Triljska 1, 21000 Split</item>
      <item>Krasna Šiklić, OIB 53374014167, Hercegovačka 88, 21000 Split</item>
      <item>Mili Šimig, OIB 94704411458, Šibenska 27, 21000 Split</item>
      <item>Vesna Škare, OIB 71821692373, Ruđera Boškovića 12, 21000 Split</item>
      <item>Ljubica Škopljanac, OIB 09408788504, TIKVARIN 14 (ranije: KAŠTEL KAMBELOVAC, TIKVARIN, 8), 21214 Kaštel Kambelovac</item>
      <item>Milica Špar, OIB 07038339077, Mašogradska Ulica 16, 21212 Kaštel Sućurac</item>
      <item>Eleana Šubat, OIB 38900880602, Mosorska 26, 21311 Podstrana</item>
      <item>Ivan Šuljug, Ivaniševićeva 45, 21000 Split</item>
      <item>Vesna Šunjić, Šimićeva 14, 21000 Split</item>
      <item>Ljubica Tarle, OIB 28166909018, Tarle 12, 22320 Velušić</item>
      <item>Nada Teklić, OIB 80645998554, Zgon 80, 21210 Solin</item>
      <item>Lada Terzić, OIB 31496851195, Puntarska 5, 21000 Split</item>
      <item>Ivan Tomić, Velebitska 91, 21000 Split</item>
      <item>Ivan Topić, Obala kneza Branimira 1, 21000 Split</item>
      <item>Jelica Topić, OIB 84009834780, Mosećka 50A, 21000 Split</item>
      <item>Tvrtko Topić, OIB 15832739048, Ulica 142. Brigade 37 A, 22320 Siverić</item>
      <item>Anđelka Torlak, Radunica 29, 21000 Split</item>
      <item>Ivan Torlak, Radunica 29, 21000 Split</item>
      <item>Marko Torlak, Kljaci bb, 22320 Kljake</item>
      <item>Damir Tot, Šimićeva 12, 21000 Split</item>
      <item>Anka Treskavica, OIB 89998355619, Dubrovačka 35, 21000 Split</item>
      <item>Anka Tukić, Šime Ljubića 13, 21000 Split</item>
      <item>Nediljko Ugrin, OIB 61713318858, Sv. Ivana 33, 21311 Donje Sitno</item>
      <item>Marinko Uvodić, OIB 86857726322, Zgon 32, 21210 Solin</item>
      <item>Nedjeljka Uvodić, Vinkovačka 51, 21000 Split</item>
      <item>Marko Validžić, Ružić bb, 22320 Ružić</item>
      <item>Ivanka Varnica, Imotska 69, 21000 Split</item>
      <item>Milica Varvodić, Kozjačka 24, 21210 Solin</item>
      <item>Kristina Velić, Papandopulova 11, 21000 Split</item>
      <item>Ljiljana Vesković, OIB 43910221929, Fausta Vrančića 8, 21000 Split</item>
      <item>Milka Veštić, OIB 06357620254, Čavale 11, 22323 Sedramić</item>
      <item>Ante Vidan, Gundulićeva 44, 21000 Split</item>
      <item>Marko Vidović, Ružić bb, 22320 Gradac</item>
      <item>Matko Vidović, Gradac bb, 22320 Gradac</item>
      <item>Nevenka Vidović, Gradac bb, 22320 Gradac</item>
      <item>Ankica Vilibić, OIB 41935131740, Marina Getaldića 33, 21000 Split</item>
      <item>Anđelko Vilić, OIB 46303939151, RADOBILJSKA CESTA 41 (ranije: KREŠEVO, KREŠEVO, 24), 21250 Kreševo</item>
      <item>Normela Visković, OIB 93848978885, Jelsa 1005, 21465 Jelsa</item>
      <item>Tonči Visković, Pelinje 1005, 21465 Jelsa</item>
      <item>Marica Vlaić, Mira Tilića 12, 22320 Drniš</item>
      <item>Dubravka Vlainić, Strossmayerovo Šetalište 357, 21465 Jelsa</item>
      <item>Ivo Vodanović, Pavičića dvori 11, 21460 Stari Grad</item>
      <item>Josip Vogleš, Kaštelanska cesta 8, 21214 Kaštel Kambelovac</item>
      <item>Vinko Vranković, OIB 28469423878, JELSA 129 (ranije: JELSA, JELSA, 0), 21465 Jelsa</item>
      <item>Ivan Vrdoljak, Donji Muč bb, 21203 Donji Muć</item>
      <item>Mirjana Vrdoljak, Put Kule 12, 21210 Solin</item>
      <item>Marija Vrgoč, Velebitska 34, 21000 Split</item>
      <item>Bože Vuco, Starčevićeva 10, 21212 Kaštel Sućurac</item>
      <item>Mirjana Vučković, Ruđera Boškovića 23, 21000 Split</item>
      <item>Višnja Vučković, Uvala Luka 18, 22202 Dvornica</item>
      <item>Ivan Vugdelija, Put Groblja bb, 21217 Kaštel Štafilić</item>
      <item>Dubravka Vukas, OIB 08519715626, Markov Put 8, 21000 Split</item>
      <item>Anđelka Vukičević, Badanj bb, 22320 Drniš</item>
      <item>Zora Vuković, Plitvička 1A, 21000 Split</item>
      <item>Ivan Vukušić, Dobrilina 6, 21000 Split</item>
      <item>Jadran Vukušić, OIB 16315354223, Put Sv. Klementa 19, 21311 Gornje Sitno</item>
      <item>Nevenka Vukušić, Cerje 2, 22320 Mirlović Polje</item>
      <item>Vjera Vukušić, Kralja Petra Krešimira IV 8, 22320 Drniš</item>
      <item>Zvonimir Vukušić, Vinodolska 10, 21000 Split</item>
      <item>Nevenka Vuleta, Markov put 33, 21311 Stobreč</item>
      <item>Vinka Zekić, Mostarska 7, 21000 Split</item>
      <item>Dinko Zenčić, OIB 65189931544, Račić bb, 21465 Jelsa</item>
      <item>Borislav Zokić, OIB 51253879731, Fra Bone Razmilovića 1, 21000 Split</item>
      <item>Dolina Zokić, OIB 75688399939, Pojišanska 18, 21000 Split</item>
      <item>Margita Zokić, OIB 85982645988, Fra Bone Razmilovića 1, 21000 Split</item>
      <item>Luca Zolota, OIB 57479376750, Gospin Put 38, 21212 Kaštel Sućurac</item>
      <item>Milan Žarković, Parčić bb, 22320 Siverić</item>
      <item>Nevenka Živko, M. Čačića 3, 22300 Knin</item>
      <item>Davorka Živković, Živkovići 12, 22320 Badanj</item>
      <item>Ivica Živković, Badanj bb, 22320 Badanj</item>
      <item>Ivo Živković, A. Starčevića 51, 21210 Solin</item>
      <item>Siniša Ivančić, OIB 26067778479, Lovački Put 13, 21000 Split</item>
      <item>Iva Jelić, OIB 44484653228, Benkovačka 3, 21000 Split</item>
      <item>Marko Kavelj, OIB 02369489649, Alojzija Stepinca 11, 21000 Split</item>
      <item>Ivan Koljanin, OIB 21918343692, Kupreška 82, 21000 Split</item>
      <item>Željko Kovač, OIB 11925765994, Dravska 4, 31000 Osijek</item>
      <item>Zvonko Kruneš, OIB 55906727777, Ulica Slobode 36, 21000 Split</item>
      <item>Nikola Lacmanović, OIB 50670282682, Sukoišanska 19, 21000 Split</item>
      <item>Vesna Lepetić, OIB 84143512273, Tršćanska 12, 21000 Split</item>
      <item>Jelica Ljubica, OIB 08611982578, Velebitska 105, 21000 Split</item>
      <item>Darko Lulić, OIB 19997474853, Vežarovice 18, 21214 Kaštel Lukšić</item>
      <item>Vesna Lulić, OIB 31024530599, Vežarovice 18, 21214 Kaštel Lukšić</item>
      <item>Marija Mamić, OIB 82920304679, Kroz Meterize 26, 22000 Šibenik</item>
      <item>Radojka Marijanović, OIB 75956845709, Marijanovići Iznad Crkve 10, 22320 Gradac</item>
      <item>Meri Cabadaj, OIB 90828303800, Trg Bana Josipa Jelačića 10, 31000 Osijek</item>
      <item>Mate Markotić, OIB 40858158040, Put Starog Sela 23, 21311 Podstrana</item>
      <item>Ante Marović, OIB 68871210232, Lička 3, 21000 Split</item>
      <item>Ivan Marušić, OIB 38554028146, Poljičkih Knezova 87, 21311 Podstrana</item>
      <item>Iva Melvan, OIB 03677154609, Doverska 31, 21000 Split</item>
      <item>Goran Merkel, OIB 20105696184, Mutvoranska Ulica 3, 52100 Pula</item>
      <item>Ivan Mornar, OIB 99253273877, Miroslava Krleže 24, 21000 Split</item>
      <item>Miodrag Munjiza, OIB 45836749093, Put Miluša 7, 21311 Stobreč</item>
      <item>Ante Nožina, OIB 63957170679, Put Nožina-maljkovića 5, 21201 Prgomet</item>
      <item>Anica Pandža, OIB 13489275071, Hercegovačka 46, 21000 Split</item>
      <item>Nikica Pavlović, OIB 49276013054, Gornji Kono 37, 20000 Dubrovnik</item>
      <item>Silvana Perić, OIB 13586987904, Table 31, 21000 Split</item>
      <item>Nediljka Perišić, OIB 60970664434, Ruđera Boškovića 8a, 21204 Dugopolje</item>
      <item>Elvira Dračevac, OIB 02336991708, Lumbarda 678, 20260 Lumbarda</item>
      <item>Mara Dobrota, OIB 21943772484, Trondheimska 9, 21000 Split</item>
      <item>Neda-lidia Buljević, OIB 14338735105, Put Crkve 8, 22320 Gradac</item>
      <item>Ivan Bugarin, OIB 77317760491, Grab 114, 21238 Grab</item>
      <item>Maja Bučić, OIB 03739843191, Ruđera Boškovića 11, 21000 Split</item>
      <item>Mira Božić, OIB 22986331166, Bilice Ii 38, 21000 Split</item>
      <item>Sandra Borić, OIB 36571760060, Mosećka 56, 21000 Split</item>
      <item>Marija Davidović, OIB 45482063767, Gašpini 88, 21210 Solin</item>
      <item>Petar Adjanski, OIB 59639817186, Osječka Ulica 1, 21214 Kaštel Gomilica</item>
      <item>Ana Čatlak, OIB 78110711892, Put Sv. Ante Padovanskog 14, 21214 Kaštel Kambelovac</item>
      <item>Marinko Buškulić, OIB 08200114705, Ivana Gundulića 13, 21000 Split</item>
      <item>Marinko Galić, OIB 96762020666, Kamenita 99, 21000 Split</item>
      <item>Luca Gabela, OIB 68629820074, Kneza Lj. Posavskog 7, 21000 Split</item>
      <item>Tomislav Frankić, OIB 69745327532, Grljevačka 41, 21311 Podstrana</item>
      <item>Elias Erceg, OIB 27105475264, Vrbanj 132, 21460 Vrbanj</item>
      <item>Jakov Elez, OIB 36735285579, Donje Ogorje 0, 21206 Donje Ogorje</item>
      <item>Sretan Bajalo, OIB 77606115521, Poljana Kneza Trpimira 4, 21000 Split</item>
      <item>Mario Tomić, OIB 12822553870, Ulica Svetega Križica 26, 21450 Hvar</item>
      <item>Ranko Vuleta, OIB 75885216649, Sv. Ivana 20, 21311 Donje Sitno</item>
      <item>Zlatko Balić, OIB 07556207031, K. Višeslava 1, 21204 Dugopolje</item>
      <item>Boško Barać, OIB 00526661882, Bajagić 13a, 21238 Bajagić</item>
      <item>Milan Vukić, OIB 34302227455, Doverska 5, 21000 Split</item>
      <item>Mara Vukorepa, OIB 56814423724, Zgon 30, 21210 Solin</item>
      <item>Bare Vujina, OIB 23922325811, Vujinova 4, 21217 Kaštel Štafilić</item>
      <item>Milenko Bašić, OIB 71120573278, Sv.nikole 46, 21207 Podgrađe</item>
      <item>Diana Blažević, OIB 12578026353, Mejaši I 3b, 21000 Split</item>
      <item>Jozo Bogić, OIB 35027187093, Put Blata 132, 21217 Kaštel Stari</item>
      <item>Stjepko Bojanić, OIB 25751926536, Duvanjska 7, 21000 Split</item>
      <item>Miroslav Trečić, OIB 50880474980, Ulica Domovinskog Rata 1c, 21210 Solin</item>
      <item>Neda Tukić, OIB 70924511514, Trondheimska 10, 21000 Split</item>
      <item>Vinka Ukić, OIB 42081497162, Dinka Šimunovića 5, 22300 Knin</item>
      <item>Mira Velić, OIB 31812224044, Velebitska 73, 21000 Split</item>
      <item>Ivan Vrdoljak, OIB 58654492314, Donja Mala-centar 31, 21203 Neorić</item>
      <item>Iva Vrdoljak, OIB 63554079953, Kukuljevićeva 19, 21000 Split</item>
      <item>Dražen Todorović, OIB 98584327843, Hercegovačka 70, 21000 Split</item>
      <item>Dubravka Stojanovska, OIB 87171204134, Put Plokita 75, 21000 Split</item>
      <item>Josip Strniša, OIB 95889329970, Ivana Gundulića 9, 22300 Knin</item>
      <item>Ivica Sviličić, OIB 30978785630, Kneza Mutimira 3, 21000 Split</item>
      <item>Ana Rogošić, OIB 63013573312, Komjate 0, 21214 Kaštel Lukšić</item>
      <item>Ivica Stipinović, OIB 04756380103, Sukoišanska 25, 21000 Split</item>
      <item>Darko Topić, OIB 09297890199, Put Sv. Ižidora 92, 21000 Split</item>
      <item>Marija Trečić, OIB 54951995215, Ulica Domovinskog Rata 1c, 21210 Solin</item>
      <item>Milica Zorić, OIB , Kneza Mislava 9, 21311 Podstrana</item>
      <item>Ivo Rajčić, OIB 52467354389, Radunićeva 19, 21217 Kaštel Novi</item>
      <item>Ivan Radoš, OIB 36063141303, Drniški Put 9, 21000 Kamen</item>
      <item>Željka Vučemilović-šimunović, OIB 19390672750, Alkarska 26, 21000 Split</item>
    </izvorni_sadrzaj>
    <derivirana_varijabla naziv="DomainObject.Predmet.StrankaListFormatedWithAdressOIB_1">
      <item>REPUBLIKA HRVATSKA, OIB 18683136487 zastupanog po punomoćniku ŽUPANIJSKO DRŽAVNO ODVJETNIŠTVO U SPLITU</item>
      <item>LUKA dioničko društvo, OIB 34440814040, Kopilica 47 B, Split</item>
      <item>RAD, d.o.o. za vodoopskrbu i ostale komunalne djelatnosti, OIB 71304592430, Ul.Stjepana Radića 69, Drniš</item>
      <item>HEP-Operator distribucijskog sustava d.o.o. za distribuciju i opskrbu električne energije ELEKTRA ŠIBENI, OIB 46830600751, Ulica grada Vukovara 37, 10000 Zagreb</item>
      <item>Mara Jukić, OIB 37710339746, Čavoglave bb, 22322 Ružić zastupanog po punomoćniku Mijo Jeličić</item>
      <item>Ivica Bašić, OIB 14595893401, Vukovarska 170, 21000 Split zastupanog po punomoćniku Mijo Jeličić</item>
      <item>GASTRO GRUPA d.o.o. za trgovinu i usluge, OIB 39228456312, Grada Vukovara 271, 10000 Zagreb</item>
      <item>AUTO HRVATSKA dioničko društvo, OIB 32709834358, Dubrovačka Ulica 1, Split</item>
      <item>JADRANSKO OSIGURANJE d.d., OIB 94472454976, Listopadska 2, 10000 Zagreb zastupanog po punomoćniku Grgić &amp; Partneri odvjetničko društvo j.t.d.</item>
      <item>CITY EX d.o.o. za prijenos poslovne dokumentacije, OIB 99406899243, Donje Svetice 40, 10 000 Zagreb zastupanog po punomoćniku Antonio Zujić</item>
      <item>Hrvatski Telekom d.d., OIB 81793146560, Savska cesta 32, 10000 Zagreb</item>
      <item>CODEX SORTIUM društvo s ograničenom odgovornošću za pružanje kompleksnih konzalting usluga, OIB 83918065246, Ivana Šibla 9, 10000 Zagreb</item>
      <item>SUNCE osiguranje d.d., OIB 12012147571, Trnjanska cesta 108, 10000 Zagreb</item>
      <item>HRVATSKA IZVJEŠTAJNA NOVINSKA AGENCIJA, OIB 41387373932, Marulićev trg 16, 10000 Zagreb</item>
      <item>ČISTOĆA d.o.o. za komunalnu djelatnost, održavanje čistoće i odlaganje komunalnog otpada, OIB 16912997621, Put od Republike 14, Dubrovnik</item>
      <item>TEXT-PAPIR d.o.o. za trgovinu i usluge, OIB 45878059290, Stinice 12, Split</item>
      <item>SLOBODNA DALMACIJA izdavačka i tiskarska djelatnost, dioničko društvo, OIB 35075764438, Ulica Hrvatske Mornarice 4, Split</item>
      <item>ČISTOĆA društvo s ograničenom odgovornošću za obavljanje komunalnih djelatnosti održavanja čistoće i odlaganja komunaln, OIB 38812451417, Put Plokita 81, Split</item>
      <item>OPĆINA JELSA Jedinstveni upravni odjel, OIB 94187441810, Riba bb, 21465 Jelsa</item>
      <item>AUTOKUĆA BOSNIĆ d.o.o. za trgovinu, servis i remont, OIB 62890333516, Rakite 27, Žrnovnica</item>
      <item>TISKARA MALENICA d.o.o., OIB 21268596817, 113. Šibenske brigade HV-a 193, Šibenik zastupanog po punomoćniku Jasmin Avdagić</item>
      <item>Ivan Marijan, OIB 35721802898, Strossmayerovo šetalište bb, 21465 JELSA, Otok Hvar zastupanog po punomoćniku Zdravko Bojanić</item>
      <item>HEP-Operator distribucijskog sustava d.o.o. za distribuciju i opskrbu električne energije, OIB 46830600751, Ulica grada Vukovara 37, 10000 Zagreb</item>
      <item>Rikard Pavlović, OIB 16829467929, Gundulićeva 26, 21000 Split</item>
      <item>LUČKA UPRAVA SPLIT, OIB 06992092556, Gat Sv. Duje 1, Split</item>
      <item>TINA ALATI društvo s ograničenom odgovorošću za trgovinu i usluge, OIB 72232886006, Trg Francuske Repub. 14, 10000 Zagreb</item>
      <item>PLOVPUT trgovačko društvo s ograničenom odgovornošću za održavanje pomorskih plovnih putova i radijske službe, OIB 14480721492, Obala Lazareta 1, Split</item>
      <item>Regionalna veletržnica Benkovac dioničko društvo za trgovinu i usluge "u stečaju", OIB 16205687638, Benkovačke bojne 17, Benkovac</item>
      <item>MESSER CROATIA PLIN Poduzeće za proizvodnju i prodaju tehničkih plinova d.o.o., OIB 32179081874, Industrijska 1, Zaprešić</item>
      <item>ZAVOD ZA JAVNO ZDRAVSTVO DR. ANDRIJA ŠTAMPAR, OIB 33392005961, Mirogojska Cesta 16, 10000 Zagreb</item>
      <item>Zagrebačka burza d.d., OIB 84368186611, Ivana Lučića 2a/22, 10000 Zagreb zastupanog po punomoćniku MAĐARIĆ &amp; LUI - odvjetničko društvo d.o.o.</item>
      <item>METRONET TELEKOMUNIKACIJE d.d. za telekomunikacijske usluge, OIB 23269006802, Ulica Grada Vukovara 269/d, 10000 Zagreb</item>
      <item>RELAX, d.o.o. za proizvodnju i trgovinu, OIB 24543050439, Tijardovićeva 4/II, Split</item>
      <item>MINISTARSTVO GOSPODARSTVA, RAVNETELJSTVO ZA ROBNE ZALIHE, OIB 22413472900, Ul.Grada Vukovara 78/VI, 10000 Zagreb zastupanog po punomoćniku ŽUPANIJSKO DRŽAVNO ODVJETNIŠTVO U SPLITU</item>
      <item>PUĆO d.o.o. za trgovinu, ugostiteljstvo i cestovni prijevoz, OIB 33417474295, Puće 2, Ružić</item>
      <item>ITEM, d.o.o. informatičke usluge, OIB 71527463594, Put Supavla 39, Split</item>
      <item>ŠKARE TRADE, d.o.o. za trgovinu i ugostiteljstvo, OIB 88448992592, Sarajevska Ulica 64, Split</item>
      <item>CROATIA osiguranje d.d. FILIJALA SPLIT, OIB 26187994862, Miramarska 22, 10000 Zagreb</item>
      <item>MIRJANA BARIĆ, OIB 91861480870, D.Farlatija 92, 23000 Zadar</item>
      <item>SREDIŠNJE KLIRINŠKO DEPOZITARNO DRUŠTVO, dioničko društvo, OIB 64406809162, Heinzelova 62/a, 10000 Zagreb</item>
      <item>MILENKO BUŠLJETA, OIB 63433937940, P. Bonifacije 30, 23000 Zadar</item>
      <item>MILICA UGARKOVIĆ, OIB 03462724779, 23000 Zadar</item>
      <item>FABIJAN PERONJA, OIB 19033633778, Banski dolac bb, 21465 Jelsa zastupanog po punomoćniku KRUNO PERONJA</item>
      <item>Agencija za upravljanje državnom imovinom, OIB 75666130770, Ivana Lučića 6, 10000 Zagreb</item>
      <item>COMENG, društvo s ograničenom odgovornošću za informatički inženjering, OIB 42122172362, A. Starčevića 11, Solin</item>
      <item>AMEROPA AG, OIB 38272342702, Rebgasse 108, BINNINGEN zastupanog po punomoćniku Odvjetničko društvo Hanžeković &amp; Partneri društvo s ograničenom odgovornošću</item>
      <item>GRAFOPLEX, društvo s ograničenom odgovornošću, za trgovinu i usluge, OIB 71142152777, Hektorovićeva 47, Split</item>
      <item>HP - Hrvatska pošta d.d., OIB 87311810356, Jurišićeva 13, 10000 Zagreb</item>
      <item>Financijska agencija, OIB 85821130368, Vrtni put 3, 10000 Zagreb</item>
      <item>NIKOLA LACMANOVIĆ, OIB 50670282682, Sukoišanska 19, 21000 Split zastupanog po punomoćniku DORIS KOŠTA</item>
      <item>HEP-Operator distribucijskog sustava d.o.o. za distribuciju i opskrbu električne energije, OIB 46830600751, Ulica grada Vukovara 37, 10000 Zagreb</item>
      <item>VODOVOD I KANALIZACIJA, društvo s ograničenom odgovornošću za vodoopskrbu, odvodnju i pročišćavanje otpadnih voda, OIB 56826138353, Biokovska 3, Split</item>
      <item>JELKOM, društvo s ograničenom odgovornošću za komunalnu djelatnost, OIB 92345732468, Vrboska</item>
      <item>DALMACIJAVINO d.d. za proizvodnju i promet alkoholnih i bezalkoholnih pića "u stečaju", OIB 07837847925, Obala kneza Domagoja 15, Split</item>
      <item>EUROLEASING d.o.o., OIB 48922277230, Remetinečka cesta 98, 10000 Zagreb zastupanog po punomoćniku Grgić &amp; Partneri odvjetničko društvo j.t.d.</item>
      <item>Rino Barbić, odvjetnik, OIB 04402974520, Vrsina 0, 21465 Jelsa</item>
      <item>HVARSKI VODOVOD d.o.o., OIB 96577868636, Radičina 0, 21465 Jelsa zastupanog po punomoćniku Rino Barbić</item>
      <item>IVAN MILAT, OIB 89865160390, Ulica br. 7, 20271 BLATO NA KORČULI</item>
      <item>DIONOVA - DIONA d.o.o., OIB 41112127430, Donje Svetice 127, 10000 Zagreb</item>
      <item>TEHNOPLAST d.o.o. za građevinarstvo, trgovinu, ugostiteljstvo, turizam i uslužne djelatnosti, OIB 70676517267, Ulica Slobode 5, 21000 Split</item>
      <item>VIPnet, društvo s ograničenom odgovornošću za usluge javnih telekomunikacija, OIB 29524210204, Vrtni put 1, 10000 Zagreb</item>
      <item>BILIĆ-ERIĆ d.o.o. za privatnu zaštitu, OIB 68580128211, Ljudevita Posavskog 3, Trgovački centar Millennijum, Sesvete</item>
      <item>DALMACIJAVINO - ZAGREB društvo sograničenom odgovornošću za trgovinu, ugostiteljstvo i prijevoz, OIB 93269876765, Gajeva 26, 10000 Zagreb</item>
      <item>GRAD DRNIŠ, OIB 38309740312, Trg kralja Tomislava 1, 22320 Drniš</item>
      <item>Vetropack Straža tvornica stakla d.d. Hum na Sutli, OIB 74210066591, Hum na Sutli, Hum na Sutli 203, Hum Na Sutli</item>
      <item>CAPRICORNO, društvo s ograničenom odgovornošću za trgovinu, OIB 09517317411, Hercegovačka 57/A, Split</item>
      <item>PELJEŠKI VRHOVI, POLJOPRIVREDNA ZADRUGA, OIB 49398931487, Janjina 68, Janjina</item>
      <item>Toma Šurjak, OIB 66049692921, Sansovića dvori 29, 21465 JELSA, DOL zastupanog po punomoćniku Rino Barbić</item>
      <item>Jakov Peronja, OIB 07373599239, Jelsa 0, 21465 Jelsa zastupanog po punomoćniku Rino Barbić</item>
      <item>TIGAR d.o.o. za usluge, OIB 65051360088, Put Supavla 1, Split zastupanog po punomoćniku Zoran Iviš</item>
      <item>POREZNA UPRAVA Područni ured Split, OIB 18683136487, Trg dr. Franje Tuđmana 4, 21000 Split zastupanog po punomoćniku ŽUPANIJSKO DRŽAVNO ODVJETNIŠTVO</item>
      <item>BURA I TRAMUNTANA d.o.o. za trgovinu i usluge, OIB 78359961331, Don Frane Bulića 205, Solin</item>
      <item>TRAST međunarodno otpremništvo, dioničko društvo, OIB 93225891495,  Gat Sv.Duje 4, Split zastupanog po punomoćniku Marina Tončić-Bota</item>
      <item>CHROMOS AGRO dioničko društvo proizvodnja sredstava za zaštitu bilja, OIB 82790074844, Radnička cesta 173/n, 10000 Zagreb</item>
      <item>VODOVOD I KANALIZACIJA, društvo s ograničenom odgovornošću za vodoopskrbu, odvodnju i pročišćavanje otpadnih voda, OIB 56826138353, Biokovska 3, Split</item>
      <item>AUTOTRANS d. o. o. za javni prijevoz putnika u cestovonom prometu, trgovinu, usluge i turistička agencija, OIB 19819724166, Trg Žabica 1, Rijeka</item>
      <item>BRTVILA BREZIĆ d.o.o. za proizvodnju brtvila, trgovinu i zastupanje, OIB 47897946377, Starotrnjanska 46/A, 10000 Zagreb</item>
      <item>IREKS AROMA društvo s ograničenom odgovornošću, OIB 36709757659, Radnička Cesta 37, 10000 Zagreb zastupanog po punomoćniku Odvjetničko društvo GLAMUZINA &amp; GROŠETA</item>
      <item>Marin Mileteta, odvjetnik, OIB 37476644793, Gorjanska 26, 10000 Zagreb zastupanog po punomoćniku Antonia Selak</item>
      <item>HEP - Opskrba d.o.o. za opskrbu potrošača električnom, toplinskom energijom i plinom, OIB 63073332379, Ulica grada Vukovara 37, 10000 Zagreb</item>
      <item>ING-ATEST d.o.o. za trgovinu i usluge, OIB 21777333810, Hrvatske mornarice 1/a, Split</item>
      <item>Hrvatske vode, pravna osoba za upravljanje vodama, OIB 28921383001, Grada Vukovara 220, 10000 Zagreb</item>
      <item>BASLER OSIGURANJE ZAGREB dioničko društvo za osiguranje, OIB 59706054982, Radnička cesta 37/b, 10000 Zagreb</item>
      <item>NARODNI TRGOVAČKI LANAC d.o.o. za trgovinu i usluge, OIB 78344221376, Soblinec, Soblinečka 55, Sesvete</item>
      <item>MANTIS, d.o.o. za trgovinu i usluge, OIB 41274793973, Varaždinska 51, Split</item>
      <item>Vinko Paina, OIB 51203688235, Malo selo, 21460 Stari Grad</item>
      <item>TRANSADRIA, međunarodna špedicija d. d. u stečaju, OIB 47965841018, Riva Boduli 1, Rijeka</item>
      <item>Hrvatska radiotelevizija, OIB 68419124305, Prisavlje 3, 10000 Zagreb</item>
      <item>BRODOMERKUR trgovina i usluge, dioničko društvo, OIB 33956120458, Poljička Cesta 35, Split</item>
      <item>ZAGREBAČKI HOLDING, društvo s ograničenom odgovornošću za javni prijevoz, opskrbu vodom, održavanje čistoće, putnička a, OIB 85584865987, Ulica grada Vukovara 41, 10000 Zagreb</item>
      <item>NASTAVNI ZAVOD ZA JAVNO ZDRAVSTVO SPLITSKO-DALMATINSKE ŽUPANIJE, OIB 54948902275, Vukovarska Ulica 46, Split</item>
      <item>BRODOSPLIT-BRODOGRADILIŠTE društvo s ograničenom odgovornošću, OIB 05532178397, Put Supavla 21, Split</item>
      <item>COPAN ZAGREB društvo s ograničenom odgovornošću za trgovinu i zastupanje, OIB 43698579132, Selnica Šćitarjevska 25, 10410 Velika Gorica</item>
      <item>DUHAN društvo s ograničenom odgovornošću, OIB 84143469050, Vukovarska 30, Dubrovnik</item>
      <item>Ivica Maleš vl. autoservis "UNO", OIB 89917595934, Put Blata bb, 21216 Kaštel Stari</item>
      <item>Teo Palaversić, OIB 21074825891, Mala Banda 166, 21465 Jelsa</item>
      <item>HRVATSKA POŠTANSKA BANKA, dioničko društvo, OIB 87939104217, Jurišićeva 4, 10000 Zagreb</item>
      <item>OTIS DIZALA, društvo s ograničenom odgovornošću za proizvodnju, montažu, remont i održavanje dizala, OIB 76080865307, Prilaz Vladislava Brajkovića 15, 10000 Zagreb</item>
      <item>Fabijan Roić, OIB 55646544786, Domobranska 26, 21460 Stari Grad</item>
      <item>Ivo Družević, OIB 59608054089, Družević Dvor 20, 21460 Stari Grad, Dol</item>
      <item>Ivo Roić, OIB 73872839985, Zbora Narodne garde 2, 21460 Stari Grad</item>
      <item>Josip Kovačević, OIB 24407104693, M.Ivanića 26, 21460 Stari Grad</item>
      <item>Tedi-Tadija Maroević, OIB 75901351091, Out Rudine 4, 21460 Stari Grad</item>
      <item>Jakica Lupi, OIB 73236308888, Vrbanj 0, 21462 Vrbanj</item>
      <item>Joza Bratanić, OIB 08011374888, Vrbanj 0, 21462 Vrbanj</item>
      <item>Antun Pavičić, OIB 65866256737, Pavičića dvor 13, 21460 Stari Grad, Dol</item>
      <item>Juraj Pavičić, OIB 09529542053, Ceratorij 0, 21462 Vrbanj</item>
      <item>Cvjetko Matković, OIB 10443683019, Matije Ivanića 0, 21460 Stari Grad</item>
      <item>Katica Kovačević, OIB 33120980772, Dol 0, 21460 Dol</item>
      <item>Nikša Dužević, OIB 66241675982, Dol 0, 21460 Dol</item>
      <item>Milovan Kombura, OIB 30770175855, F. Vrančića 13, 21000 Split</item>
      <item>Jelisava Pavičić, OIB 83980708087, Vrbanj 0, 21462 Vrbanj</item>
      <item>Matko Carić, OIB 35189247498, Dol 0, 21460 Dol</item>
      <item>Marinko Dužević, OIB 12242231071, Dol  0, 21460 Stari Grad, Dol</item>
      <item>Margarita Radonić, OIB 28025722533, Dol 0, 21460 Dol</item>
      <item>Dinko Pavičić Tribunol, OIB 99243667034, Žrtava Rata  2, 21460 Stari Grad</item>
      <item>Tonči Šurjak, OIB 60785268681, Stari Grad 0, 21460 Stari Grad</item>
      <item>Duško Pavičić Ivelja, OIB 25982798589, Bassina 0, 21462 Vrbanj</item>
      <item>Pero Dulčić Sušak, OIB 55533277123, Malo Selo 63, 21460 Stari Grad</item>
      <item>Ivan Tadić, OIB 00384008152, Vagonj 32, 21460 Stari Grad</item>
      <item>Ivica Pavičić, OIB 72332556277, Vrbanj 0, 21462 Vrbanj</item>
      <item>Mihovil-Mile Pavičić, OIB 24835949834, Vrbanj 0, 21462 Vrbanj</item>
      <item>Tomi Moscatello, OIB 28508820612, Dol, 21460 Dol</item>
      <item>Nikola Vodanović, OIB 74845370223, Vrbanj 0, 21462 Vrbanj</item>
      <item>Margarita Marica Stančić, OIB 08101100980, Kod Sv. Petra 0, 21460 Stari Grad</item>
      <item>Vjekoslav Radonić, OIB 33204721839, Dol 0, 21460 Dol</item>
      <item>Marinko Sanseović, OIB 45513941394, Dol 0, 21460 Dol</item>
      <item>Tadija Moškatelo, OIB 31188799731, B.Kašića 9, 21460 Stari Grad</item>
      <item>Damir Petrić, OIB 86091667582, Stari Grad 0, 21460 Stari Grad</item>
      <item>Louis Petrić, OIB 16074465250, Srinjo kola 2, 21460 Stari Grad</item>
      <item>Ivica Ljubić, OIB 56655610557, Stari Grad 0, 21460 Stari Grad</item>
      <item>Vinko Lupi, OIB 35451219902, Sv. Magdalene 7, 21460 Stari Grad</item>
      <item>Ivan Tadić Šilo, OIB 70114227603, Stari Grad 0, 21460 Stari Grad</item>
      <item>Ivan Tadić, OIB 70114227603, Stari Grad 0, 21460 Stari Grad</item>
      <item>Vinko Maroević, OIB 76848533915, Stari Grad, 21460 Stari Grad</item>
      <item>Ivan Buratović, OIB 47859397279, Vrbanj 13, 21462 Vrbanj</item>
      <item>Mijo Mili Pavičić, OIB 88915921313, Vrbanj 0, 21460 Vrbanj</item>
      <item>Marija Vodanović, OIB 55757464937, Stari Grad 0, 21460 Stari Grad</item>
      <item>Jakov Fredotović, OIB 46839149373, Vrbanj 297, 21462 Vrbanj</item>
      <item>Miljenko Srhoj, OIB 83488729434, Krešimirova 5, 21460 Stari Grad</item>
      <item>Nikola Haladić, OIB 44890767273, Stari Grad 0, 21460 Stari Grad</item>
      <item>Janez Jelušić, OIB 53424861114, Sv. Petra 0, 21460 Stari Grad</item>
      <item>Nikola Sansević, OIB 77925554696, Dol 0, 21460 Stari Grad</item>
      <item>Nikola Buratović, OIB 63461897206, Vrbanj 0, 21462 Vrbanj</item>
      <item>Cvjetko Buratović, OIB 68271062216, Put Križa 4, 21460 Stari Grad</item>
      <item>Nikola Buratović, OIB 83296807791, Vrbanj 0, 21462 Vrbanj</item>
      <item>Nikola Stipišić, OIB 40730811746, Vrbanj 0, 21462 Vrbanj</item>
      <item>Prošper Moškatelo, OIB 30735770287, Dol 0, 21460 Dol</item>
      <item>Tonko Maroević, OIB 09539101243, Šiberija 6, 21460 Stari Grad</item>
      <item>Ivo Pavičić, OIB 10571584537, Dol 0, 21460 Dol</item>
      <item>Pavao Čubre, OIB 53903728630, Vrbanj 0, 21462 Vrbanj</item>
      <item>Luka Šurjak, OIB 94878152360, Dol 0, 21460 Dol</item>
      <item>Luka Franetović, OIB 70961784599, C. Škarpe 17, 21460 Stari Grad</item>
      <item>Ivan Miloš Mile, OIB 62291039145, Dol 0, 21460 Dol</item>
      <item>Jure Moškatelo, OIB 82967525191, Ploča 2, 21460 Dol</item>
      <item>Vjekoslav Bogdanić, OIB 94391191426, J.B.Jelačića 9, 21460 Stari Grad</item>
      <item>Petro Šoljan, OIB 76350894229, Donja kola 0, 21460 Stari Grad</item>
      <item>Juraj Dužević, OIB 99909425440, Radošića dvor 4, 21460 Dol</item>
      <item>Damir Šurjak, OIB 27457530614, Šurokovića dvor 5, 21460 Dol</item>
      <item>Jakov Tresić, OIB 60663993622, Vrbanj 0, 21462 Vrbanj</item>
      <item>Juraj Moškatelo Stariji, OIB 12577877147, Ploča 27, 21460 Stari Grad</item>
      <item>Ruža Roić, OIB 27524265061, Pod jugo 10, 21460 Dol</item>
      <item>Rade Čavić, OIB 74420229729, Malo Selo 0, 21460 Stari Grad</item>
      <item>Matilda Buratović, OIB 24198956638, Vrbanj 0, 21462 Vrbanj</item>
      <item>Ivo Šurjak, OIB 90776404563, Ostravska 8, 21000 Split</item>
      <item>Dražica Matković Ljubo, OIB 38484140872, Vrbanj 0, 21462 Vrbanj</item>
      <item>Dinko Račić, OIB 02437704848, Vrbanj 173, 21462 Vrbanj</item>
      <item>Mila Franetović Dužević, OIB 02539671010, Vrankovića dvor 5, 21460 Stari Grad</item>
      <item>Luka Stančić, OIB 91475365556, Stančića dvor 0, 21460 Dol</item>
      <item>Meri Petrić, OIB 49953370209, Stari Grad 0, 21460 Stari Grad</item>
      <item>Ivan Moškatelo, OIB 16048013538, Ploča 29, 21460 Dol</item>
      <item>Vinko Moškatelo, OIB 57771107058, Ploča 23, 21460 Dol</item>
      <item>Nikola Šimunović, OIB 24630749503, K. Zvonimira 35, 21460 Stari Grad</item>
      <item>Mirko Radonić, OIB 28025722533, Pod jugo 19, 21460 Dol</item>
      <item>Antun Sansević, OIB 80183811492, Sansevića dvor 43, 21460 Dol</item>
      <item>Nikša Moškatelo, OIB 98307576243, Ploča 4, 21460 Dol</item>
      <item>Antun Vodanović Stariji, OIB 43563335947, Vrbanj  0, 21460 Vrbanj</item>
      <item>Ivo Bojanić, OIB 00897882683, Šiberija 19, 21460 Stari Grad</item>
      <item>Cvjetko Miličić, OIB 44230808110, T. Buzolića 8, 21450 Hvar</item>
      <item>Marija Trbuhović, OIB 38712300010, Vrbanj 0, 21462 Vrbanj</item>
      <item>Neno Šoljan, OIB 04419572654, Molo Selo 0, 21460 Stari Grad</item>
      <item>Juraj Tomi Moškatelo, OIB 80968217347, Ploča 2, 21460 Dol</item>
      <item>Ivo Račić Kapetanić, OIB 70008404713, Vrbanj 0, 21462 Vrbanj</item>
      <item>Đuro Caratan, OIB 81898965125, Zavala 0, 21465 Zavala</item>
      <item>Ante Tonči Drinković, OIB 92836065068, Bonski Dolac, 21465 Jelsa</item>
      <item>Kata Duboković, OIB 93006547119, Pitve bb, 21465 Pitve</item>
      <item>Boris Carić, OIB 46466426123, Ivan Dolac 0, 21465 Ivan Dolac, Jelsa</item>
      <item>Tonko Ivčević Bakulić, OIB 62293366608, Šiberija 29, 21460 Stari Grad</item>
      <item>Marko Huljić, OIB 99873701212, Račić 860, 21465 Jelsa</item>
      <item>Lenka Roić, OIB 57371012596, Dol, 21460 Dol</item>
      <item>Stjepan Jerković, OIB 25876380285, Zastražišće 0, 21466 Zastražišće</item>
      <item>Boris Borović, OIB 51193036454, Poljica, 21466 Poljica</item>
      <item>Niko Salamunić, OIB 76231208532, Jelsa bb, 21465 Jelsa</item>
      <item>File Vranković, OIB 44132340384, Dol 0, 21460 Dol</item>
      <item>Juraj Šperka, OIB 79176257167, Zastražišće 0, 21466 Zastražišće</item>
      <item>Mili Razović, OIB 03291272208, Vinkovačka 51, 21000 Split</item>
      <item>Ante Mihojević, OIB 08852465695, Vrboska, 21463 Vrboska</item>
      <item>Ljubica Stipišić, OIB 53136752678, Vrbanj 0, 21462 Vrbanj</item>
      <item>Stjepan Hujo Huljić, OIB 06947019866, Vrsina bb, 21465 Jelsa</item>
      <item>Nikola Grgičević, OIB 72806517394, Vrisnik 0, 21465 Vrisnik</item>
      <item>Tonči Gurdulić, OIB 88962507191, Jelsa 0, 21465 Jelsa</item>
      <item>Prošperino Milevčić, OIB 45533211549, Jelsa 0, 21465 Jelsa</item>
      <item>Boris Rubinić, OIB 69242251733, V rbanj  0, 21462 Vrbanj</item>
      <item>Jakov Račić, OIB 31621777587, Vrbanj 302 A, 21462 Vrbanj</item>
      <item>Jakša Radonić, OIB 11727504421, Jelsa 0, 21465 Jelsa</item>
      <item>Vinko Palaversić, OIB 66878442541, Jelsa, 21465 Jelsa</item>
      <item>Fabijan Kunčić, OIB 51005536058, Dol 0, 21460 Dol</item>
      <item>Dušan Salamunić, OIB 67690387290, Račić bb, 21465 Jelsa</item>
      <item>Margarita Stančić, OIB 77283348907, Dol 0, 21460 Dol</item>
      <item>Josip Crnčić, OIB 78272535399, Pitve 0, 21465 Pitve</item>
      <item>Luka Moškatelo, OIB 37611216898, Dol 0, 21460 Dol</item>
      <item>Lucija Milatić-Bričolić, OIB 72454967005, Svirče 0, 21462 Svirče</item>
      <item>Fabijan Dužević, OIB 65516171063, Domobranska 31, 21460 Stari Grad</item>
      <item>Vjeko Jakas, OIB 99530955280, Zvala bb, 21465 Zavala</item>
      <item>Pavo Bunčuga, OIB 76824484181, Banski Dolac bb, 21465 Jelsa</item>
      <item>Marko Buratović, OIB 96637597848, Svirče 0, 21462 Svirče</item>
      <item>Antun Lučić, OIB 23239072373, Poljica, 21466 Poljica</item>
      <item>Marin Parun Barbić, OIB 39599282196, Pitve 0, 21465 Pitve</item>
      <item>Stjepan Tomislav Huljić, OIB 97499130016, Lučica bb, 21465 Jelsa</item>
      <item>Cvjetka Cvita Milevčić, OIB 75708915913, Jelsa 0, 21465 Jelsa</item>
      <item>Marinko Radonić, OIB 89514038279, Pitve 72, 21465 Pitve</item>
      <item>Antun Gurdulić, OIB 55215862622, Vrsina bb, 21465 Jelsa</item>
      <item>Blaženko Jakas, OIB 38730295070, Zavala 0, 21465 Zavala</item>
      <item>Braco Jakas, OIB 76920975322, Zavala 136, 21465 Zavala</item>
      <item>Ivan Makjanić, OIB 86091321106, Svirče 0, 21462 Svirče</item>
      <item>Ante Rubinić, OIB 15201258693, Vrsina  307, 21465 Jelsa</item>
      <item>Dražica Vicenca Matković, OIB 67149132840, Vrbanj 117, 21462 Vrbanj</item>
      <item>Jakov Radonić, OIB 93729454627, Jelsa bb, 21465 Jelsa</item>
      <item>Slobodan Radičić, OIB 46777889915, Pitve bb, 21465 Pitve</item>
      <item>Jurko Lučić, OIB 16439489089, Vrboska 0, 21463 Vrboska</item>
      <item>Mate Antičević, OIB 55268785640, Zavala 0, 21465 Zavala</item>
      <item>Josip Franičević, OIB 43547284113, Burkovo bb, 21465 Jelsa</item>
      <item>Asija Bojanić, OIB 14798986072, Burkovo, 21465 Jelsa</item>
      <item>Milivoj Vidas vl. Servisa instrumenata, mjerne i regulacione opreme, OIB 56342789123, Starčevićeva 26, 21000 Split</item>
      <item>BURA l d.o.o. za trgovinu i usluge - u stečaju, OIB 79000721319, Koturaška 51, 10000 Zagreb</item>
      <item>NET MEDIA SISTEMI d.o.o. za informatički inženjering, OIB 03380490457, Kvaternikova 12, Split</item>
      <item>Financijska agencija, OIB 85821130368, Vrtni put 3, 10000 Zagreb</item>
      <item>Hrvatski registar brodova, OIB 04601923208, Marasovića 67, Split</item>
      <item>Nenad Ševo, OIB 88234857624, Teiljska 1, 21000 Split</item>
      <item>Meri Stipinović, OIB 64965084141, Sukoišanska 25, 21000 Split</item>
      <item>Fond za zaštitu okoliša i energetsku učinkovitost, OIB 85828625994, Ksaver 208, 10000 Zagreb</item>
      <item>Zlatko Balić, OIB 07837847925, Obala kneza Domagoja 15, 21204 Dugopolje</item>
      <item>Galić Ante, OIB 90017639391, Odeska 16, 21000 Split</item>
      <item>Dean Prelević, odvjetnik, OIB 10098946497, Gundulićeva 22, 21000 Split</item>
      <item>Želimir Miletić, OIB 86888847404, Put Kotlara 31, 23000 Zadar</item>
      <item>Luči Roić, OIB 24743587539, Pavičića dvor 7, 21460 Dol</item>
      <item>Ivelja Pavičić Nade, Vrbanj 0, 21460 Vrbanj</item>
      <item>Dujko Čubre, OIB 91478009603, Vrbanj 0, 21460 Vrbanj</item>
      <item>Antun Bratanić, OIB 52392458213, Zvonimirova 27, 21460 Stari Grad</item>
      <item>Andrija Matković, OIB 72332556277, Domobranska 22, 21460 Stari Grad</item>
      <item>Antun Vune Bratanić, OIB 44890767273, Vrbanj 0, 21460 Vrbanj</item>
      <item>Dinko Lušić, OIB 23131390669, Vrbanj 0, 21460 Vrbanj</item>
      <item>Nikica Nikola Matijević, OIB 21094494613, Dol 0, 21460 Stari Grad</item>
      <item>Ivan Sanseović, OIB 08563467932, Dol, Kunčića dvor 4, 21460 Stari Grad</item>
      <item>Marija Kovačević Lolotović, OIB 69060952354, Vukovarska 23, 21460 Stari Grad</item>
      <item>Petar Zlatan Vodanović, OIB 11403397863, Vrbanj 126, 21460 Vrbanj</item>
      <item>Ivan Stančić, OIB 31497688270, Dol, Stančića dvor 0, 21460 Stari Grad</item>
      <item>Stjepan Moškatelo, OIB 92020885489, Dol Sv. Marije 1, 21460 Stari Grad</item>
      <item>Toma Dužević, OIB 08830644469, Dol Sv. Marije 0, 21460 Stari Grad</item>
      <item>Ivica Račić, OIB 28123794048, Vrbanj 0, 21460 Vrbanj</item>
      <item>Kuzma Pavičić Aleluja, OIB 33120197409, Vrbanj 0, 21460 Vrbanj</item>
      <item>Vinka Salamunić, OIB 91445751353, Jelsa 0, 21465 Jelsa</item>
      <item>Teo Huljić, OIB 56034797647, Jelsa 0, 21465 Jelsa</item>
      <item>Dejan Šperka, OIB 10054205030, Jelsa 0, 21465 Jelsa</item>
      <item>Juraj Caratan, OIB 29357565225, Zavala 0, 21465 Zavala</item>
      <item>Matko Antičević, OIB 42034643125, Pitve 0, 21465 Pitve</item>
      <item>Dinko Rubinić ( Vjera ), OIB 69863599942, Vrisnik 73, 21465 Vrisnik</item>
      <item>Vjera Rubinić, OIB 98825603309, Vrinsnik 73, 21465 Vrisnik</item>
      <item>Abraham Bojanić, OIB 79576557482, Jelsa 1, 21465 Jelsa</item>
      <item>Vedran Nevešćanin, OIB 34969575575, Smiljanićeva 2, 21000 Split zastupanog po punomoćniku Jadranko Vidović</item>
      <item>Marija Pjevac, OIB 82096480140, Omiška 18, 21000 Split</item>
      <item>Carinska uprava, Zrinsko Frankopanska 60, 21000 Split</item>
      <item>Općinski sud u Starom Gradu - ZK odjel, Ulica Novo Riva 3, 21460 Stari Grad</item>
      <item>Nada Akrap, OIB 50608806627, Put Sirobuje 37, 21000 Split</item>
      <item>Jasminka Antunović, OIB 74697035343, Ulica Luke Botića 24, 21210 Solin</item>
      <item>Nediljka Armanda, OIB 09033661295, Vranjički put 18, 21000 Split</item>
      <item>Ana Babić, Krilava 8, 21000 Split</item>
      <item>Gordana Babić, Šulavi bb, 21214 Kaštel Lukšić</item>
      <item>Ivan Babić, Doverska 7, 21000 Split</item>
      <item>Katica Babić, Zvonimirova 16, 21210 Solin</item>
      <item>Jure Bacelj, Novakova 26, 21000 Split</item>
      <item>Ana Bačić, Umljanovići bb, 22320 Drniš</item>
      <item>Nediljka Bajić, Križanica 7, 21000 Split</item>
      <item>Žarka Bakotić, OIB 36917498674, Mosorska Ulica 11 A, 21214 Kaštel Gomilica</item>
      <item>Marko Baković, Kroz selo 2, 22320 Siverić</item>
      <item>Ivica Ban, Braće Radića 7, 21212 Kaštel Sućurac</item>
      <item>Srđanka Banovac, OIB 50974371502, Sikavice - Banovci 5, Parčić</item>
      <item>Božidar Barać, Maslinska 22, 21000 Split</item>
      <item>Vedran Barbarić, Šimićeva 8, 21000 Split</item>
      <item>Marija Barbir, Vukovarska 175, 21000 Split</item>
      <item>Petar Barbir, Vukovarska 175, 21000 Split</item>
      <item>Anica Baričević, Put blata bb, 21217 Kaštel Novi</item>
      <item>Damira Barišić, OIB 88385690941, Barišići 10, 22320 Žitnić</item>
      <item>Ivan Barišić, Kornatska 31, 31000 Osijek</item>
      <item>Manda Bašić, Put Majdana 29, 21210 Solin</item>
      <item>Aleksandar Bauk, OIB 97860316263, Alojzija Stepinca 16, 21000 Split</item>
      <item>Marina Bauk, Stepinčeva 16, 21000 Split</item>
      <item>Ivo Bavčević, Šibenska 3, 21000 Split</item>
      <item>Nataša Bazina, OIB 67925940620, PUT STRMA 67 (ranije: NEORIĆ, NEORIĆ, 0), 21203 Neorić</item>
      <item>Mirjana Begonja, Džale 2, 22323 Sedramić</item>
      <item>Jelena Belić, Banski Dolac 627, 21465 Jelsa</item>
      <item>Niko Belić, OIB 18977071620, Jelsa 627, 21465 Jelsa</item>
      <item>Jagoda Bešker, OIB 29966440390, Gašpini 23, 21210 Solin</item>
      <item>Nedo Bešker, Gašpini 23, 21210 Solin</item>
      <item>Zorica Bilić, Predraga Bojanića 13, 21460 Stari Grad</item>
      <item>Sanja Bilić Pavlinović, Vukovarska 80, 21000 Split</item>
      <item>Jela Bilobrk, Stepinčeva 32, 21000 Split</item>
      <item>Antun Blažević, Meštrovića šetalište 96, 21000 Split</item>
      <item>Hrvoje Blažević, Blaževići bb, 22320 Čavoglave</item>
      <item>Damir Bojčić, Kralja Zvonimira 24, 22320 Drniš</item>
      <item>Željko Bojčić, P. Preradovića 4, 22320 Drniš</item>
      <item>Denis Boljat, Karlovo 46, 21214 Kaštel Kambelovac</item>
      <item>Srećko Boras, Put groblja bb, 21217 Kaštel Novi</item>
      <item>Robert Borić, OIB 38057391892, Mosećka 56, 21000 Split</item>
      <item>Goran Bosančić, OIB 33007404175, Ulica Braski Dolac 40, 21212 Kaštel Sućurac</item>
      <item>Pava Botić, OIB 34296544282, Kosorova 7, 22300 Knin</item>
      <item>Ljuba Božanić, Dobrilina 11, 21000 Split</item>
      <item>Anka Božić, Šibenksa 9, 21000 Split</item>
      <item>Anica Božić-Bakušić, Katalinića prilaz 5, 21000 Split</item>
      <item>Ivica Bratić, Neorić bb, 21203 Neorić</item>
      <item>Nikša Bratić, OIB 49290967945, Put Svete Mande 18, 21000 Split</item>
      <item>Vencislav Brizić, OIB 29265973045, Ulica Kralja Zvonimira 56, 21460 Stari Grad</item>
      <item>Zlata Brizić, OIB 73389614517, Ulica Kralja Zvonimira 56, 21460 Stari Grad</item>
      <item>Mate Brstilo, Krešimirova 25, 21311 Žrnovnica</item>
      <item>Zora Budimir, Cesta Domovinskog rata 36, 22300 Knin</item>
      <item>Miranda Budiša, OIB 35557811513, Ulica Kralja Zvonimira 18, 22320 Drniš</item>
      <item>Nediljko Bugarin, Doverska 7, 21000 Split</item>
      <item>Željka Vučemilović Šimunović, Skradinska 7, 21000 Split</item>
      <item>Gordana Buljević, OIB 32937631192, Trondheimska 10, 21000 Split</item>
      <item>Marina Burić, Mirlović Zagora, 22323 Unešić</item>
      <item>Mario Buzov, Cerje 85, 22320 Mirlović Polje</item>
      <item>Đuro Caratan, Stara zavala 58, 21465 Jelsa</item>
      <item>Toni Caratan, Stara Zavala 58, 21465 Jelsa</item>
      <item>Boris Carić, OIB 46466426123, IVAN DOLAC 179 (ranije: IVAN DOLAC, IVAN DOLAC, 0), 21465 Ivan Dolac</item>
      <item>Paulo Carić, OIB 15402538356, SVIRČE 145 (ranije: SVIRČE, SVIRČE, 0), 21460 Svirče</item>
      <item>Dinka Cazareo, Marina Šabića 4, 21460 Stari Grad</item>
      <item>Nevenka Cukrov, Domovinskog rata 6, 21210 Solin</item>
      <item>Dijana Czwik, OIB 09675579569, Matoševa Ulica 96, 21210 Solin</item>
      <item>Vinka Čavala, Krešimirova bb, 21214 Kaštel Gomilica</item>
      <item>Silva Černak-Lojić, Kralja Zvonimira 18, 22320 Drniš</item>
      <item>Diana Čović, Duće-Glavica, 21310 Omiš</item>
      <item>Ante Čulo, Hrvatskih knezova bb, 21214 Kaštel Gomilica</item>
      <item>Blaž Ćapin, Odakova 9, 21000 Split</item>
      <item>Filip Delać, OIB 82167098700, Grge Novaka 6, 22300 Knin</item>
      <item>Ankica Delić, Kaštelanska cesta 42, 21212 Kaštel Sućurac</item>
      <item>Marko Delić, Gašpini 108, 21210 Solin</item>
      <item>Nediljka Delić, Donji Muć bb, 21203 Donji Muć</item>
      <item>Gordana Didak, OIB 78878339902, Kroz Smrdečac 5, 21000 Split</item>
      <item>Mili Divić, OIB 35555990248, Radobiljska Cesta 12, 21250 Katuni</item>
      <item>Ljiljana Dragan, Šimićeva 54, 21000 Split</item>
      <item>Milka Drlje, Kitožer 9, 21311 Stobreč</item>
      <item>Mate Drmić, Put Plokita 40, 21000 Split</item>
      <item>Jozo Družianić, OIB 63604163211, Pujanke 15, 21000 Split</item>
      <item>Niko Dujić, Don Petra Peroša, 21210 Mravince</item>
      <item>Stanko Duvančić, OIB 41476060687, Duvančići 9, 22320 Razvođe</item>
      <item>Damir Duvnjak, Križine 15A, 21000 Split</item>
      <item>Nives Džanko, OIB 90598357164, Ulica Fra Pavla Melade 24 A, 21217 Kaštel Štafilić</item>
      <item>Ante Đurđević, OIB 72594587030, Jadranska 12, 21400 Supetar</item>
      <item>Ljubica Elez, Donji Moseć 14, 22320 Moseć</item>
      <item>Ankica Ezgeta, Kaštelanska cesta 12, 21217 Kaštel Stari</item>
      <item>Lenka Franić, OIB 62951288048, Sedam Kaštela 6, 21000 Split</item>
      <item>Ivica Gabelić, OIB 70468304794, Vrboska 387, 21465 Vrboska</item>
      <item>Marija Galešić, Neorić 61, 21203 Neorić</item>
      <item>Petar Galić, Težački put 40, 21000 Split</item>
      <item>Silvana Galić, OIB 02726524452, Trondheimska 5, 21000 Split</item>
      <item>Kazimir Garić, OIB 83662319172, Ulica Matija Ivanića 35, 21460 Stari Grad</item>
      <item>Vencel Gašpar, Hercegovačka 24, 21000 Split</item>
      <item>Vinko Gašpar, Sinjska 9, 21000 Split</item>
      <item>Ana Goreta, Put željezničke stanice, 22320 Drniš</item>
      <item>Zorka Goreta, Donje Gorete 21, 22320 Drniš</item>
      <item>Josip Gotovac, Vukovarska 113, 21000 Split</item>
      <item>Vjekoslav Grbčić, Gajeva 11A, 21000 Split</item>
      <item>Divna Grbeša, OIB 74813693236, FRANKOPANSKA ULICA 20 (ranije: SOLIN, FRANKOPANSKA ULICA, 60), 21210 Solin</item>
      <item>Ana Grubišić, Put Sirobuje 10, 21311 Stobreč</item>
      <item>Gordana Grubišić, Braće Radića 3, 21210 Solin</item>
      <item>Nikola Grubišić, Kralja Zvonimira 37, 22320 Drniš</item>
      <item>Sanja Grubišić, Kralja Zvonimira 16, 22320 Drniš</item>
      <item>Antonio Gudelj, Put Dragovoda 17, 21000 Split</item>
      <item>Kata Gugić, Sarajevska 42, 21000 Split</item>
      <item>Mirjana Gugić, Luke Botića 6, 21210 Solin</item>
      <item>Ivica Hajder, Cigići 1, 22320 Otavice</item>
      <item>Željko Hajder, OIB 70330715284, Cigići 1, 22320 Otavice</item>
      <item>Silvana Hajduk, OIB 33507058945, Varoš 1, 21231 Klis</item>
      <item>Tomislav Herceg, Sinjska 46, 22300 Knin</item>
      <item>Mira Ikica, OIB 11849010850, Vlaka Vi 2, 22303 Oklaj</item>
      <item>Franjo Ivčević, Sv. Petra od Klob. 1, 21217 Kaštel Novi</item>
      <item>Jelena Ivčević, OIB 74901888496, Ulica Sv. Petra Od Klobuka 16, 21217 Kaštel Novi</item>
      <item>Damir Jakus, Stepinčeva 67, 21000 Split</item>
      <item>Gospova Jakus, OIB 04209324873, Poljička Cesta 84, Poljica</item>
      <item>Marica Jakus, OIB 74750176046, PUT MAJDANA 31 (ranije: SOLIN, PUT MAJDANA, 31), 21231 Klis</item>
      <item>Petar Jakus, Put Majdana 31, 21210 Solin</item>
      <item>Marko Janković, Bisko bb, 21232 Bisko</item>
      <item>Matija Jeličić, Vinkovačka 5, 21000 Split</item>
      <item>Ante Jeličić, Trondheimska 7, 21000 Split</item>
      <item>Marija Jocić, K. Ćipika 9, 21217 Kaštel Stari</item>
      <item>Ante Jolić, Jolići 2, 22320 Gradac</item>
      <item>Marica Jukić, Perivoj A. Roje 5, 21000 Split</item>
      <item>Marko Jukić, Perivoj Ane Roje 5, 21000 Split</item>
      <item>Renata Jukić, Put Župića 29, 21230 Sinj</item>
      <item>Jadranka Jurić, Bufaline II 29, 21217 Kaštel Novi</item>
      <item>Marija Jurić, Put Kruševika bb, 21214 Kaštel Kambelovac</item>
      <item>Ankica Kainić, OIB 80409745726, Prominski Put 11, 22300 Knin</item>
      <item>Jelena Kalinić, Ivana Raosa 15, 21000 Split</item>
      <item>Petar Kalinić, Mosećka 114, 21000 Split</item>
      <item>Anamarija Kalinić Radović, Vukovarska 57, 21000 Split</item>
      <item>Stipan Kamber, Sesartići 20, 21210 Solin</item>
      <item>Đuro Kapoši, Južno predgrađe 51, 31000 Osijek</item>
      <item>Željko Karin, Zgon 80, 21210 Solin</item>
      <item>Marijana Karin Prnjak, Zgon 80, 21210 Solin</item>
      <item>Neda Kasalo, Kaštelanska cesta 1, 21214 Kaštel Kambelovac</item>
      <item>Zvonimir Kasalo, Kaštelanska cesta 1, 21214 Kaštel Kambelovac</item>
      <item>Suzana Kašić, Kralja Zvonimira 47, 22320 Drniš</item>
      <item>Ivana Katalinić, Renka Šperca 11, 21310 Omiš</item>
      <item>Josip Katušić, Luke Botića 11, 21210 Solin</item>
      <item>Ljiljana Kegalj, OIB 44567225674, Istarska 5, 21000 Split</item>
      <item>Ante Kekez, Dubrovačka 35, 21000 Split</item>
      <item>Ivanko Kekez, OIB 69257203171, Sukoišanska 29, 21000 Split</item>
      <item>Petrica Kekez, OIB 01138031201, Dubrovačka 35, 21000 Split</item>
      <item>Boško Kevo, Stipe Pensa 5, 21217 Kaštel Štafilić</item>
      <item>Antiša Kliškinić, OIB 54591476829, Ulica Petra Krešimira Iv 108, 21210 Solin</item>
      <item>Veljko Knezović, OIB 29953576092, Zagrebačka 6, 21311 Stobreč</item>
      <item>Stjepan Kokeza, Pribude bb, 21206 Pribude</item>
      <item>Petar Kolega, Put Mira 2, 21210 Solin</item>
      <item>Daniela Kovač, Cesta dr. Franje Tuđmana 238a, 21212 Kaštel Sućurac</item>
      <item>Željka Kovač, Mažuranićevo šetalište 26, 21000 Split</item>
      <item>Ivan Kraljić, Neorić bb, 21203 Neorić</item>
      <item>Inga Krnjaić, OIB 00968558935, Požeška 6, 21000 Split</item>
      <item>Anka Krstić, Odeska 19, 21000 Split</item>
      <item>Ivan Kundid, Gradišćanskih Hrvata 1, 21000 Split</item>
      <item>Ivana Kundid, Dinarska 11, 21000 Split</item>
      <item>Ružica Kundid, Dinarska 11, 21000 Split</item>
      <item>Deni Kuvačić, OIB 86909984538, Mažuranićevo Šetalište 10 B, 21000 Split</item>
      <item>Anka Landikušić, OIB 18023655586, Gradac 19 A, 21311 Podstrana</item>
      <item>Ivan Lasić, Konjsko bb, 21231 Konjsko</item>
      <item>Dražen Lazić, Šime Ljubića 9, 21000 Split</item>
      <item>Nenad Leskur, OIB 79369933858, Ulica Stjepana Radića 14, 21210 Solin</item>
      <item>Ivana Lilić, OIB 24212828078, Put Brodarice 7, 21000 Split</item>
      <item>Ivo Lipanović, M. Getaldića 31, 21000 Split</item>
      <item>Marko Lojić, Lojići 1, 22320 Drniš</item>
      <item>Mile Lovrić, Fra Grge Martića 41, 21000 Split</item>
      <item>Ana Lovrinčević, Vrh Visoke 121, 21000 Split</item>
      <item>Dejan Lukavac, OIB 85205650926, Ćirići 3, 22320 Tepljuh</item>
      <item>Nela Madžar, OIB 92085359240, Poljička 2, 21311 Podstrana</item>
      <item>Alenka Malinić, OIB 44061509536, Pujanke 79, 21000 Split</item>
      <item>Pavao Marasović, Neorić bb, 21203 Neorić</item>
      <item>Anto Marijan, OIB 32989170521, Ulica Mate Lovraka 2, 10410 Velika Gorica</item>
      <item>Cvita Marijanović, OIB 33573858243, Marjanovići Iznad Crkve 11, 22320 Gradac</item>
      <item>Dobrinka Marijanović, OIB 03673706981, Put Smokovika 35, 21000 Split</item>
      <item>Tomislav Marijanović, Put Smokovika 35, 21000 Split</item>
      <item>Jasna Marin, Petra Svačića 99, 22320 Drniš</item>
      <item>Marina Marin, Trbounje bb, 22320 Drniš</item>
      <item>Željko Marinac, Varaždinska 3, 21000 Split</item>
      <item>Božidar Marinković, Dosud 9, 21000 Split</item>
      <item>Jakov Mateta, OIB 14390943845, ULICA KORIOLANA ĆIPIKA 10 (ranije: KAŠTEL STARI, ULICA KARIOLANA ČIPIKA, 10), 21217 Kaštel Stari</item>
      <item>Ivan Matić, Kopilica 33, 21000 Split</item>
      <item>Ružica Matić, Trbounje bb, 22320 Trbounje</item>
      <item>Slavko Matić, I. Aljinovića 11, 21311 Žrnovnica</item>
      <item>Željko Matić, Raška 12, 22320 Drniš</item>
      <item>Marija Matković, Šižgorićeva 20, 21000 Split</item>
      <item>Ivan Melvan, Luke Botića 7, 21217 Kaštel Novi</item>
      <item>Nikola Midenjak, OIB 88248589366, Ulica 142. Brigade 16, 22320 Siverić</item>
      <item>Pere Mihanović, OIB 49545684243, Radičinka 12, 21311 Žrnovnica</item>
      <item>Ana Mikulić, Čavoglave bb, 22320 Drniš</item>
      <item>Mate Mikulić, Pauk 11, 22320 Čavoglave</item>
      <item>Ivan Milaković, Strmoševica 3, 21222 Marina</item>
      <item>Ivan Milanović, Terzićeva 17, 21000 Split</item>
      <item>Zorka Miletić, Kliški put 4, 21210 Solin</item>
      <item>Milan Miljuš, Kranjčevićeva 35, 21000 Split</item>
      <item>Đorđe Mirčetić, Pokvasica 2, 22320 Miočić</item>
      <item>Tonči Mišković, OIB 74628173475, Jelsa 667, 21465 Jelsa</item>
      <item>Ana Moro, Vukovarska 80, 21000 Split</item>
      <item>Slavko Moro, Crivac 62P, 21203 Crivac</item>
      <item>Tomi Moscatello, OIB 28508820612, Ploča 17, Dol, 21460 Stari Grad</item>
      <item>Marija Munitić, Mažuranićevo šetalište 48, 21000 Split</item>
      <item>Ljubomir Muslim, OIB 17589644925, Imotska 60, 21000 Split</item>
      <item>Mijo Nožina, Prgomet bb, 21201 Prgomet</item>
      <item>Jurica Oman, OIB 78517901315, Ive Tijardovića 10, 21000 Split</item>
      <item>Mirko Oman, OIB 68766264149, Tijardovićeva 10, 21000 Split</item>
      <item>Janja Orošnjak, OIB 49619386391, Gorice 2, 21212 Kaštel Sućurac</item>
      <item>Mila Palada, OIB 10163841708, Odeska 4, 21000 Split</item>
      <item>Ivan Pandža, K. Čipika 9, 21217 Kaštel Stari</item>
      <item>Asija Papić, OIB 36844611036, Dr. Ante Starčevića 55, 21220 Trogir</item>
      <item>Mijo Papić, Getaldićeva 5, 21000 Split</item>
      <item>Tereza Papić, M. Getaldićeva 5, 21000 Split</item>
      <item>Rajko Parać, Ružić bb, 22320 Ružić</item>
      <item>Tatjana Parać, OIB 45662446398, Vrlička 43, 21000 Split</item>
      <item>Đurđica Parat, Boksitno naselje 15, 22320 Drniš</item>
      <item>Ivan Pastuović, Pastuovića 3, 22320 Ružić</item>
      <item>Jurica Pavela, OIB 06763759506, Poljana Kneza Trpimira 6, 21000 Split</item>
      <item>Roki Pavičić, OIB 01089958101, Drugi Donji Dvori 6, 21460 Stari Grad</item>
      <item>Ivan Pažanin, Biokovska 6, 21000 Split</item>
      <item>Luka Peko, OIB 89771272445, Terzićeva 5, 21000 Split</item>
      <item>Neda Penga, OIB 76197116887, Sv.lovre 23, 21311 Stobreč</item>
      <item>Ante Perko, Don Petra Peroša 5, 21210 Mravince</item>
      <item>Ivana Perko, Don Petra Peroša 5, 21210 Mravince</item>
      <item>Gordana Perković, Vukovarska 43, 21000 Split</item>
      <item>Marica Perković, Perkovići 15, 22320 Kljake</item>
      <item>Nediljko Perković, Vukovarska 43, 21000 Split</item>
      <item>Nila Peroš, OIB 48544328267, Terzićeva 3, 21000 Split</item>
      <item>Dragica Peša, Jeretova 7, 21000 Split</item>
      <item>Iris Peša, OIB 06010961010, Rikarda Katalinića Jeretova 7, 21000 Split</item>
      <item>Nikša Petrić, Kod sv. Stjepana 53, 21450 Hvar</item>
      <item>Matko Pezo, OIB 51619560640, Hercegovačka 30, 21000 Split</item>
      <item>Zlatko Piperković, OIB 91173398058, Dinka Šimunovića 17, 21000 Split</item>
      <item>Joško Pivac, Varaždinska 43, 21000 Split</item>
      <item>Luka Pjevac, Omiška 18, 21000 Split</item>
      <item>Anka Plazonja, OIB 92736733656, Uskočka 7, 21000 Split</item>
      <item>Robert Plazonja, OIB 75774016292, Uskočka 7, 21000 Split</item>
      <item>Gordan Poparić, OIB 98826275620, ULICA GRGURA NINSKOG 29 A (ranije: KAŠTEL NOVI, ŽRTAVA RATA, 29 A), 21217 Kaštel Novi</item>
      <item>Ante Popović, J. Palmotića 2, 21000 Split</item>
      <item>Milanka Pranić, OIB 03263396290, Mosećka Ulica 4, 22320 Drniš</item>
      <item>Miroslav Primorac, OIB 42998076332, I. Paštrića Poljičanina 19, 21311 Podstrana</item>
      <item>Iva Punda, Bistrička 29, 21204 Kotlenice</item>
      <item>Drago Radić, Na rudini 3, 20207 Čibača</item>
      <item>Mladen Radmilović, Gorička 4, 21000 Split</item>
      <item>Petar Radonić, Burkovo 98, 21465 Jelsa</item>
      <item>Jagoda Radošević, Vrh Lučca 35, 21000 Split</item>
      <item>Ante Rajčić, Velebitska 97, 21000 Split</item>
      <item>Marko Ralica, Benkovačka 3, 21000 Split</item>
      <item>Ivan Raos, Mandićeva 66, 21311 Stobreč</item>
      <item>Zdenka Razlog, OIB 03030085275, Kod Pošte 33, 22320 Siverić</item>
      <item>Mila Rebić, Marka M. 20A, 21210 Mravince</item>
      <item>Marija Reljanović, Otavice 30, 22320 Otavice</item>
      <item>Mara Režić, Kliški put bb, 21210 Solin</item>
      <item>Marija Rizvan, Bilice 12, 21000 Split</item>
      <item>Anđelko Rogulj, Gomile 38, 21217 Kaštel Stari</item>
      <item>Berislava Roša, OIB 03031267329, Zvonimirova 29 B, 22300 Knin</item>
      <item>Sofija Ruić, OIB 32252086462, Getaldićeva 19, 21000 Split</item>
      <item>Ana Runjić, Hrvatskih vitezova 46, 21000 Split</item>
      <item>Gordan Ruščić, OIB 53119078542, Putaljski put bb, 21212 Kaštel Sućurac</item>
      <item>Sanja Ružić, Šižgorićeva 7, 21000 Split</item>
      <item>Svjetlana Samac, OIB 00231948560, Samci 14, 22320 Brištane</item>
      <item>Miljenko Samardžić, OIB 48154982931, Šižegorićeva 20, 21000 Split</item>
      <item>Dinka Sanseović, OIB 27313861620, KUNIČIĆA DVOR 4 (ranije: DOL, DOL, 0), Dol</item>
      <item>Ante Sarić, Neorić bb, 21203 Neorić</item>
      <item>Ivan Sarić, Neorić bb, 21203 Neorić</item>
      <item>Marija Sedlar, Ostravska 1, 21000 Split</item>
      <item>Ljubica Sekelez, OIB 37811046307, Mitnička 1, 21000 Split</item>
      <item>Kristina Serdarević, OIB 96208368856, Put Jokića-kalčina 8, 21203 Neorić</item>
      <item>Aleksandra Sever-Muhar, Karamanova 7, 21000 Split</item>
      <item>Boško Sikavica, Kričke bb, 22320 Ružić</item>
      <item>Snježana Sikavica, Domovinskog rata 12, 21210 Solin</item>
      <item>Dragan Simić, Sarajevska 76, 21000 Split</item>
      <item>Tanja Sinovčić, OIB 15724160128, Trondheimska 10, 21000 Split</item>
      <item>Ljiljana Sirić, OIB 13682411690, Put Vele Meje 10, 21212 Kaštel Sućurac</item>
      <item>Dijana Skelin, Vručine II 12, 21217 Kaštel Novi</item>
      <item>Kata Sočo, Neorić bb, 21203 Neorić</item>
      <item>Marija Stančić, Petra Krešimira IV 10, 21460 Stari Grad</item>
      <item>Đani Stanić, OIB 01952579328, Matoševa Ulica 131, 21210 Solin</item>
      <item>Danica Stipinović, Kneza Trpimira 101, 21212 Kaštel Sućurac</item>
      <item>Milorad Stojsavljević, Šimićeva 58, 21000 Split</item>
      <item>Petar Strinić, Velebitska 93, 21000 Split</item>
      <item>Luca Strunje, Kralja Tomislava 18, 22300 Knin</item>
      <item>Slavka Svalina, OIB 20916812996, Crivac bb, 21203 Crivac</item>
      <item>Marijan Šamija, Trstenik 2, 21000 Split</item>
      <item>Marinka Šamija, OIB 26187211202, Vrgoračka 8, 22300 Knin</item>
      <item>Katica Šeparović, Kupreška 92, 21000 Split</item>
      <item>Nenad Ševo, OIB 88234857624, Triljska 1, 21000 Split</item>
      <item>Krasna Šiklić, OIB 53374014167, Hercegovačka 88, 21000 Split</item>
      <item>Mili Šimig, OIB 94704411458, Šibenska 27, 21000 Split</item>
      <item>Vesna Škare, OIB 71821692373, Ruđera Boškovića 12, 21000 Split</item>
      <item>Ljubica Škopljanac, OIB 09408788504, TIKVARIN 14 (ranije: KAŠTEL KAMBELOVAC, TIKVARIN, 8), 21214 Kaštel Kambelovac</item>
      <item>Milica Špar, OIB 07038339077, Mašogradska Ulica 16, 21212 Kaštel Sućurac</item>
      <item>Eleana Šubat, OIB 38900880602, Mosorska 26, 21311 Podstrana</item>
      <item>Ivan Šuljug, Ivaniševićeva 45, 21000 Split</item>
      <item>Vesna Šunjić, Šimićeva 14, 21000 Split</item>
      <item>Ljubica Tarle, OIB 28166909018, Tarle 12, 22320 Velušić</item>
      <item>Nada Teklić, OIB 80645998554, Zgon 80, 21210 Solin</item>
      <item>Lada Terzić, OIB 31496851195, Puntarska 5, 21000 Split</item>
      <item>Ivan Tomić, Velebitska 91, 21000 Split</item>
      <item>Ivan Topić, Obala kneza Branimira 1, 21000 Split</item>
      <item>Jelica Topić, OIB 84009834780, Mosećka 50A, 21000 Split</item>
      <item>Tvrtko Topić, OIB 15832739048, Ulica 142. Brigade 37 A, 22320 Siverić</item>
      <item>Anđelka Torlak, Radunica 29, 21000 Split</item>
      <item>Ivan Torlak, Radunica 29, 21000 Split</item>
      <item>Marko Torlak, Kljaci bb, 22320 Kljake</item>
      <item>Damir Tot, Šimićeva 12, 21000 Split</item>
      <item>Anka Treskavica, OIB 89998355619, Dubrovačka 35, 21000 Split</item>
      <item>Anka Tukić, Šime Ljubića 13, 21000 Split</item>
      <item>Nediljko Ugrin, OIB 61713318858, Sv. Ivana 33, 21311 Donje Sitno</item>
      <item>Marinko Uvodić, OIB 86857726322, Zgon 32, 21210 Solin</item>
      <item>Nedjeljka Uvodić, Vinkovačka 51, 21000 Split</item>
      <item>Marko Validžić, Ružić bb, 22320 Ružić</item>
      <item>Ivanka Varnica, Imotska 69, 21000 Split</item>
      <item>Milica Varvodić, Kozjačka 24, 21210 Solin</item>
      <item>Kristina Velić, Papandopulova 11, 21000 Split</item>
      <item>Ljiljana Vesković, OIB 43910221929, Fausta Vrančića 8, 21000 Split</item>
      <item>Milka Veštić, OIB 06357620254, Čavale 11, 22323 Sedramić</item>
      <item>Ante Vidan, Gundulićeva 44, 21000 Split</item>
      <item>Marko Vidović, Ružić bb, 22320 Gradac</item>
      <item>Matko Vidović, Gradac bb, 22320 Gradac</item>
      <item>Nevenka Vidović, Gradac bb, 22320 Gradac</item>
      <item>Ankica Vilibić, OIB 41935131740, Marina Getaldića 33, 21000 Split</item>
      <item>Anđelko Vilić, OIB 46303939151, RADOBILJSKA CESTA 41 (ranije: KREŠEVO, KREŠEVO, 24), 21250 Kreševo</item>
      <item>Normela Visković, OIB 93848978885, Jelsa 1005, 21465 Jelsa</item>
      <item>Tonči Visković, Pelinje 1005, 21465 Jelsa</item>
      <item>Marica Vlaić, Mira Tilića 12, 22320 Drniš</item>
      <item>Dubravka Vlainić, Strossmayerovo Šetalište 357, 21465 Jelsa</item>
      <item>Ivo Vodanović, Pavičića dvori 11, 21460 Stari Grad</item>
      <item>Josip Vogleš, Kaštelanska cesta 8, 21214 Kaštel Kambelovac</item>
      <item>Vinko Vranković, OIB 28469423878, JELSA 129 (ranije: JELSA, JELSA, 0), 21465 Jelsa</item>
      <item>Ivan Vrdoljak, Donji Muč bb, 21203 Donji Muć</item>
      <item>Mirjana Vrdoljak, Put Kule 12, 21210 Solin</item>
      <item>Marija Vrgoč, Velebitska 34, 21000 Split</item>
      <item>Bože Vuco, Starčevićeva 10, 21212 Kaštel Sućurac</item>
      <item>Mirjana Vučković, Ruđera Boškovića 23, 21000 Split</item>
      <item>Višnja Vučković, Uvala Luka 18, 22202 Dvornica</item>
      <item>Ivan Vugdelija, Put Groblja bb, 21217 Kaštel Štafilić</item>
      <item>Dubravka Vukas, OIB 08519715626, Markov Put 8, 21000 Split</item>
      <item>Anđelka Vukičević, Badanj bb, 22320 Drniš</item>
      <item>Zora Vuković, Plitvička 1A, 21000 Split</item>
      <item>Ivan Vukušić, Dobrilina 6, 21000 Split</item>
      <item>Jadran Vukušić, OIB 16315354223, Put Sv. Klementa 19, 21311 Gornje Sitno</item>
      <item>Nevenka Vukušić, Cerje 2, 22320 Mirlović Polje</item>
      <item>Vjera Vukušić, Kralja Petra Krešimira IV 8, 22320 Drniš</item>
      <item>Zvonimir Vukušić, Vinodolska 10, 21000 Split</item>
      <item>Nevenka Vuleta, Markov put 33, 21311 Stobreč</item>
      <item>Vinka Zekić, Mostarska 7, 21000 Split</item>
      <item>Dinko Zenčić, OIB 65189931544, Račić bb, 21465 Jelsa</item>
      <item>Borislav Zokić, OIB 51253879731, Fra Bone Razmilovića 1, 21000 Split</item>
      <item>Dolina Zokić, OIB 75688399939, Pojišanska 18, 21000 Split</item>
      <item>Margita Zokić, OIB 85982645988, Fra Bone Razmilovića 1, 21000 Split</item>
      <item>Luca Zolota, OIB 57479376750, Gospin Put 38, 21212 Kaštel Sućurac</item>
      <item>Milan Žarković, Parčić bb, 22320 Siverić</item>
      <item>Nevenka Živko, M. Čačića 3, 22300 Knin</item>
      <item>Davorka Živković, Živkovići 12, 22320 Badanj</item>
      <item>Ivica Živković, Badanj bb, 22320 Badanj</item>
      <item>Ivo Živković, A. Starčevića 51, 21210 Solin</item>
      <item>Siniša Ivančić, OIB 26067778479, Lovački Put 13, 21000 Split</item>
      <item>Iva Jelić, OIB 44484653228, Benkovačka 3, 21000 Split</item>
      <item>Marko Kavelj, OIB 02369489649, Alojzija Stepinca 11, 21000 Split</item>
      <item>Ivan Koljanin, OIB 21918343692, Kupreška 82, 21000 Split</item>
      <item>Željko Kovač, OIB 11925765994, Dravska 4, 31000 Osijek</item>
      <item>Zvonko Kruneš, OIB 55906727777, Ulica Slobode 36, 21000 Split</item>
      <item>Nikola Lacmanović, OIB 50670282682, Sukoišanska 19, 21000 Split</item>
      <item>Vesna Lepetić, OIB 84143512273, Tršćanska 12, 21000 Split</item>
      <item>Jelica Ljubica, OIB 08611982578, Velebitska 105, 21000 Split</item>
      <item>Darko Lulić, OIB 19997474853, Vežarovice 18, 21214 Kaštel Lukšić</item>
      <item>Vesna Lulić, OIB 31024530599, Vežarovice 18, 21214 Kaštel Lukšić</item>
      <item>Marija Mamić, OIB 82920304679, Kroz Meterize 26, 22000 Šibenik</item>
      <item>Radojka Marijanović, OIB 75956845709, Marijanovići Iznad Crkve 10, 22320 Gradac</item>
      <item>Meri Cabadaj, OIB 90828303800, Trg Bana Josipa Jelačića 10, 31000 Osijek</item>
      <item>Mate Markotić, OIB 40858158040, Put Starog Sela 23, 21311 Podstrana</item>
      <item>Ante Marović, OIB 68871210232, Lička 3, 21000 Split</item>
      <item>Ivan Marušić, OIB 38554028146, Poljičkih Knezova 87, 21311 Podstrana</item>
      <item>Iva Melvan, OIB 03677154609, Doverska 31, 21000 Split</item>
      <item>Goran Merkel, OIB 20105696184, Mutvoranska Ulica 3, 52100 Pula</item>
      <item>Ivan Mornar, OIB 99253273877, Miroslava Krleže 24, 21000 Split</item>
      <item>Miodrag Munjiza, OIB 45836749093, Put Miluša 7, 21311 Stobreč</item>
      <item>Ante Nožina, OIB 63957170679, Put Nožina-maljkovića 5, 21201 Prgomet</item>
      <item>Anica Pandža, OIB 13489275071, Hercegovačka 46, 21000 Split</item>
      <item>Nikica Pavlović, OIB 49276013054, Gornji Kono 37, 20000 Dubrovnik</item>
      <item>Silvana Perić, OIB 13586987904, Table 31, 21000 Split</item>
      <item>Nediljka Perišić, OIB 60970664434, Ruđera Boškovića 8a, 21204 Dugopolje</item>
      <item>Elvira Dračevac, OIB 02336991708, Lumbarda 678, 20260 Lumbarda</item>
      <item>Mara Dobrota, OIB 21943772484, Trondheimska 9, 21000 Split</item>
      <item>Neda-lidia Buljević, OIB 14338735105, Put Crkve 8, 22320 Gradac</item>
      <item>Ivan Bugarin, OIB 77317760491, Grab 114, 21238 Grab</item>
      <item>Maja Bučić, OIB 03739843191, Ruđera Boškovića 11, 21000 Split</item>
      <item>Mira Božić, OIB 22986331166, Bilice Ii 38, 21000 Split</item>
      <item>Sandra Borić, OIB 36571760060, Mosećka 56, 21000 Split</item>
      <item>Marija Davidović, OIB 45482063767, Gašpini 88, 21210 Solin</item>
      <item>Petar Adjanski, OIB 59639817186, Osječka Ulica 1, 21214 Kaštel Gomilica</item>
      <item>Ana Čatlak, OIB 78110711892, Put Sv. Ante Padovanskog 14, 21214 Kaštel Kambelovac</item>
      <item>Marinko Buškulić, OIB 08200114705, Ivana Gundulića 13, 21000 Split</item>
      <item>Marinko Galić, OIB 96762020666, Kamenita 99, 21000 Split</item>
      <item>Luca Gabela, OIB 68629820074, Kneza Lj. Posavskog 7, 21000 Split</item>
      <item>Tomislav Frankić, OIB 69745327532, Grljevačka 41, 21311 Podstrana</item>
      <item>Elias Erceg, OIB 27105475264, Vrbanj 132, 21460 Vrbanj</item>
      <item>Jakov Elez, OIB 36735285579, Donje Ogorje 0, 21206 Donje Ogorje</item>
      <item>Sretan Bajalo, OIB 77606115521, Poljana Kneza Trpimira 4, 21000 Split</item>
      <item>Mario Tomić, OIB 12822553870, Ulica Svetega Križica 26, 21450 Hvar</item>
      <item>Ranko Vuleta, OIB 75885216649, Sv. Ivana 20, 21311 Donje Sitno</item>
      <item>Zlatko Balić, OIB 07556207031, K. Višeslava 1, 21204 Dugopolje</item>
      <item>Boško Barać, OIB 00526661882, Bajagić 13a, 21238 Bajagić</item>
      <item>Milan Vukić, OIB 34302227455, Doverska 5, 21000 Split</item>
      <item>Mara Vukorepa, OIB 56814423724, Zgon 30, 21210 Solin</item>
      <item>Bare Vujina, OIB 23922325811, Vujinova 4, 21217 Kaštel Štafilić</item>
      <item>Milenko Bašić, OIB 71120573278, Sv.nikole 46, 21207 Podgrađe</item>
      <item>Diana Blažević, OIB 12578026353, Mejaši I 3b, 21000 Split</item>
      <item>Jozo Bogić, OIB 35027187093, Put Blata 132, 21217 Kaštel Stari</item>
      <item>Stjepko Bojanić, OIB 25751926536, Duvanjska 7, 21000 Split</item>
      <item>Miroslav Trečić, OIB 50880474980, Ulica Domovinskog Rata 1c, 21210 Solin</item>
      <item>Neda Tukić, OIB 70924511514, Trondheimska 10, 21000 Split</item>
      <item>Vinka Ukić, OIB 42081497162, Dinka Šimunovića 5, 22300 Knin</item>
      <item>Mira Velić, OIB 31812224044, Velebitska 73, 21000 Split</item>
      <item>Ivan Vrdoljak, OIB 58654492314, Donja Mala-centar 31, 21203 Neorić</item>
      <item>Iva Vrdoljak, OIB 63554079953, Kukuljevićeva 19, 21000 Split</item>
      <item>Dražen Todorović, OIB 98584327843, Hercegovačka 70, 21000 Split</item>
      <item>Dubravka Stojanovska, OIB 87171204134, Put Plokita 75, 21000 Split</item>
      <item>Josip Strniša, OIB 95889329970, Ivana Gundulića 9, 22300 Knin</item>
      <item>Ivica Sviličić, OIB 30978785630, Kneza Mutimira 3, 21000 Split</item>
      <item>Ana Rogošić, OIB 63013573312, Komjate 0, 21214 Kaštel Lukšić</item>
      <item>Ivica Stipinović, OIB 04756380103, Sukoišanska 25, 21000 Split</item>
      <item>Darko Topić, OIB 09297890199, Put Sv. Ižidora 92, 21000 Split</item>
      <item>Marija Trečić, OIB 54951995215, Ulica Domovinskog Rata 1c, 21210 Solin</item>
      <item>Milica Zorić, OIB , Kneza Mislava 9, 21311 Podstrana</item>
      <item>Ivo Rajčić, OIB 52467354389, Radunićeva 19, 21217 Kaštel Novi</item>
      <item>Ivan Radoš, OIB 36063141303, Drniški Put 9, 21000 Kamen</item>
      <item>Željka Vučemilović-šimunović, OIB 19390672750, Alkarska 26, 21000 Split</item>
    </derivirana_varijabla>
  </DomainObject.Predmet.StrankaListFormatedWithAdressOIB>
  <DomainObject.Predmet.StrankaListNazivFormated>
    <izvorni_sadrzaj>
      <item>REPUBLIKA HRVATSKA</item>
      <item>LUKA dioničko društvo</item>
      <item>RAD, d.o.o. za vodoopskrbu i ostale komunalne djelatnosti</item>
      <item>HEP-Operator distribucijskog sustava d.o.o. za distribuciju i opskrbu električne energije ELEKTRA ŠIBENI</item>
      <item>Mara Jukić</item>
      <item>Ivica Bašić</item>
      <item>GASTRO GRUPA d.o.o. za trgovinu i usluge</item>
      <item>AUTO HRVATSKA dioničko društvo</item>
      <item>JADRANSKO OSIGURANJE d.d.</item>
      <item>CITY EX d.o.o. za prijenos poslovne dokumentacije</item>
      <item>Hrvatski Telekom d.d.</item>
      <item>CODEX SORTIUM društvo s ograničenom odgovornošću za pružanje kompleksnih konzalting usluga</item>
      <item>SUNCE osiguranje d.d.</item>
      <item>HRVATSKA IZVJEŠTAJNA NOVINSKA AGENCIJA</item>
      <item>ČISTOĆA d.o.o. za komunalnu djelatnost, održavanje čistoće i odlaganje komunalnog otpada</item>
      <item>TEXT-PAPIR d.o.o. za trgovinu i usluge</item>
      <item>SLOBODNA DALMACIJA izdavačka i tiskarska djelatnost, dioničko društvo</item>
      <item>ČISTOĆA društvo s ograničenom odgovornošću za obavljanje komunalnih djelatnosti održavanja čistoće i odlaganja komunaln</item>
      <item>OPĆINA JELSA Jedinstveni upravni odjel</item>
      <item>AUTOKUĆA BOSNIĆ d.o.o. za trgovinu, servis i remont</item>
      <item>TISKARA MALENICA d.o.o.</item>
      <item>Ivan Marijan</item>
      <item>HEP-Operator distribucijskog sustava d.o.o. za distribuciju i opskrbu električne energije</item>
      <item>Rikard Pavlović</item>
      <item>LUČKA UPRAVA SPLIT</item>
      <item>TINA ALATI društvo s ograničenom odgovorošću za trgovinu i usluge</item>
      <item>PLOVPUT trgovačko društvo s ograničenom odgovornošću za održavanje pomorskih plovnih putova i radijske službe</item>
      <item>Regionalna veletržnica Benkovac dioničko društvo za trgovinu i usluge "u stečaju"</item>
      <item>MESSER CROATIA PLIN Poduzeće za proizvodnju i prodaju tehničkih plinova d.o.o.</item>
      <item>ZAVOD ZA JAVNO ZDRAVSTVO DR. ANDRIJA ŠTAMPAR</item>
      <item>Zagrebačka burza d.d.</item>
      <item>METRONET TELEKOMUNIKACIJE d.d. za telekomunikacijske usluge</item>
      <item>RELAX, d.o.o. za proizvodnju i trgovinu</item>
      <item>MINISTARSTVO GOSPODARSTVA, RAVNETELJSTVO ZA ROBNE ZALIHE</item>
      <item>PUĆO d.o.o. za trgovinu, ugostiteljstvo i cestovni prijevoz</item>
      <item>ITEM, d.o.o. informatičke usluge</item>
      <item>ŠKARE TRADE, d.o.o. za trgovinu i ugostiteljstvo</item>
      <item>CROATIA osiguranje d.d. FILIJALA SPLIT</item>
      <item>MIRJANA BARIĆ</item>
      <item>SREDIŠNJE KLIRINŠKO DEPOZITARNO DRUŠTVO, dioničko društvo</item>
      <item>MILENKO BUŠLJETA</item>
      <item>MILICA UGARKOVIĆ</item>
      <item>FABIJAN PERONJA</item>
      <item>Agencija za upravljanje državnom imovinom</item>
      <item>COMENG, društvo s ograničenom odgovornošću za informatički inženjering</item>
      <item>AMEROPA AG</item>
      <item>GRAFOPLEX, društvo s ograničenom odgovornošću, za trgovinu i usluge</item>
      <item>HP - Hrvatska pošta d.d.</item>
      <item>Financijska agencija</item>
      <item>NIKOLA LACMANOVIĆ</item>
      <item>HEP-Operator distribucijskog sustava d.o.o. za distribuciju i opskrbu električne energije</item>
      <item>VODOVOD I KANALIZACIJA, društvo s ograničenom odgovornošću za vodoopskrbu, odvodnju i pročišćavanje otpadnih voda</item>
      <item>JELKOM, društvo s ograničenom odgovornošću za komunalnu djelatnost</item>
      <item>DALMACIJAVINO d.d. za proizvodnju i promet alkoholnih i bezalkoholnih pića "u stečaju"</item>
      <item>EUROLEASING d.o.o.</item>
      <item>Rino Barbić, odvjetnik</item>
      <item>HVARSKI VODOVOD d.o.o.</item>
      <item>IVAN MILAT</item>
      <item>DIONOVA - DIONA d.o.o.</item>
      <item>TEHNOPLAST d.o.o. za građevinarstvo, trgovinu, ugostiteljstvo, turizam i uslužne djelatnosti</item>
      <item>VIPnet, društvo s ograničenom odgovornošću za usluge javnih telekomunikacija</item>
      <item>BILIĆ-ERIĆ d.o.o. za privatnu zaštitu</item>
      <item>DALMACIJAVINO - ZAGREB društvo sograničenom odgovornošću za trgovinu, ugostiteljstvo i prijevoz</item>
      <item>GRAD DRNIŠ</item>
      <item>Vetropack Straža tvornica stakla d.d. Hum na Sutli</item>
      <item>CAPRICORNO, društvo s ograničenom odgovornošću za trgovinu</item>
      <item>PELJEŠKI VRHOVI, POLJOPRIVREDNA ZADRUGA</item>
      <item>Toma Šurjak</item>
      <item>Jakov Peronja</item>
      <item>TIGAR d.o.o. za usluge</item>
      <item>POREZNA UPRAVA Područni ured Split</item>
      <item>BURA I TRAMUNTANA d.o.o. za trgovinu i usluge</item>
      <item>TRAST međunarodno otpremništvo, dioničko društvo</item>
      <item>CHROMOS AGRO dioničko društvo proizvodnja sredstava za zaštitu bilja</item>
      <item>VODOVOD I KANALIZACIJA, društvo s ograničenom odgovornošću za vodoopskrbu, odvodnju i pročišćavanje otpadnih voda</item>
      <item>AUTOTRANS d. o. o. za javni prijevoz putnika u cestovonom prometu, trgovinu, usluge i turistička agencija</item>
      <item>BRTVILA BREZIĆ d.o.o. za proizvodnju brtvila, trgovinu i zastupanje</item>
      <item>IREKS AROMA društvo s ograničenom odgovornošću</item>
      <item>Marin Mileteta, odvjetnik</item>
      <item>HEP - Opskrba d.o.o. za opskrbu potrošača električnom, toplinskom energijom i plinom</item>
      <item>ING-ATEST d.o.o. za trgovinu i usluge</item>
      <item>Hrvatske vode, pravna osoba za upravljanje vodama</item>
      <item>BASLER OSIGURANJE ZAGREB dioničko društvo za osiguranje</item>
      <item>NARODNI TRGOVAČKI LANAC d.o.o. za trgovinu i usluge</item>
      <item>MANTIS, d.o.o. za trgovinu i usluge</item>
      <item>Vinko Paina</item>
      <item>TRANSADRIA, međunarodna špedicija d. d. u stečaju</item>
      <item>Hrvatska radiotelevizija</item>
      <item>BRODOMERKUR trgovina i usluge, dioničko društvo</item>
      <item>ZAGREBAČKI HOLDING, društvo s ograničenom odgovornošću za javni prijevoz, opskrbu vodom, održavanje čistoće, putnička a</item>
      <item>NASTAVNI ZAVOD ZA JAVNO ZDRAVSTVO SPLITSKO-DALMATINSKE ŽUPANIJE</item>
      <item>BRODOSPLIT-BRODOGRADILIŠTE društvo s ograničenom odgovornošću</item>
      <item>COPAN ZAGREB društvo s ograničenom odgovornošću za trgovinu i zastupanje</item>
      <item>DUHAN društvo s ograničenom odgovornošću</item>
      <item>Ivica Maleš vl. autoservis "UNO"</item>
      <item>Teo Palaversić</item>
      <item>HRVATSKA POŠTANSKA BANKA, dioničko društvo</item>
      <item>OTIS DIZALA, društvo s ograničenom odgovornošću za proizvodnju, montažu, remont i održavanje dizala</item>
      <item>Fabijan Roić</item>
      <item>Ivo Družević</item>
      <item>Ivo Roić</item>
      <item>Josip Kovačević</item>
      <item>Tedi-Tadija Maroević</item>
      <item>Jakica Lupi</item>
      <item>Joza Bratanić</item>
      <item>Antun Pavičić</item>
      <item>Juraj Pavičić</item>
      <item>Cvjetko Matković</item>
      <item>Katica Kovačević</item>
      <item>Nikša Dužević</item>
      <item>Milovan Kombura</item>
      <item>Jelisava Pavičić</item>
      <item>Matko Carić</item>
      <item>Marinko Dužević</item>
      <item>Margarita Radonić</item>
      <item>Dinko Pavičić Tribunol</item>
      <item>Tonči Šurjak</item>
      <item>Duško Pavičić Ivelja</item>
      <item>Pero Dulčić Sušak</item>
      <item>Ivan Tadić</item>
      <item>Ivica Pavičić</item>
      <item>Mihovil-Mile Pavičić</item>
      <item>Tomi Moscatello</item>
      <item>Nikola Vodanović</item>
      <item>Margarita Marica Stančić</item>
      <item>Vjekoslav Radonić</item>
      <item>Marinko Sanseović</item>
      <item>Tadija Moškatelo</item>
      <item>Damir Petrić</item>
      <item>Louis Petrić</item>
      <item>Ivica Ljubić</item>
      <item>Vinko Lupi</item>
      <item>Ivan Tadić Šilo</item>
      <item>Ivan Tadić</item>
      <item>Vinko Maroević</item>
      <item>Ivan Buratović</item>
      <item>Mijo Mili Pavičić</item>
      <item>Marija Vodanović</item>
      <item>Jakov Fredotović</item>
      <item>Miljenko Srhoj</item>
      <item>Nikola Haladić</item>
      <item>Janez Jelušić</item>
      <item>Nikola Sansević</item>
      <item>Nikola Buratović</item>
      <item>Cvjetko Buratović</item>
      <item>Nikola Buratović</item>
      <item>Nikola Stipišić</item>
      <item>Prošper Moškatelo</item>
      <item>Tonko Maroević</item>
      <item>Ivo Pavičić</item>
      <item>Pavao Čubre</item>
      <item>Luka Šurjak</item>
      <item>Luka Franetović</item>
      <item>Ivan Miloš Mile</item>
      <item>Jure Moškatelo</item>
      <item>Vjekoslav Bogdanić</item>
      <item>Petro Šoljan</item>
      <item>Juraj Dužević</item>
      <item>Damir Šurjak</item>
      <item>Jakov Tresić</item>
      <item>Juraj Moškatelo Stariji</item>
      <item>Ruža Roić</item>
      <item>Rade Čavić</item>
      <item>Matilda Buratović</item>
      <item>Ivo Šurjak</item>
      <item>Dražica Matković Ljubo</item>
      <item>Dinko Račić</item>
      <item>Mila Franetović Dužević</item>
      <item>Luka Stančić</item>
      <item>Meri Petrić</item>
      <item>Ivan Moškatelo</item>
      <item>Vinko Moškatelo</item>
      <item>Nikola Šimunović</item>
      <item>Mirko Radonić</item>
      <item>Antun Sansević</item>
      <item>Nikša Moškatelo</item>
      <item>Antun Vodanović Stariji</item>
      <item>Ivo Bojanić</item>
      <item>Cvjetko Miličić</item>
      <item>Marija Trbuhović</item>
      <item>Neno Šoljan</item>
      <item>Juraj Tomi Moškatelo</item>
      <item>Ivo Račić Kapetanić</item>
      <item>Đuro Caratan</item>
      <item>Ante Tonči Drinković</item>
      <item>Kata Duboković</item>
      <item>Boris Carić</item>
      <item>Tonko Ivčević Bakulić</item>
      <item>Marko Huljić</item>
      <item>Lenka Roić</item>
      <item>Stjepan Jerković</item>
      <item>Boris Borović</item>
      <item>Niko Salamunić</item>
      <item>File Vranković</item>
      <item>Juraj Šperka</item>
      <item>Mili Razović</item>
      <item>Ante Mihojević</item>
      <item>Ljubica Stipišić</item>
      <item>Stjepan Hujo Huljić</item>
      <item>Nikola Grgičević</item>
      <item>Tonči Gurdulić</item>
      <item>Prošperino Milevčić</item>
      <item>Boris Rubinić</item>
      <item>Jakov Račić</item>
      <item>Jakša Radonić</item>
      <item>Vinko Palaversić</item>
      <item>Fabijan Kunčić</item>
      <item>Dušan Salamunić</item>
      <item>Margarita Stančić</item>
      <item>Josip Crnčić</item>
      <item>Luka Moškatelo</item>
      <item>Lucija Milatić-Bričolić</item>
      <item>Fabijan Dužević</item>
      <item>Vjeko Jakas</item>
      <item>Pavo Bunčuga</item>
      <item>Marko Buratović</item>
      <item>Antun Lučić</item>
      <item>Marin Parun Barbić</item>
      <item>Stjepan Tomislav Huljić</item>
      <item>Cvjetka Cvita Milevčić</item>
      <item>Marinko Radonić</item>
      <item>Antun Gurdulić</item>
      <item>Blaženko Jakas</item>
      <item>Braco Jakas</item>
      <item>Ivan Makjanić</item>
      <item>Ante Rubinić</item>
      <item>Dražica Vicenca Matković</item>
      <item>Jakov Radonić</item>
      <item>Slobodan Radičić</item>
      <item>Jurko Lučić</item>
      <item>Mate Antičević</item>
      <item>Josip Franičević</item>
      <item>Asija Bojanić</item>
      <item>Milivoj Vidas vl. Servisa instrumenata, mjerne i regulacione opreme</item>
      <item>BURA l d.o.o. za trgovinu i usluge - u stečaju</item>
      <item>NET MEDIA SISTEMI d.o.o. za informatički inženjering</item>
      <item>Financijska agencija</item>
      <item>Hrvatski registar brodova</item>
      <item>Nenad Ševo</item>
      <item>Meri Stipinović</item>
      <item>Fond za zaštitu okoliša i energetsku učinkovitost</item>
      <item>Zlatko Balić</item>
      <item>Galić Ante</item>
      <item>Dean Prelević, odvjetnik</item>
      <item>Želimir Miletić</item>
      <item>Luči Roić</item>
      <item>Ivelja Pavičić Nade</item>
      <item>Dujko Čubre</item>
      <item>Antun Bratanić</item>
      <item>Andrija Matković</item>
      <item>Antun Vune Bratanić</item>
      <item>Dinko Lušić</item>
      <item>Nikica Nikola Matijević</item>
      <item>Ivan Sanseović</item>
      <item>Marija Kovačević Lolotović</item>
      <item>Petar Zlatan Vodanović</item>
      <item>Ivan Stančić</item>
      <item>Stjepan Moškatelo</item>
      <item>Toma Dužević</item>
      <item>Ivica Račić</item>
      <item>Kuzma Pavičić Aleluja</item>
      <item>Vinka Salamunić</item>
      <item>Teo Huljić</item>
      <item>Dejan Šperka</item>
      <item>Juraj Caratan</item>
      <item>Matko Antičević</item>
      <item>Dinko Rubinić ( Vjera )</item>
      <item>Vjera Rubinić</item>
      <item>Abraham Bojanić</item>
      <item>Vedran Nevešćanin</item>
      <item>Marija Pjevac</item>
      <item>Carinska uprava</item>
      <item>Općinski sud u Starom Gradu - ZK odjel</item>
      <item>Nada Akrap</item>
      <item>Jasminka Antunović</item>
      <item>Nediljka Armanda</item>
      <item>Ana Babić</item>
      <item>Gordana Babić</item>
      <item>Ivan Babić</item>
      <item>Katica Babić</item>
      <item>Jure Bacelj</item>
      <item>Ana Bačić</item>
      <item>Nediljka Bajić</item>
      <item>Žarka Bakotić</item>
      <item>Marko Baković</item>
      <item>Ivica Ban</item>
      <item>Srđanka Banovac</item>
      <item>Božidar Barać</item>
      <item>Vedran Barbarić</item>
      <item>Marija Barbir</item>
      <item>Petar Barbir</item>
      <item>Anica Baričević</item>
      <item>Damira Barišić</item>
      <item>Ivan Barišić</item>
      <item>Manda Bašić</item>
      <item>Aleksandar Bauk</item>
      <item>Marina Bauk</item>
      <item>Ivo Bavčević</item>
      <item>Nataša Bazina</item>
      <item>Mirjana Begonja</item>
      <item>Jelena Belić</item>
      <item>Niko Belić</item>
      <item>Jagoda Bešker</item>
      <item>Nedo Bešker</item>
      <item>Zorica Bilić</item>
      <item>Sanja Bilić Pavlinović</item>
      <item>Jela Bilobrk</item>
      <item>Antun Blažević</item>
      <item>Hrvoje Blažević</item>
      <item>Damir Bojčić</item>
      <item>Željko Bojčić</item>
      <item>Denis Boljat</item>
      <item>Srećko Boras</item>
      <item>Robert Borić</item>
      <item>Goran Bosančić</item>
      <item>Pava Botić</item>
      <item>Ljuba Božanić</item>
      <item>Anka Božić</item>
      <item>Anica Božić-Bakušić</item>
      <item>Ivica Bratić</item>
      <item>Nikša Bratić</item>
      <item>Vencislav Brizić</item>
      <item>Zlata Brizić</item>
      <item>Mate Brstilo</item>
      <item>Zora Budimir</item>
      <item>Miranda Budiša</item>
      <item>Nediljko Bugarin</item>
      <item>Željka Vučemilović Šimunović</item>
      <item>Gordana Buljević</item>
      <item>Marina Burić</item>
      <item>Mario Buzov</item>
      <item>Đuro Caratan</item>
      <item>Toni Caratan</item>
      <item>Boris Carić</item>
      <item>Paulo Carić</item>
      <item>Dinka Cazareo</item>
      <item>Nevenka Cukrov</item>
      <item>Dijana Czwik</item>
      <item>Vinka Čavala</item>
      <item>Silva Černak-Lojić</item>
      <item>Diana Čović</item>
      <item>Ante Čulo</item>
      <item>Blaž Ćapin</item>
      <item>Filip Delać</item>
      <item>Ankica Delić</item>
      <item>Marko Delić</item>
      <item>Nediljka Delić</item>
      <item>Gordana Didak</item>
      <item>Mili Divić</item>
      <item>Ljiljana Dragan</item>
      <item>Milka Drlje</item>
      <item>Mate Drmić</item>
      <item>Jozo Družianić</item>
      <item>Niko Dujić</item>
      <item>Stanko Duvančić</item>
      <item>Damir Duvnjak</item>
      <item>Nives Džanko</item>
      <item>Ante Đurđević</item>
      <item>Ljubica Elez</item>
      <item>Ankica Ezgeta</item>
      <item>Lenka Franić</item>
      <item>Ivica Gabelić</item>
      <item>Marija Galešić</item>
      <item>Petar Galić</item>
      <item>Silvana Galić</item>
      <item>Kazimir Garić</item>
      <item>Vencel Gašpar</item>
      <item>Vinko Gašpar</item>
      <item>Ana Goreta</item>
      <item>Zorka Goreta</item>
      <item>Josip Gotovac</item>
      <item>Vjekoslav Grbčić</item>
      <item>Divna Grbeša</item>
      <item>Ana Grubišić</item>
      <item>Gordana Grubišić</item>
      <item>Nikola Grubišić</item>
      <item>Sanja Grubišić</item>
      <item>Antonio Gudelj</item>
      <item>Kata Gugić</item>
      <item>Mirjana Gugić</item>
      <item>Ivica Hajder</item>
      <item>Željko Hajder</item>
      <item>Silvana Hajduk</item>
      <item>Tomislav Herceg</item>
      <item>Mira Ikica</item>
      <item>Franjo Ivčević</item>
      <item>Jelena Ivčević</item>
      <item>Damir Jakus</item>
      <item>Gospova Jakus</item>
      <item>Marica Jakus</item>
      <item>Petar Jakus</item>
      <item>Marko Janković</item>
      <item>Matija Jeličić</item>
      <item>Ante Jeličić</item>
      <item>Marija Jocić</item>
      <item>Ante Jolić</item>
      <item>Marica Jukić</item>
      <item>Marko Jukić</item>
      <item>Renata Jukić</item>
      <item>Jadranka Jurić</item>
      <item>Marija Jurić</item>
      <item>Ankica Kainić</item>
      <item>Jelena Kalinić</item>
      <item>Petar Kalinić</item>
      <item>Anamarija Kalinić Radović</item>
      <item>Stipan Kamber</item>
      <item>Đuro Kapoši</item>
      <item>Željko Karin</item>
      <item>Marijana Karin Prnjak</item>
      <item>Neda Kasalo</item>
      <item>Zvonimir Kasalo</item>
      <item>Suzana Kašić</item>
      <item>Ivana Katalinić</item>
      <item>Josip Katušić</item>
      <item>Ljiljana Kegalj</item>
      <item>Ante Kekez</item>
      <item>Ivanko Kekez</item>
      <item>Petrica Kekez</item>
      <item>Boško Kevo</item>
      <item>Antiša Kliškinić</item>
      <item>Veljko Knezović</item>
      <item>Stjepan Kokeza</item>
      <item>Petar Kolega</item>
      <item>Daniela Kovač</item>
      <item>Željka Kovač</item>
      <item>Ivan Kraljić</item>
      <item>Inga Krnjaić</item>
      <item>Anka Krstić</item>
      <item>Ivan Kundid</item>
      <item>Ivana Kundid</item>
      <item>Ružica Kundid</item>
      <item>Deni Kuvačić</item>
      <item>Anka Landikušić</item>
      <item>Ivan Lasić</item>
      <item>Dražen Lazić</item>
      <item>Nenad Leskur</item>
      <item>Ivana Lilić</item>
      <item>Ivo Lipanović</item>
      <item>Marko Lojić</item>
      <item>Mile Lovrić</item>
      <item>Ana Lovrinčević</item>
      <item>Dejan Lukavac</item>
      <item>Nela Madžar</item>
      <item>Alenka Malinić</item>
      <item>Pavao Marasović</item>
      <item>Anto Marijan</item>
      <item>Cvita Marijanović</item>
      <item>Dobrinka Marijanović</item>
      <item>Tomislav Marijanović</item>
      <item>Jasna Marin</item>
      <item>Marina Marin</item>
      <item>Željko Marinac</item>
      <item>Božidar Marinković</item>
      <item>Jakov Mateta</item>
      <item>Ivan Matić</item>
      <item>Ružica Matić</item>
      <item>Slavko Matić</item>
      <item>Željko Matić</item>
      <item>Marija Matković</item>
      <item>Ivan Melvan</item>
      <item>Nikola Midenjak</item>
      <item>Pere Mihanović</item>
      <item>Ana Mikulić</item>
      <item>Mate Mikulić</item>
      <item>Ivan Milaković</item>
      <item>Ivan Milanović</item>
      <item>Zorka Miletić</item>
      <item>Milan Miljuš</item>
      <item>Đorđe Mirčetić</item>
      <item>Tonči Mišković</item>
      <item>Ana Moro</item>
      <item>Slavko Moro</item>
      <item>Tomi Moscatello</item>
      <item>Marija Munitić</item>
      <item>Ljubomir Muslim</item>
      <item>Mijo Nožina</item>
      <item>Jurica Oman</item>
      <item>Mirko Oman</item>
      <item>Janja Orošnjak</item>
      <item>Mila Palada</item>
      <item>Ivan Pandža</item>
      <item>Asija Papić</item>
      <item>Mijo Papić</item>
      <item>Tereza Papić</item>
      <item>Rajko Parać</item>
      <item>Tatjana Parać</item>
      <item>Đurđica Parat</item>
      <item>Ivan Pastuović</item>
      <item>Jurica Pavela</item>
      <item>Roki Pavičić</item>
      <item>Ivan Pažanin</item>
      <item>Luka Peko</item>
      <item>Neda Penga</item>
      <item>Ante Perko</item>
      <item>Ivana Perko</item>
      <item>Gordana Perković</item>
      <item>Marica Perković</item>
      <item>Nediljko Perković</item>
      <item>Nila Peroš</item>
      <item>Dragica Peša</item>
      <item>Iris Peša</item>
      <item>Nikša Petrić</item>
      <item>Matko Pezo</item>
      <item>Zlatko Piperković</item>
      <item>Joško Pivac</item>
      <item>Luka Pjevac</item>
      <item>Anka Plazonja</item>
      <item>Robert Plazonja</item>
      <item>Gordan Poparić</item>
      <item>Ante Popović</item>
      <item>Milanka Pranić</item>
      <item>Miroslav Primorac</item>
      <item>Iva Punda</item>
      <item>Drago Radić</item>
      <item>Mladen Radmilović</item>
      <item>Petar Radonić</item>
      <item>Jagoda Radošević</item>
      <item>Ante Rajčić</item>
      <item>Marko Ralica</item>
      <item>Ivan Raos</item>
      <item>Zdenka Razlog</item>
      <item>Mila Rebić</item>
      <item>Marija Reljanović</item>
      <item>Mara Režić</item>
      <item>Marija Rizvan</item>
      <item>Anđelko Rogulj</item>
      <item>Berislava Roša</item>
      <item>Sofija Ruić</item>
      <item>Ana Runjić</item>
      <item>Gordan Ruščić</item>
      <item>Sanja Ružić</item>
      <item>Svjetlana Samac</item>
      <item>Miljenko Samardžić</item>
      <item>Dinka Sanseović</item>
      <item>Ante Sarić</item>
      <item>Ivan Sarić</item>
      <item>Marija Sedlar</item>
      <item>Ljubica Sekelez</item>
      <item>Kristina Serdarević</item>
      <item>Aleksandra Sever-Muhar</item>
      <item>Boško Sikavica</item>
      <item>Snježana Sikavica</item>
      <item>Dragan Simić</item>
      <item>Tanja Sinovčić</item>
      <item>Ljiljana Sirić</item>
      <item>Dijana Skelin</item>
      <item>Kata Sočo</item>
      <item>Marija Stančić</item>
      <item>Đani Stanić</item>
      <item>Danica Stipinović</item>
      <item>Milorad Stojsavljević</item>
      <item>Petar Strinić</item>
      <item>Luca Strunje</item>
      <item>Slavka Svalina</item>
      <item>Marijan Šamija</item>
      <item>Marinka Šamija</item>
      <item>Katica Šeparović</item>
      <item>Nenad Ševo</item>
      <item>Krasna Šiklić</item>
      <item>Mili Šimig</item>
      <item>Vesna Škare</item>
      <item>Ljubica Škopljanac</item>
      <item>Milica Špar</item>
      <item>Eleana Šubat</item>
      <item>Ivan Šuljug</item>
      <item>Vesna Šunjić</item>
      <item>Ljubica Tarle</item>
      <item>Nada Teklić</item>
      <item>Lada Terzić</item>
      <item>Ivan Tomić</item>
      <item>Ivan Topić</item>
      <item>Jelica Topić</item>
      <item>Tvrtko Topić</item>
      <item>Anđelka Torlak</item>
      <item>Ivan Torlak</item>
      <item>Marko Torlak</item>
      <item>Damir Tot</item>
      <item>Anka Treskavica</item>
      <item>Anka Tukić</item>
      <item>Nediljko Ugrin</item>
      <item>Marinko Uvodić</item>
      <item>Nedjeljka Uvodić</item>
      <item>Marko Validžić</item>
      <item>Ivanka Varnica</item>
      <item>Milica Varvodić</item>
      <item>Kristina Velić</item>
      <item>Ljiljana Vesković</item>
      <item>Milka Veštić</item>
      <item>Ante Vidan</item>
      <item>Marko Vidović</item>
      <item>Matko Vidović</item>
      <item>Nevenka Vidović</item>
      <item>Ankica Vilibić</item>
      <item>Anđelko Vilić</item>
      <item>Normela Visković</item>
      <item>Tonči Visković</item>
      <item>Marica Vlaić</item>
      <item>Dubravka Vlainić</item>
      <item>Ivo Vodanović</item>
      <item>Josip Vogleš</item>
      <item>Vinko Vranković</item>
      <item>Ivan Vrdoljak</item>
      <item>Mirjana Vrdoljak</item>
      <item>Marija Vrgoč</item>
      <item>Bože Vuco</item>
      <item>Mirjana Vučković</item>
      <item>Višnja Vučković</item>
      <item>Ivan Vugdelija</item>
      <item>Dubravka Vukas</item>
      <item>Anđelka Vukičević</item>
      <item>Zora Vuković</item>
      <item>Ivan Vukušić</item>
      <item>Jadran Vukušić</item>
      <item>Nevenka Vukušić</item>
      <item>Vjera Vukušić</item>
      <item>Zvonimir Vukušić</item>
      <item>Nevenka Vuleta</item>
      <item>Vinka Zekić</item>
      <item>Dinko Zenčić</item>
      <item>Borislav Zokić</item>
      <item>Dolina Zokić</item>
      <item>Margita Zokić</item>
      <item>Luca Zolota</item>
      <item>Milan Žarković</item>
      <item>Nevenka Živko</item>
      <item>Davorka Živković</item>
      <item>Ivica Živković</item>
      <item>Ivo Živković</item>
      <item>Siniša Ivančić</item>
      <item>Iva Jelić</item>
      <item>Marko Kavelj</item>
      <item>Ivan Koljanin</item>
      <item>Željko Kovač</item>
      <item>Zvonko Kruneš</item>
      <item>Nikola Lacmanović</item>
      <item>Vesna Lepetić</item>
      <item>Jelica Ljubica</item>
      <item>Darko Lulić</item>
      <item>Vesna Lulić</item>
      <item>Marija Mamić</item>
      <item>Radojka Marijanović</item>
      <item>Meri Cabadaj</item>
      <item>Mate Markotić</item>
      <item>Ante Marović</item>
      <item>Ivan Marušić</item>
      <item>Iva Melvan</item>
      <item>Goran Merkel</item>
      <item>Ivan Mornar</item>
      <item>Miodrag Munjiza</item>
      <item>Ante Nožina</item>
      <item>Anica Pandža</item>
      <item>Nikica Pavlović</item>
      <item>Silvana Perić</item>
      <item>Nediljka Perišić</item>
      <item>Elvira Dračevac</item>
      <item>Mara Dobrota</item>
      <item>Neda-lidia Buljević</item>
      <item>Ivan Bugarin</item>
      <item>Maja Bučić</item>
      <item>Mira Božić</item>
      <item>Sandra Borić</item>
      <item>Marija Davidović</item>
      <item>Petar Adjanski</item>
      <item>Ana Čatlak</item>
      <item>Marinko Buškulić</item>
      <item>Marinko Galić</item>
      <item>Luca Gabela</item>
      <item>Tomislav Frankić</item>
      <item>Elias Erceg</item>
      <item>Jakov Elez</item>
      <item>Sretan Bajalo</item>
      <item>Mario Tomić</item>
      <item>Ranko Vuleta</item>
      <item>Zlatko Balić</item>
      <item>Boško Barać</item>
      <item>Milan Vukić</item>
      <item>Mara Vukorepa</item>
      <item>Bare Vujina</item>
      <item>Milenko Bašić</item>
      <item>Diana Blažević</item>
      <item>Jozo Bogić</item>
      <item>Stjepko Bojanić</item>
      <item>Miroslav Trečić</item>
      <item>Neda Tukić</item>
      <item>Vinka Ukić</item>
      <item>Mira Velić</item>
      <item>Ivan Vrdoljak</item>
      <item>Iva Vrdoljak</item>
      <item>Dražen Todorović</item>
      <item>Dubravka Stojanovska</item>
      <item>Josip Strniša</item>
      <item>Ivica Sviličić</item>
      <item>Ana Rogošić</item>
      <item>Ivica Stipinović</item>
      <item>Darko Topić</item>
      <item>Marija Trečić</item>
      <item>Milica Zorić</item>
      <item>Ivo Rajčić</item>
      <item>Ivan Radoš</item>
      <item>Željka Vučemilović-šimunović</item>
    </izvorni_sadrzaj>
    <derivirana_varijabla naziv="DomainObject.Predmet.StrankaListNazivFormated_1">
      <item>REPUBLIKA HRVATSKA</item>
      <item>LUKA dioničko društvo</item>
      <item>RAD, d.o.o. za vodoopskrbu i ostale komunalne djelatnosti</item>
      <item>HEP-Operator distribucijskog sustava d.o.o. za distribuciju i opskrbu električne energije ELEKTRA ŠIBENI</item>
      <item>Mara Jukić</item>
      <item>Ivica Bašić</item>
      <item>GASTRO GRUPA d.o.o. za trgovinu i usluge</item>
      <item>AUTO HRVATSKA dioničko društvo</item>
      <item>JADRANSKO OSIGURANJE d.d.</item>
      <item>CITY EX d.o.o. za prijenos poslovne dokumentacije</item>
      <item>Hrvatski Telekom d.d.</item>
      <item>CODEX SORTIUM društvo s ograničenom odgovornošću za pružanje kompleksnih konzalting usluga</item>
      <item>SUNCE osiguranje d.d.</item>
      <item>HRVATSKA IZVJEŠTAJNA NOVINSKA AGENCIJA</item>
      <item>ČISTOĆA d.o.o. za komunalnu djelatnost, održavanje čistoće i odlaganje komunalnog otpada</item>
      <item>TEXT-PAPIR d.o.o. za trgovinu i usluge</item>
      <item>SLOBODNA DALMACIJA izdavačka i tiskarska djelatnost, dioničko društvo</item>
      <item>ČISTOĆA društvo s ograničenom odgovornošću za obavljanje komunalnih djelatnosti održavanja čistoće i odlaganja komunaln</item>
      <item>OPĆINA JELSA Jedinstveni upravni odjel</item>
      <item>AUTOKUĆA BOSNIĆ d.o.o. za trgovinu, servis i remont</item>
      <item>TISKARA MALENICA d.o.o.</item>
      <item>Ivan Marijan</item>
      <item>HEP-Operator distribucijskog sustava d.o.o. za distribuciju i opskrbu električne energije</item>
      <item>Rikard Pavlović</item>
      <item>LUČKA UPRAVA SPLIT</item>
      <item>TINA ALATI društvo s ograničenom odgovorošću za trgovinu i usluge</item>
      <item>PLOVPUT trgovačko društvo s ograničenom odgovornošću za održavanje pomorskih plovnih putova i radijske službe</item>
      <item>Regionalna veletržnica Benkovac dioničko društvo za trgovinu i usluge "u stečaju"</item>
      <item>MESSER CROATIA PLIN Poduzeće za proizvodnju i prodaju tehničkih plinova d.o.o.</item>
      <item>ZAVOD ZA JAVNO ZDRAVSTVO DR. ANDRIJA ŠTAMPAR</item>
      <item>Zagrebačka burza d.d.</item>
      <item>METRONET TELEKOMUNIKACIJE d.d. za telekomunikacijske usluge</item>
      <item>RELAX, d.o.o. za proizvodnju i trgovinu</item>
      <item>MINISTARSTVO GOSPODARSTVA, RAVNETELJSTVO ZA ROBNE ZALIHE</item>
      <item>PUĆO d.o.o. za trgovinu, ugostiteljstvo i cestovni prijevoz</item>
      <item>ITEM, d.o.o. informatičke usluge</item>
      <item>ŠKARE TRADE, d.o.o. za trgovinu i ugostiteljstvo</item>
      <item>CROATIA osiguranje d.d. FILIJALA SPLIT</item>
      <item>MIRJANA BARIĆ</item>
      <item>SREDIŠNJE KLIRINŠKO DEPOZITARNO DRUŠTVO, dioničko društvo</item>
      <item>MILENKO BUŠLJETA</item>
      <item>MILICA UGARKOVIĆ</item>
      <item>FABIJAN PERONJA</item>
      <item>Agencija za upravljanje državnom imovinom</item>
      <item>COMENG, društvo s ograničenom odgovornošću za informatički inženjering</item>
      <item>AMEROPA AG</item>
      <item>GRAFOPLEX, društvo s ograničenom odgovornošću, za trgovinu i usluge</item>
      <item>HP - Hrvatska pošta d.d.</item>
      <item>Financijska agencija</item>
      <item>NIKOLA LACMANOVIĆ</item>
      <item>HEP-Operator distribucijskog sustava d.o.o. za distribuciju i opskrbu električne energije</item>
      <item>VODOVOD I KANALIZACIJA, društvo s ograničenom odgovornošću za vodoopskrbu, odvodnju i pročišćavanje otpadnih voda</item>
      <item>JELKOM, društvo s ograničenom odgovornošću za komunalnu djelatnost</item>
      <item>DALMACIJAVINO d.d. za proizvodnju i promet alkoholnih i bezalkoholnih pića "u stečaju"</item>
      <item>EUROLEASING d.o.o.</item>
      <item>Rino Barbić, odvjetnik</item>
      <item>HVARSKI VODOVOD d.o.o.</item>
      <item>IVAN MILAT</item>
      <item>DIONOVA - DIONA d.o.o.</item>
      <item>TEHNOPLAST d.o.o. za građevinarstvo, trgovinu, ugostiteljstvo, turizam i uslužne djelatnosti</item>
      <item>VIPnet, društvo s ograničenom odgovornošću za usluge javnih telekomunikacija</item>
      <item>BILIĆ-ERIĆ d.o.o. za privatnu zaštitu</item>
      <item>DALMACIJAVINO - ZAGREB društvo sograničenom odgovornošću za trgovinu, ugostiteljstvo i prijevoz</item>
      <item>GRAD DRNIŠ</item>
      <item>Vetropack Straža tvornica stakla d.d. Hum na Sutli</item>
      <item>CAPRICORNO, društvo s ograničenom odgovornošću za trgovinu</item>
      <item>PELJEŠKI VRHOVI, POLJOPRIVREDNA ZADRUGA</item>
      <item>Toma Šurjak</item>
      <item>Jakov Peronja</item>
      <item>TIGAR d.o.o. za usluge</item>
      <item>POREZNA UPRAVA Područni ured Split</item>
      <item>BURA I TRAMUNTANA d.o.o. za trgovinu i usluge</item>
      <item>TRAST međunarodno otpremništvo, dioničko društvo</item>
      <item>CHROMOS AGRO dioničko društvo proizvodnja sredstava za zaštitu bilja</item>
      <item>VODOVOD I KANALIZACIJA, društvo s ograničenom odgovornošću za vodoopskrbu, odvodnju i pročišćavanje otpadnih voda</item>
      <item>AUTOTRANS d. o. o. za javni prijevoz putnika u cestovonom prometu, trgovinu, usluge i turistička agencija</item>
      <item>BRTVILA BREZIĆ d.o.o. za proizvodnju brtvila, trgovinu i zastupanje</item>
      <item>IREKS AROMA društvo s ograničenom odgovornošću</item>
      <item>Marin Mileteta, odvjetnik</item>
      <item>HEP - Opskrba d.o.o. za opskrbu potrošača električnom, toplinskom energijom i plinom</item>
      <item>ING-ATEST d.o.o. za trgovinu i usluge</item>
      <item>Hrvatske vode, pravna osoba za upravljanje vodama</item>
      <item>BASLER OSIGURANJE ZAGREB dioničko društvo za osiguranje</item>
      <item>NARODNI TRGOVAČKI LANAC d.o.o. za trgovinu i usluge</item>
      <item>MANTIS, d.o.o. za trgovinu i usluge</item>
      <item>Vinko Paina</item>
      <item>TRANSADRIA, međunarodna špedicija d. d. u stečaju</item>
      <item>Hrvatska radiotelevizija</item>
      <item>BRODOMERKUR trgovina i usluge, dioničko društvo</item>
      <item>ZAGREBAČKI HOLDING, društvo s ograničenom odgovornošću za javni prijevoz, opskrbu vodom, održavanje čistoće, putnička a</item>
      <item>NASTAVNI ZAVOD ZA JAVNO ZDRAVSTVO SPLITSKO-DALMATINSKE ŽUPANIJE</item>
      <item>BRODOSPLIT-BRODOGRADILIŠTE društvo s ograničenom odgovornošću</item>
      <item>COPAN ZAGREB društvo s ograničenom odgovornošću za trgovinu i zastupanje</item>
      <item>DUHAN društvo s ograničenom odgovornošću</item>
      <item>Ivica Maleš vl. autoservis "UNO"</item>
      <item>Teo Palaversić</item>
      <item>HRVATSKA POŠTANSKA BANKA, dioničko društvo</item>
      <item>OTIS DIZALA, društvo s ograničenom odgovornošću za proizvodnju, montažu, remont i održavanje dizala</item>
      <item>Fabijan Roić</item>
      <item>Ivo Družević</item>
      <item>Ivo Roić</item>
      <item>Josip Kovačević</item>
      <item>Tedi-Tadija Maroević</item>
      <item>Jakica Lupi</item>
      <item>Joza Bratanić</item>
      <item>Antun Pavičić</item>
      <item>Juraj Pavičić</item>
      <item>Cvjetko Matković</item>
      <item>Katica Kovačević</item>
      <item>Nikša Dužević</item>
      <item>Milovan Kombura</item>
      <item>Jelisava Pavičić</item>
      <item>Matko Carić</item>
      <item>Marinko Dužević</item>
      <item>Margarita Radonić</item>
      <item>Dinko Pavičić Tribunol</item>
      <item>Tonči Šurjak</item>
      <item>Duško Pavičić Ivelja</item>
      <item>Pero Dulčić Sušak</item>
      <item>Ivan Tadić</item>
      <item>Ivica Pavičić</item>
      <item>Mihovil-Mile Pavičić</item>
      <item>Tomi Moscatello</item>
      <item>Nikola Vodanović</item>
      <item>Margarita Marica Stančić</item>
      <item>Vjekoslav Radonić</item>
      <item>Marinko Sanseović</item>
      <item>Tadija Moškatelo</item>
      <item>Damir Petrić</item>
      <item>Louis Petrić</item>
      <item>Ivica Ljubić</item>
      <item>Vinko Lupi</item>
      <item>Ivan Tadić Šilo</item>
      <item>Ivan Tadić</item>
      <item>Vinko Maroević</item>
      <item>Ivan Buratović</item>
      <item>Mijo Mili Pavičić</item>
      <item>Marija Vodanović</item>
      <item>Jakov Fredotović</item>
      <item>Miljenko Srhoj</item>
      <item>Nikola Haladić</item>
      <item>Janez Jelušić</item>
      <item>Nikola Sansević</item>
      <item>Nikola Buratović</item>
      <item>Cvjetko Buratović</item>
      <item>Nikola Buratović</item>
      <item>Nikola Stipišić</item>
      <item>Prošper Moškatelo</item>
      <item>Tonko Maroević</item>
      <item>Ivo Pavičić</item>
      <item>Pavao Čubre</item>
      <item>Luka Šurjak</item>
      <item>Luka Franetović</item>
      <item>Ivan Miloš Mile</item>
      <item>Jure Moškatelo</item>
      <item>Vjekoslav Bogdanić</item>
      <item>Petro Šoljan</item>
      <item>Juraj Dužević</item>
      <item>Damir Šurjak</item>
      <item>Jakov Tresić</item>
      <item>Juraj Moškatelo Stariji</item>
      <item>Ruža Roić</item>
      <item>Rade Čavić</item>
      <item>Matilda Buratović</item>
      <item>Ivo Šurjak</item>
      <item>Dražica Matković Ljubo</item>
      <item>Dinko Račić</item>
      <item>Mila Franetović Dužević</item>
      <item>Luka Stančić</item>
      <item>Meri Petrić</item>
      <item>Ivan Moškatelo</item>
      <item>Vinko Moškatelo</item>
      <item>Nikola Šimunović</item>
      <item>Mirko Radonić</item>
      <item>Antun Sansević</item>
      <item>Nikša Moškatelo</item>
      <item>Antun Vodanović Stariji</item>
      <item>Ivo Bojanić</item>
      <item>Cvjetko Miličić</item>
      <item>Marija Trbuhović</item>
      <item>Neno Šoljan</item>
      <item>Juraj Tomi Moškatelo</item>
      <item>Ivo Račić Kapetanić</item>
      <item>Đuro Caratan</item>
      <item>Ante Tonči Drinković</item>
      <item>Kata Duboković</item>
      <item>Boris Carić</item>
      <item>Tonko Ivčević Bakulić</item>
      <item>Marko Huljić</item>
      <item>Lenka Roić</item>
      <item>Stjepan Jerković</item>
      <item>Boris Borović</item>
      <item>Niko Salamunić</item>
      <item>File Vranković</item>
      <item>Juraj Šperka</item>
      <item>Mili Razović</item>
      <item>Ante Mihojević</item>
      <item>Ljubica Stipišić</item>
      <item>Stjepan Hujo Huljić</item>
      <item>Nikola Grgičević</item>
      <item>Tonči Gurdulić</item>
      <item>Prošperino Milevčić</item>
      <item>Boris Rubinić</item>
      <item>Jakov Račić</item>
      <item>Jakša Radonić</item>
      <item>Vinko Palaversić</item>
      <item>Fabijan Kunčić</item>
      <item>Dušan Salamunić</item>
      <item>Margarita Stančić</item>
      <item>Josip Crnčić</item>
      <item>Luka Moškatelo</item>
      <item>Lucija Milatić-Bričolić</item>
      <item>Fabijan Dužević</item>
      <item>Vjeko Jakas</item>
      <item>Pavo Bunčuga</item>
      <item>Marko Buratović</item>
      <item>Antun Lučić</item>
      <item>Marin Parun Barbić</item>
      <item>Stjepan Tomislav Huljić</item>
      <item>Cvjetka Cvita Milevčić</item>
      <item>Marinko Radonić</item>
      <item>Antun Gurdulić</item>
      <item>Blaženko Jakas</item>
      <item>Braco Jakas</item>
      <item>Ivan Makjanić</item>
      <item>Ante Rubinić</item>
      <item>Dražica Vicenca Matković</item>
      <item>Jakov Radonić</item>
      <item>Slobodan Radičić</item>
      <item>Jurko Lučić</item>
      <item>Mate Antičević</item>
      <item>Josip Franičević</item>
      <item>Asija Bojanić</item>
      <item>Milivoj Vidas vl. Servisa instrumenata, mjerne i regulacione opreme</item>
      <item>BURA l d.o.o. za trgovinu i usluge - u stečaju</item>
      <item>NET MEDIA SISTEMI d.o.o. za informatički inženjering</item>
      <item>Financijska agencija</item>
      <item>Hrvatski registar brodova</item>
      <item>Nenad Ševo</item>
      <item>Meri Stipinović</item>
      <item>Fond za zaštitu okoliša i energetsku učinkovitost</item>
      <item>Zlatko Balić</item>
      <item>Galić Ante</item>
      <item>Dean Prelević, odvjetnik</item>
      <item>Želimir Miletić</item>
      <item>Luči Roić</item>
      <item>Ivelja Pavičić Nade</item>
      <item>Dujko Čubre</item>
      <item>Antun Bratanić</item>
      <item>Andrija Matković</item>
      <item>Antun Vune Bratanić</item>
      <item>Dinko Lušić</item>
      <item>Nikica Nikola Matijević</item>
      <item>Ivan Sanseović</item>
      <item>Marija Kovačević Lolotović</item>
      <item>Petar Zlatan Vodanović</item>
      <item>Ivan Stančić</item>
      <item>Stjepan Moškatelo</item>
      <item>Toma Dužević</item>
      <item>Ivica Račić</item>
      <item>Kuzma Pavičić Aleluja</item>
      <item>Vinka Salamunić</item>
      <item>Teo Huljić</item>
      <item>Dejan Šperka</item>
      <item>Juraj Caratan</item>
      <item>Matko Antičević</item>
      <item>Dinko Rubinić ( Vjera )</item>
      <item>Vjera Rubinić</item>
      <item>Abraham Bojanić</item>
      <item>Vedran Nevešćanin</item>
      <item>Marija Pjevac</item>
      <item>Carinska uprava</item>
      <item>Općinski sud u Starom Gradu - ZK odjel</item>
      <item>Nada Akrap</item>
      <item>Jasminka Antunović</item>
      <item>Nediljka Armanda</item>
      <item>Ana Babić</item>
      <item>Gordana Babić</item>
      <item>Ivan Babić</item>
      <item>Katica Babić</item>
      <item>Jure Bacelj</item>
      <item>Ana Bačić</item>
      <item>Nediljka Bajić</item>
      <item>Žarka Bakotić</item>
      <item>Marko Baković</item>
      <item>Ivica Ban</item>
      <item>Srđanka Banovac</item>
      <item>Božidar Barać</item>
      <item>Vedran Barbarić</item>
      <item>Marija Barbir</item>
      <item>Petar Barbir</item>
      <item>Anica Baričević</item>
      <item>Damira Barišić</item>
      <item>Ivan Barišić</item>
      <item>Manda Bašić</item>
      <item>Aleksandar Bauk</item>
      <item>Marina Bauk</item>
      <item>Ivo Bavčević</item>
      <item>Nataša Bazina</item>
      <item>Mirjana Begonja</item>
      <item>Jelena Belić</item>
      <item>Niko Belić</item>
      <item>Jagoda Bešker</item>
      <item>Nedo Bešker</item>
      <item>Zorica Bilić</item>
      <item>Sanja Bilić Pavlinović</item>
      <item>Jela Bilobrk</item>
      <item>Antun Blažević</item>
      <item>Hrvoje Blažević</item>
      <item>Damir Bojčić</item>
      <item>Željko Bojčić</item>
      <item>Denis Boljat</item>
      <item>Srećko Boras</item>
      <item>Robert Borić</item>
      <item>Goran Bosančić</item>
      <item>Pava Botić</item>
      <item>Ljuba Božanić</item>
      <item>Anka Božić</item>
      <item>Anica Božić-Bakušić</item>
      <item>Ivica Bratić</item>
      <item>Nikša Bratić</item>
      <item>Vencislav Brizić</item>
      <item>Zlata Brizić</item>
      <item>Mate Brstilo</item>
      <item>Zora Budimir</item>
      <item>Miranda Budiša</item>
      <item>Nediljko Bugarin</item>
      <item>Željka Vučemilović Šimunović</item>
      <item>Gordana Buljević</item>
      <item>Marina Burić</item>
      <item>Mario Buzov</item>
      <item>Đuro Caratan</item>
      <item>Toni Caratan</item>
      <item>Boris Carić</item>
      <item>Paulo Carić</item>
      <item>Dinka Cazareo</item>
      <item>Nevenka Cukrov</item>
      <item>Dijana Czwik</item>
      <item>Vinka Čavala</item>
      <item>Silva Černak-Lojić</item>
      <item>Diana Čović</item>
      <item>Ante Čulo</item>
      <item>Blaž Ćapin</item>
      <item>Filip Delać</item>
      <item>Ankica Delić</item>
      <item>Marko Delić</item>
      <item>Nediljka Delić</item>
      <item>Gordana Didak</item>
      <item>Mili Divić</item>
      <item>Ljiljana Dragan</item>
      <item>Milka Drlje</item>
      <item>Mate Drmić</item>
      <item>Jozo Družianić</item>
      <item>Niko Dujić</item>
      <item>Stanko Duvančić</item>
      <item>Damir Duvnjak</item>
      <item>Nives Džanko</item>
      <item>Ante Đurđević</item>
      <item>Ljubica Elez</item>
      <item>Ankica Ezgeta</item>
      <item>Lenka Franić</item>
      <item>Ivica Gabelić</item>
      <item>Marija Galešić</item>
      <item>Petar Galić</item>
      <item>Silvana Galić</item>
      <item>Kazimir Garić</item>
      <item>Vencel Gašpar</item>
      <item>Vinko Gašpar</item>
      <item>Ana Goreta</item>
      <item>Zorka Goreta</item>
      <item>Josip Gotovac</item>
      <item>Vjekoslav Grbčić</item>
      <item>Divna Grbeša</item>
      <item>Ana Grubišić</item>
      <item>Gordana Grubišić</item>
      <item>Nikola Grubišić</item>
      <item>Sanja Grubišić</item>
      <item>Antonio Gudelj</item>
      <item>Kata Gugić</item>
      <item>Mirjana Gugić</item>
      <item>Ivica Hajder</item>
      <item>Željko Hajder</item>
      <item>Silvana Hajduk</item>
      <item>Tomislav Herceg</item>
      <item>Mira Ikica</item>
      <item>Franjo Ivčević</item>
      <item>Jelena Ivčević</item>
      <item>Damir Jakus</item>
      <item>Gospova Jakus</item>
      <item>Marica Jakus</item>
      <item>Petar Jakus</item>
      <item>Marko Janković</item>
      <item>Matija Jeličić</item>
      <item>Ante Jeličić</item>
      <item>Marija Jocić</item>
      <item>Ante Jolić</item>
      <item>Marica Jukić</item>
      <item>Marko Jukić</item>
      <item>Renata Jukić</item>
      <item>Jadranka Jurić</item>
      <item>Marija Jurić</item>
      <item>Ankica Kainić</item>
      <item>Jelena Kalinić</item>
      <item>Petar Kalinić</item>
      <item>Anamarija Kalinić Radović</item>
      <item>Stipan Kamber</item>
      <item>Đuro Kapoši</item>
      <item>Željko Karin</item>
      <item>Marijana Karin Prnjak</item>
      <item>Neda Kasalo</item>
      <item>Zvonimir Kasalo</item>
      <item>Suzana Kašić</item>
      <item>Ivana Katalinić</item>
      <item>Josip Katušić</item>
      <item>Ljiljana Kegalj</item>
      <item>Ante Kekez</item>
      <item>Ivanko Kekez</item>
      <item>Petrica Kekez</item>
      <item>Boško Kevo</item>
      <item>Antiša Kliškinić</item>
      <item>Veljko Knezović</item>
      <item>Stjepan Kokeza</item>
      <item>Petar Kolega</item>
      <item>Daniela Kovač</item>
      <item>Željka Kovač</item>
      <item>Ivan Kraljić</item>
      <item>Inga Krnjaić</item>
      <item>Anka Krstić</item>
      <item>Ivan Kundid</item>
      <item>Ivana Kundid</item>
      <item>Ružica Kundid</item>
      <item>Deni Kuvačić</item>
      <item>Anka Landikušić</item>
      <item>Ivan Lasić</item>
      <item>Dražen Lazić</item>
      <item>Nenad Leskur</item>
      <item>Ivana Lilić</item>
      <item>Ivo Lipanović</item>
      <item>Marko Lojić</item>
      <item>Mile Lovrić</item>
      <item>Ana Lovrinčević</item>
      <item>Dejan Lukavac</item>
      <item>Nela Madžar</item>
      <item>Alenka Malinić</item>
      <item>Pavao Marasović</item>
      <item>Anto Marijan</item>
      <item>Cvita Marijanović</item>
      <item>Dobrinka Marijanović</item>
      <item>Tomislav Marijanović</item>
      <item>Jasna Marin</item>
      <item>Marina Marin</item>
      <item>Željko Marinac</item>
      <item>Božidar Marinković</item>
      <item>Jakov Mateta</item>
      <item>Ivan Matić</item>
      <item>Ružica Matić</item>
      <item>Slavko Matić</item>
      <item>Željko Matić</item>
      <item>Marija Matković</item>
      <item>Ivan Melvan</item>
      <item>Nikola Midenjak</item>
      <item>Pere Mihanović</item>
      <item>Ana Mikulić</item>
      <item>Mate Mikulić</item>
      <item>Ivan Milaković</item>
      <item>Ivan Milanović</item>
      <item>Zorka Miletić</item>
      <item>Milan Miljuš</item>
      <item>Đorđe Mirčetić</item>
      <item>Tonči Mišković</item>
      <item>Ana Moro</item>
      <item>Slavko Moro</item>
      <item>Tomi Moscatello</item>
      <item>Marija Munitić</item>
      <item>Ljubomir Muslim</item>
      <item>Mijo Nožina</item>
      <item>Jurica Oman</item>
      <item>Mirko Oman</item>
      <item>Janja Orošnjak</item>
      <item>Mila Palada</item>
      <item>Ivan Pandža</item>
      <item>Asija Papić</item>
      <item>Mijo Papić</item>
      <item>Tereza Papić</item>
      <item>Rajko Parać</item>
      <item>Tatjana Parać</item>
      <item>Đurđica Parat</item>
      <item>Ivan Pastuović</item>
      <item>Jurica Pavela</item>
      <item>Roki Pavičić</item>
      <item>Ivan Pažanin</item>
      <item>Luka Peko</item>
      <item>Neda Penga</item>
      <item>Ante Perko</item>
      <item>Ivana Perko</item>
      <item>Gordana Perković</item>
      <item>Marica Perković</item>
      <item>Nediljko Perković</item>
      <item>Nila Peroš</item>
      <item>Dragica Peša</item>
      <item>Iris Peša</item>
      <item>Nikša Petrić</item>
      <item>Matko Pezo</item>
      <item>Zlatko Piperković</item>
      <item>Joško Pivac</item>
      <item>Luka Pjevac</item>
      <item>Anka Plazonja</item>
      <item>Robert Plazonja</item>
      <item>Gordan Poparić</item>
      <item>Ante Popović</item>
      <item>Milanka Pranić</item>
      <item>Miroslav Primorac</item>
      <item>Iva Punda</item>
      <item>Drago Radić</item>
      <item>Mladen Radmilović</item>
      <item>Petar Radonić</item>
      <item>Jagoda Radošević</item>
      <item>Ante Rajčić</item>
      <item>Marko Ralica</item>
      <item>Ivan Raos</item>
      <item>Zdenka Razlog</item>
      <item>Mila Rebić</item>
      <item>Marija Reljanović</item>
      <item>Mara Režić</item>
      <item>Marija Rizvan</item>
      <item>Anđelko Rogulj</item>
      <item>Berislava Roša</item>
      <item>Sofija Ruić</item>
      <item>Ana Runjić</item>
      <item>Gordan Ruščić</item>
      <item>Sanja Ružić</item>
      <item>Svjetlana Samac</item>
      <item>Miljenko Samardžić</item>
      <item>Dinka Sanseović</item>
      <item>Ante Sarić</item>
      <item>Ivan Sarić</item>
      <item>Marija Sedlar</item>
      <item>Ljubica Sekelez</item>
      <item>Kristina Serdarević</item>
      <item>Aleksandra Sever-Muhar</item>
      <item>Boško Sikavica</item>
      <item>Snježana Sikavica</item>
      <item>Dragan Simić</item>
      <item>Tanja Sinovčić</item>
      <item>Ljiljana Sirić</item>
      <item>Dijana Skelin</item>
      <item>Kata Sočo</item>
      <item>Marija Stančić</item>
      <item>Đani Stanić</item>
      <item>Danica Stipinović</item>
      <item>Milorad Stojsavljević</item>
      <item>Petar Strinić</item>
      <item>Luca Strunje</item>
      <item>Slavka Svalina</item>
      <item>Marijan Šamija</item>
      <item>Marinka Šamija</item>
      <item>Katica Šeparović</item>
      <item>Nenad Ševo</item>
      <item>Krasna Šiklić</item>
      <item>Mili Šimig</item>
      <item>Vesna Škare</item>
      <item>Ljubica Škopljanac</item>
      <item>Milica Špar</item>
      <item>Eleana Šubat</item>
      <item>Ivan Šuljug</item>
      <item>Vesna Šunjić</item>
      <item>Ljubica Tarle</item>
      <item>Nada Teklić</item>
      <item>Lada Terzić</item>
      <item>Ivan Tomić</item>
      <item>Ivan Topić</item>
      <item>Jelica Topić</item>
      <item>Tvrtko Topić</item>
      <item>Anđelka Torlak</item>
      <item>Ivan Torlak</item>
      <item>Marko Torlak</item>
      <item>Damir Tot</item>
      <item>Anka Treskavica</item>
      <item>Anka Tukić</item>
      <item>Nediljko Ugrin</item>
      <item>Marinko Uvodić</item>
      <item>Nedjeljka Uvodić</item>
      <item>Marko Validžić</item>
      <item>Ivanka Varnica</item>
      <item>Milica Varvodić</item>
      <item>Kristina Velić</item>
      <item>Ljiljana Vesković</item>
      <item>Milka Veštić</item>
      <item>Ante Vidan</item>
      <item>Marko Vidović</item>
      <item>Matko Vidović</item>
      <item>Nevenka Vidović</item>
      <item>Ankica Vilibić</item>
      <item>Anđelko Vilić</item>
      <item>Normela Visković</item>
      <item>Tonči Visković</item>
      <item>Marica Vlaić</item>
      <item>Dubravka Vlainić</item>
      <item>Ivo Vodanović</item>
      <item>Josip Vogleš</item>
      <item>Vinko Vranković</item>
      <item>Ivan Vrdoljak</item>
      <item>Mirjana Vrdoljak</item>
      <item>Marija Vrgoč</item>
      <item>Bože Vuco</item>
      <item>Mirjana Vučković</item>
      <item>Višnja Vučković</item>
      <item>Ivan Vugdelija</item>
      <item>Dubravka Vukas</item>
      <item>Anđelka Vukičević</item>
      <item>Zora Vuković</item>
      <item>Ivan Vukušić</item>
      <item>Jadran Vukušić</item>
      <item>Nevenka Vukušić</item>
      <item>Vjera Vukušić</item>
      <item>Zvonimir Vukušić</item>
      <item>Nevenka Vuleta</item>
      <item>Vinka Zekić</item>
      <item>Dinko Zenčić</item>
      <item>Borislav Zokić</item>
      <item>Dolina Zokić</item>
      <item>Margita Zokić</item>
      <item>Luca Zolota</item>
      <item>Milan Žarković</item>
      <item>Nevenka Živko</item>
      <item>Davorka Živković</item>
      <item>Ivica Živković</item>
      <item>Ivo Živković</item>
      <item>Siniša Ivančić</item>
      <item>Iva Jelić</item>
      <item>Marko Kavelj</item>
      <item>Ivan Koljanin</item>
      <item>Željko Kovač</item>
      <item>Zvonko Kruneš</item>
      <item>Nikola Lacmanović</item>
      <item>Vesna Lepetić</item>
      <item>Jelica Ljubica</item>
      <item>Darko Lulić</item>
      <item>Vesna Lulić</item>
      <item>Marija Mamić</item>
      <item>Radojka Marijanović</item>
      <item>Meri Cabadaj</item>
      <item>Mate Markotić</item>
      <item>Ante Marović</item>
      <item>Ivan Marušić</item>
      <item>Iva Melvan</item>
      <item>Goran Merkel</item>
      <item>Ivan Mornar</item>
      <item>Miodrag Munjiza</item>
      <item>Ante Nožina</item>
      <item>Anica Pandža</item>
      <item>Nikica Pavlović</item>
      <item>Silvana Perić</item>
      <item>Nediljka Perišić</item>
      <item>Elvira Dračevac</item>
      <item>Mara Dobrota</item>
      <item>Neda-lidia Buljević</item>
      <item>Ivan Bugarin</item>
      <item>Maja Bučić</item>
      <item>Mira Božić</item>
      <item>Sandra Borić</item>
      <item>Marija Davidović</item>
      <item>Petar Adjanski</item>
      <item>Ana Čatlak</item>
      <item>Marinko Buškulić</item>
      <item>Marinko Galić</item>
      <item>Luca Gabela</item>
      <item>Tomislav Frankić</item>
      <item>Elias Erceg</item>
      <item>Jakov Elez</item>
      <item>Sretan Bajalo</item>
      <item>Mario Tomić</item>
      <item>Ranko Vuleta</item>
      <item>Zlatko Balić</item>
      <item>Boško Barać</item>
      <item>Milan Vukić</item>
      <item>Mara Vukorepa</item>
      <item>Bare Vujina</item>
      <item>Milenko Bašić</item>
      <item>Diana Blažević</item>
      <item>Jozo Bogić</item>
      <item>Stjepko Bojanić</item>
      <item>Miroslav Trečić</item>
      <item>Neda Tukić</item>
      <item>Vinka Ukić</item>
      <item>Mira Velić</item>
      <item>Ivan Vrdoljak</item>
      <item>Iva Vrdoljak</item>
      <item>Dražen Todorović</item>
      <item>Dubravka Stojanovska</item>
      <item>Josip Strniša</item>
      <item>Ivica Sviličić</item>
      <item>Ana Rogošić</item>
      <item>Ivica Stipinović</item>
      <item>Darko Topić</item>
      <item>Marija Trečić</item>
      <item>Milica Zorić</item>
      <item>Ivo Rajčić</item>
      <item>Ivan Radoš</item>
      <item>Željka Vučemilović-šimunović</item>
    </derivirana_varijabla>
  </DomainObject.Predmet.StrankaListNazivFormated>
  <DomainObject.Predmet.StrankaListNazivFormatedOIB>
    <izvorni_sadrzaj>
      <item>REPUBLIKA HRVATSKA, OIB 18683136487</item>
      <item>LUKA dioničko društvo, OIB 34440814040</item>
      <item>RAD, d.o.o. za vodoopskrbu i ostale komunalne djelatnosti, OIB 71304592430</item>
      <item>HEP-Operator distribucijskog sustava d.o.o. za distribuciju i opskrbu električne energije ELEKTRA ŠIBENI, OIB 46830600751</item>
      <item>Mara Jukić, OIB 37710339746</item>
      <item>Ivica Bašić, OIB 14595893401</item>
      <item>GASTRO GRUPA d.o.o. za trgovinu i usluge, OIB 39228456312</item>
      <item>AUTO HRVATSKA dioničko društvo, OIB 32709834358</item>
      <item>JADRANSKO OSIGURANJE d.d., OIB 94472454976</item>
      <item>CITY EX d.o.o. za prijenos poslovne dokumentacije, OIB 99406899243</item>
      <item>Hrvatski Telekom d.d., OIB 81793146560</item>
      <item>CODEX SORTIUM društvo s ograničenom odgovornošću za pružanje kompleksnih konzalting usluga, OIB 83918065246</item>
      <item>SUNCE osiguranje d.d., OIB 12012147571</item>
      <item>HRVATSKA IZVJEŠTAJNA NOVINSKA AGENCIJA, OIB 41387373932</item>
      <item>ČISTOĆA d.o.o. za komunalnu djelatnost, održavanje čistoće i odlaganje komunalnog otpada, OIB 16912997621</item>
      <item>TEXT-PAPIR d.o.o. za trgovinu i usluge, OIB 45878059290</item>
      <item>SLOBODNA DALMACIJA izdavačka i tiskarska djelatnost, dioničko društvo, OIB 35075764438</item>
      <item>ČISTOĆA društvo s ograničenom odgovornošću za obavljanje komunalnih djelatnosti održavanja čistoće i odlaganja komunaln, OIB 38812451417</item>
      <item>OPĆINA JELSA Jedinstveni upravni odjel, OIB 94187441810</item>
      <item>AUTOKUĆA BOSNIĆ d.o.o. za trgovinu, servis i remont, OIB 62890333516</item>
      <item>TISKARA MALENICA d.o.o., OIB 21268596817</item>
      <item>Ivan Marijan, OIB 35721802898</item>
      <item>HEP-Operator distribucijskog sustava d.o.o. za distribuciju i opskrbu električne energije, OIB 46830600751</item>
      <item>Rikard Pavlović, OIB 16829467929</item>
      <item>LUČKA UPRAVA SPLIT, OIB 06992092556</item>
      <item>TINA ALATI društvo s ograničenom odgovorošću za trgovinu i usluge, OIB 72232886006</item>
      <item>PLOVPUT trgovačko društvo s ograničenom odgovornošću za održavanje pomorskih plovnih putova i radijske službe, OIB 14480721492</item>
      <item>Regionalna veletržnica Benkovac dioničko društvo za trgovinu i usluge "u stečaju", OIB 16205687638</item>
      <item>MESSER CROATIA PLIN Poduzeće za proizvodnju i prodaju tehničkih plinova d.o.o., OIB 32179081874</item>
      <item>ZAVOD ZA JAVNO ZDRAVSTVO DR. ANDRIJA ŠTAMPAR, OIB 33392005961</item>
      <item>Zagrebačka burza d.d., OIB 84368186611</item>
      <item>METRONET TELEKOMUNIKACIJE d.d. za telekomunikacijske usluge, OIB 23269006802</item>
      <item>RELAX, d.o.o. za proizvodnju i trgovinu, OIB 24543050439</item>
      <item>MINISTARSTVO GOSPODARSTVA, RAVNETELJSTVO ZA ROBNE ZALIHE, OIB 22413472900</item>
      <item>PUĆO d.o.o. za trgovinu, ugostiteljstvo i cestovni prijevoz, OIB 33417474295</item>
      <item>ITEM, d.o.o. informatičke usluge, OIB 71527463594</item>
      <item>ŠKARE TRADE, d.o.o. za trgovinu i ugostiteljstvo, OIB 88448992592</item>
      <item>CROATIA osiguranje d.d. FILIJALA SPLIT, OIB 26187994862</item>
      <item>MIRJANA BARIĆ, OIB 91861480870</item>
      <item>SREDIŠNJE KLIRINŠKO DEPOZITARNO DRUŠTVO, dioničko društvo, OIB 64406809162</item>
      <item>MILENKO BUŠLJETA, OIB 63433937940</item>
      <item>MILICA UGARKOVIĆ, OIB 03462724779</item>
      <item>FABIJAN PERONJA, OIB 19033633778</item>
      <item>Agencija za upravljanje državnom imovinom, OIB 75666130770</item>
      <item>COMENG, društvo s ograničenom odgovornošću za informatički inženjering, OIB 42122172362</item>
      <item>AMEROPA AG, OIB 38272342702</item>
      <item>GRAFOPLEX, društvo s ograničenom odgovornošću, za trgovinu i usluge, OIB 71142152777</item>
      <item>HP - Hrvatska pošta d.d., OIB 87311810356</item>
      <item>Financijska agencija, OIB 85821130368</item>
      <item>NIKOLA LACMANOVIĆ, OIB 50670282682</item>
      <item>HEP-Operator distribucijskog sustava d.o.o. za distribuciju i opskrbu električne energije, OIB 46830600751</item>
      <item>VODOVOD I KANALIZACIJA, društvo s ograničenom odgovornošću za vodoopskrbu, odvodnju i pročišćavanje otpadnih voda, OIB 56826138353</item>
      <item>JELKOM, društvo s ograničenom odgovornošću za komunalnu djelatnost, OIB 92345732468</item>
      <item>DALMACIJAVINO d.d. za proizvodnju i promet alkoholnih i bezalkoholnih pića "u stečaju", OIB 07837847925</item>
      <item>EUROLEASING d.o.o., OIB 48922277230</item>
      <item>Rino Barbić, odvjetnik, OIB 04402974520</item>
      <item>HVARSKI VODOVOD d.o.o., OIB 96577868636</item>
      <item>IVAN MILAT, OIB 89865160390</item>
      <item>DIONOVA - DIONA d.o.o., OIB 41112127430</item>
      <item>TEHNOPLAST d.o.o. za građevinarstvo, trgovinu, ugostiteljstvo, turizam i uslužne djelatnosti, OIB 70676517267</item>
      <item>VIPnet, društvo s ograničenom odgovornošću za usluge javnih telekomunikacija, OIB 29524210204</item>
      <item>BILIĆ-ERIĆ d.o.o. za privatnu zaštitu, OIB 68580128211</item>
      <item>DALMACIJAVINO - ZAGREB društvo sograničenom odgovornošću za trgovinu, ugostiteljstvo i prijevoz, OIB 93269876765</item>
      <item>GRAD DRNIŠ, OIB 38309740312</item>
      <item>Vetropack Straža tvornica stakla d.d. Hum na Sutli, OIB 74210066591</item>
      <item>CAPRICORNO, društvo s ograničenom odgovornošću za trgovinu, OIB 09517317411</item>
      <item>PELJEŠKI VRHOVI, POLJOPRIVREDNA ZADRUGA, OIB 49398931487</item>
      <item>Toma Šurjak, OIB 66049692921</item>
      <item>Jakov Peronja, OIB 07373599239</item>
      <item>TIGAR d.o.o. za usluge, OIB 65051360088</item>
      <item>POREZNA UPRAVA Područni ured Split, OIB 18683136487</item>
      <item>BURA I TRAMUNTANA d.o.o. za trgovinu i usluge, OIB 78359961331</item>
      <item>TRAST međunarodno otpremništvo, dioničko društvo, OIB 93225891495</item>
      <item>CHROMOS AGRO dioničko društvo proizvodnja sredstava za zaštitu bilja, OIB 82790074844</item>
      <item>VODOVOD I KANALIZACIJA, društvo s ograničenom odgovornošću za vodoopskrbu, odvodnju i pročišćavanje otpadnih voda, OIB 56826138353</item>
      <item>AUTOTRANS d. o. o. za javni prijevoz putnika u cestovonom prometu, trgovinu, usluge i turistička agencija, OIB 19819724166</item>
      <item>BRTVILA BREZIĆ d.o.o. za proizvodnju brtvila, trgovinu i zastupanje, OIB 47897946377</item>
      <item>IREKS AROMA društvo s ograničenom odgovornošću, OIB 36709757659</item>
      <item>Marin Mileteta, odvjetnik, OIB 37476644793</item>
      <item>HEP - Opskrba d.o.o. za opskrbu potrošača električnom, toplinskom energijom i plinom, OIB 63073332379</item>
      <item>ING-ATEST d.o.o. za trgovinu i usluge, OIB 21777333810</item>
      <item>Hrvatske vode, pravna osoba za upravljanje vodama, OIB 28921383001</item>
      <item>BASLER OSIGURANJE ZAGREB dioničko društvo za osiguranje, OIB 59706054982</item>
      <item>NARODNI TRGOVAČKI LANAC d.o.o. za trgovinu i usluge, OIB 78344221376</item>
      <item>MANTIS, d.o.o. za trgovinu i usluge, OIB 41274793973</item>
      <item>Vinko Paina, OIB 51203688235</item>
      <item>TRANSADRIA, međunarodna špedicija d. d. u stečaju, OIB 47965841018</item>
      <item>Hrvatska radiotelevizija, OIB 68419124305</item>
      <item>BRODOMERKUR trgovina i usluge, dioničko društvo, OIB 33956120458</item>
      <item>ZAGREBAČKI HOLDING, društvo s ograničenom odgovornošću za javni prijevoz, opskrbu vodom, održavanje čistoće, putnička a, OIB 85584865987</item>
      <item>NASTAVNI ZAVOD ZA JAVNO ZDRAVSTVO SPLITSKO-DALMATINSKE ŽUPANIJE, OIB 54948902275</item>
      <item>BRODOSPLIT-BRODOGRADILIŠTE društvo s ograničenom odgovornošću, OIB 05532178397</item>
      <item>COPAN ZAGREB društvo s ograničenom odgovornošću za trgovinu i zastupanje, OIB 43698579132</item>
      <item>DUHAN društvo s ograničenom odgovornošću, OIB 84143469050</item>
      <item>Ivica Maleš vl. autoservis "UNO", OIB 89917595934</item>
      <item>Teo Palaversić, OIB 21074825891</item>
      <item>HRVATSKA POŠTANSKA BANKA, dioničko društvo, OIB 87939104217</item>
      <item>OTIS DIZALA, društvo s ograničenom odgovornošću za proizvodnju, montažu, remont i održavanje dizala, OIB 76080865307</item>
      <item>Fabijan Roić, OIB 55646544786</item>
      <item>Ivo Družević, OIB 59608054089</item>
      <item>Ivo Roić, OIB 73872839985</item>
      <item>Josip Kovačević, OIB 24407104693</item>
      <item>Tedi-Tadija Maroević, OIB 75901351091</item>
      <item>Jakica Lupi, OIB 73236308888</item>
      <item>Joza Bratanić, OIB 08011374888</item>
      <item>Antun Pavičić, OIB 65866256737</item>
      <item>Juraj Pavičić, OIB 09529542053</item>
      <item>Cvjetko Matković, OIB 10443683019</item>
      <item>Katica Kovačević, OIB 33120980772</item>
      <item>Nikša Dužević, OIB 66241675982</item>
      <item>Milovan Kombura, OIB 30770175855</item>
      <item>Jelisava Pavičić, OIB 83980708087</item>
      <item>Matko Carić, OIB 35189247498</item>
      <item>Marinko Dužević, OIB 12242231071</item>
      <item>Margarita Radonić, OIB 28025722533</item>
      <item>Dinko Pavičić Tribunol, OIB 99243667034</item>
      <item>Tonči Šurjak, OIB 60785268681</item>
      <item>Duško Pavičić Ivelja, OIB 25982798589</item>
      <item>Pero Dulčić Sušak, OIB 55533277123</item>
      <item>Ivan Tadić, OIB 00384008152</item>
      <item>Ivica Pavičić, OIB 72332556277</item>
      <item>Mihovil-Mile Pavičić, OIB 24835949834</item>
      <item>Tomi Moscatello, OIB 28508820612</item>
      <item>Nikola Vodanović, OIB 74845370223</item>
      <item>Margarita Marica Stančić, OIB 08101100980</item>
      <item>Vjekoslav Radonić, OIB 33204721839</item>
      <item>Marinko Sanseović, OIB 45513941394</item>
      <item>Tadija Moškatelo, OIB 31188799731</item>
      <item>Damir Petrić, OIB 86091667582</item>
      <item>Louis Petrić, OIB 16074465250</item>
      <item>Ivica Ljubić, OIB 56655610557</item>
      <item>Vinko Lupi, OIB 35451219902</item>
      <item>Ivan Tadić Šilo, OIB 70114227603</item>
      <item>Ivan Tadić, OIB 70114227603</item>
      <item>Vinko Maroević, OIB 76848533915</item>
      <item>Ivan Buratović, OIB 47859397279</item>
      <item>Mijo Mili Pavičić, OIB 88915921313</item>
      <item>Marija Vodanović, OIB 55757464937</item>
      <item>Jakov Fredotović, OIB 46839149373</item>
      <item>Miljenko Srhoj, OIB 83488729434</item>
      <item>Nikola Haladić, OIB 44890767273</item>
      <item>Janez Jelušić, OIB 53424861114</item>
      <item>Nikola Sansević, OIB 77925554696</item>
      <item>Nikola Buratović, OIB 63461897206</item>
      <item>Cvjetko Buratović, OIB 68271062216</item>
      <item>Nikola Buratović, OIB 83296807791</item>
      <item>Nikola Stipišić, OIB 40730811746</item>
      <item>Prošper Moškatelo, OIB 30735770287</item>
      <item>Tonko Maroević, OIB 09539101243</item>
      <item>Ivo Pavičić, OIB 10571584537</item>
      <item>Pavao Čubre, OIB 53903728630</item>
      <item>Luka Šurjak, OIB 94878152360</item>
      <item>Luka Franetović, OIB 70961784599</item>
      <item>Ivan Miloš Mile, OIB 62291039145</item>
      <item>Jure Moškatelo, OIB 82967525191</item>
      <item>Vjekoslav Bogdanić, OIB 94391191426</item>
      <item>Petro Šoljan, OIB 76350894229</item>
      <item>Juraj Dužević, OIB 99909425440</item>
      <item>Damir Šurjak, OIB 27457530614</item>
      <item>Jakov Tresić, OIB 60663993622</item>
      <item>Juraj Moškatelo Stariji, OIB 12577877147</item>
      <item>Ruža Roić, OIB 27524265061</item>
      <item>Rade Čavić, OIB 74420229729</item>
      <item>Matilda Buratović, OIB 24198956638</item>
      <item>Ivo Šurjak, OIB 90776404563</item>
      <item>Dražica Matković Ljubo, OIB 38484140872</item>
      <item>Dinko Račić, OIB 02437704848</item>
      <item>Mila Franetović Dužević, OIB 02539671010</item>
      <item>Luka Stančić, OIB 91475365556</item>
      <item>Meri Petrić, OIB 49953370209</item>
      <item>Ivan Moškatelo, OIB 16048013538</item>
      <item>Vinko Moškatelo, OIB 57771107058</item>
      <item>Nikola Šimunović, OIB 24630749503</item>
      <item>Mirko Radonić, OIB 28025722533</item>
      <item>Antun Sansević, OIB 80183811492</item>
      <item>Nikša Moškatelo, OIB 98307576243</item>
      <item>Antun Vodanović Stariji, OIB 43563335947</item>
      <item>Ivo Bojanić, OIB 00897882683</item>
      <item>Cvjetko Miličić, OIB 44230808110</item>
      <item>Marija Trbuhović, OIB 38712300010</item>
      <item>Neno Šoljan, OIB 04419572654</item>
      <item>Juraj Tomi Moškatelo, OIB 80968217347</item>
      <item>Ivo Račić Kapetanić, OIB 70008404713</item>
      <item>Đuro Caratan, OIB 81898965125</item>
      <item>Ante Tonči Drinković, OIB 92836065068</item>
      <item>Kata Duboković, OIB 93006547119</item>
      <item>Boris Carić, OIB 46466426123</item>
      <item>Tonko Ivčević Bakulić, OIB 62293366608</item>
      <item>Marko Huljić, OIB 99873701212</item>
      <item>Lenka Roić, OIB 57371012596</item>
      <item>Stjepan Jerković, OIB 25876380285</item>
      <item>Boris Borović, OIB 51193036454</item>
      <item>Niko Salamunić, OIB 76231208532</item>
      <item>File Vranković, OIB 44132340384</item>
      <item>Juraj Šperka, OIB 79176257167</item>
      <item>Mili Razović, OIB 03291272208</item>
      <item>Ante Mihojević, OIB 08852465695</item>
      <item>Ljubica Stipišić, OIB 53136752678</item>
      <item>Stjepan Hujo Huljić, OIB 06947019866</item>
      <item>Nikola Grgičević, OIB 72806517394</item>
      <item>Tonči Gurdulić, OIB 88962507191</item>
      <item>Prošperino Milevčić, OIB 45533211549</item>
      <item>Boris Rubinić, OIB 69242251733</item>
      <item>Jakov Račić, OIB 31621777587</item>
      <item>Jakša Radonić, OIB 11727504421</item>
      <item>Vinko Palaversić, OIB 66878442541</item>
      <item>Fabijan Kunčić, OIB 51005536058</item>
      <item>Dušan Salamunić, OIB 67690387290</item>
      <item>Margarita Stančić, OIB 77283348907</item>
      <item>Josip Crnčić, OIB 78272535399</item>
      <item>Luka Moškatelo, OIB 37611216898</item>
      <item>Lucija Milatić-Bričolić, OIB 72454967005</item>
      <item>Fabijan Dužević, OIB 65516171063</item>
      <item>Vjeko Jakas, OIB 99530955280</item>
      <item>Pavo Bunčuga, OIB 76824484181</item>
      <item>Marko Buratović, OIB 96637597848</item>
      <item>Antun Lučić, OIB 23239072373</item>
      <item>Marin Parun Barbić, OIB 39599282196</item>
      <item>Stjepan Tomislav Huljić, OIB 97499130016</item>
      <item>Cvjetka Cvita Milevčić, OIB 75708915913</item>
      <item>Marinko Radonić, OIB 89514038279</item>
      <item>Antun Gurdulić, OIB 55215862622</item>
      <item>Blaženko Jakas, OIB 38730295070</item>
      <item>Braco Jakas, OIB 76920975322</item>
      <item>Ivan Makjanić, OIB 86091321106</item>
      <item>Ante Rubinić, OIB 15201258693</item>
      <item>Dražica Vicenca Matković, OIB 67149132840</item>
      <item>Jakov Radonić, OIB 93729454627</item>
      <item>Slobodan Radičić, OIB 46777889915</item>
      <item>Jurko Lučić, OIB 16439489089</item>
      <item>Mate Antičević, OIB 55268785640</item>
      <item>Josip Franičević, OIB 43547284113</item>
      <item>Asija Bojanić, OIB 14798986072</item>
      <item>Milivoj Vidas vl. Servisa instrumenata, mjerne i regulacione opreme, OIB 56342789123</item>
      <item>BURA l d.o.o. za trgovinu i usluge - u stečaju, OIB 79000721319</item>
      <item>NET MEDIA SISTEMI d.o.o. za informatički inženjering, OIB 03380490457</item>
      <item>Financijska agencija, OIB 85821130368</item>
      <item>Hrvatski registar brodova, OIB 04601923208</item>
      <item>Nenad Ševo, OIB 88234857624</item>
      <item>Meri Stipinović, OIB 64965084141</item>
      <item>Fond za zaštitu okoliša i energetsku učinkovitost, OIB 85828625994</item>
      <item>Zlatko Balić, OIB 07837847925</item>
      <item>Galić Ante, OIB 90017639391</item>
      <item>Dean Prelević, odvjetnik, OIB 10098946497</item>
      <item>Želimir Miletić, OIB 86888847404</item>
      <item>Luči Roić, OIB 24743587539</item>
      <item>Ivelja Pavičić Nade</item>
      <item>Dujko Čubre, OIB 91478009603</item>
      <item>Antun Bratanić, OIB 52392458213</item>
      <item>Andrija Matković, OIB 72332556277</item>
      <item>Antun Vune Bratanić, OIB 44890767273</item>
      <item>Dinko Lušić, OIB 23131390669</item>
      <item>Nikica Nikola Matijević, OIB 21094494613</item>
      <item>Ivan Sanseović, OIB 08563467932</item>
      <item>Marija Kovačević Lolotović, OIB 69060952354</item>
      <item>Petar Zlatan Vodanović, OIB 11403397863</item>
      <item>Ivan Stančić, OIB 31497688270</item>
      <item>Stjepan Moškatelo, OIB 92020885489</item>
      <item>Toma Dužević, OIB 08830644469</item>
      <item>Ivica Račić, OIB 28123794048</item>
      <item>Kuzma Pavičić Aleluja, OIB 33120197409</item>
      <item>Vinka Salamunić, OIB 91445751353</item>
      <item>Teo Huljić, OIB 56034797647</item>
      <item>Dejan Šperka, OIB 10054205030</item>
      <item>Juraj Caratan, OIB 29357565225</item>
      <item>Matko Antičević, OIB 42034643125</item>
      <item>Dinko Rubinić ( Vjera ), OIB 69863599942</item>
      <item>Vjera Rubinić, OIB 98825603309</item>
      <item>Abraham Bojanić, OIB 79576557482</item>
      <item>Vedran Nevešćanin, OIB 34969575575</item>
      <item>Marija Pjevac, OIB 82096480140</item>
      <item>Carinska uprava</item>
      <item>Općinski sud u Starom Gradu - ZK odjel</item>
      <item>Nada Akrap, OIB 50608806627</item>
      <item>Jasminka Antunović, OIB 74697035343</item>
      <item>Nediljka Armanda, OIB 09033661295</item>
      <item>Ana Babić</item>
      <item>Gordana Babić</item>
      <item>Ivan Babić</item>
      <item>Katica Babić</item>
      <item>Jure Bacelj</item>
      <item>Ana Bačić</item>
      <item>Nediljka Bajić</item>
      <item>Žarka Bakotić, OIB 36917498674</item>
      <item>Marko Baković</item>
      <item>Ivica Ban</item>
      <item>Srđanka Banovac, OIB 50974371502</item>
      <item>Božidar Barać</item>
      <item>Vedran Barbarić</item>
      <item>Marija Barbir</item>
      <item>Petar Barbir</item>
      <item>Anica Baričević</item>
      <item>Damira Barišić, OIB 88385690941</item>
      <item>Ivan Barišić</item>
      <item>Manda Bašić</item>
      <item>Aleksandar Bauk, OIB 97860316263</item>
      <item>Marina Bauk</item>
      <item>Ivo Bavčević</item>
      <item>Nataša Bazina, OIB 67925940620</item>
      <item>Mirjana Begonja</item>
      <item>Jelena Belić</item>
      <item>Niko Belić, OIB 18977071620</item>
      <item>Jagoda Bešker, OIB 29966440390</item>
      <item>Nedo Bešker</item>
      <item>Zorica Bilić</item>
      <item>Sanja Bilić Pavlinović</item>
      <item>Jela Bilobrk</item>
      <item>Antun Blažević</item>
      <item>Hrvoje Blažević</item>
      <item>Damir Bojčić</item>
      <item>Željko Bojčić</item>
      <item>Denis Boljat</item>
      <item>Srećko Boras</item>
      <item>Robert Borić, OIB 38057391892</item>
      <item>Goran Bosančić, OIB 33007404175</item>
      <item>Pava Botić, OIB 34296544282</item>
      <item>Ljuba Božanić</item>
      <item>Anka Božić</item>
      <item>Anica Božić-Bakušić</item>
      <item>Ivica Bratić</item>
      <item>Nikša Bratić, OIB 49290967945</item>
      <item>Vencislav Brizić, OIB 29265973045</item>
      <item>Zlata Brizić, OIB 73389614517</item>
      <item>Mate Brstilo</item>
      <item>Zora Budimir</item>
      <item>Miranda Budiša, OIB 35557811513</item>
      <item>Nediljko Bugarin</item>
      <item>Željka Vučemilović Šimunović</item>
      <item>Gordana Buljević, OIB 32937631192</item>
      <item>Marina Burić</item>
      <item>Mario Buzov</item>
      <item>Đuro Caratan</item>
      <item>Toni Caratan</item>
      <item>Boris Carić, OIB 46466426123</item>
      <item>Paulo Carić, OIB 15402538356</item>
      <item>Dinka Cazareo</item>
      <item>Nevenka Cukrov</item>
      <item>Dijana Czwik, OIB 09675579569</item>
      <item>Vinka Čavala</item>
      <item>Silva Černak-Lojić</item>
      <item>Diana Čović</item>
      <item>Ante Čulo</item>
      <item>Blaž Ćapin</item>
      <item>Filip Delać, OIB 82167098700</item>
      <item>Ankica Delić</item>
      <item>Marko Delić</item>
      <item>Nediljka Delić</item>
      <item>Gordana Didak, OIB 78878339902</item>
      <item>Mili Divić, OIB 35555990248</item>
      <item>Ljiljana Dragan</item>
      <item>Milka Drlje</item>
      <item>Mate Drmić</item>
      <item>Jozo Družianić, OIB 63604163211</item>
      <item>Niko Dujić</item>
      <item>Stanko Duvančić, OIB 41476060687</item>
      <item>Damir Duvnjak</item>
      <item>Nives Džanko, OIB 90598357164</item>
      <item>Ante Đurđević, OIB 72594587030</item>
      <item>Ljubica Elez</item>
      <item>Ankica Ezgeta</item>
      <item>Lenka Franić, OIB 62951288048</item>
      <item>Ivica Gabelić, OIB 70468304794</item>
      <item>Marija Galešić</item>
      <item>Petar Galić</item>
      <item>Silvana Galić, OIB 02726524452</item>
      <item>Kazimir Garić, OIB 83662319172</item>
      <item>Vencel Gašpar</item>
      <item>Vinko Gašpar</item>
      <item>Ana Goreta</item>
      <item>Zorka Goreta</item>
      <item>Josip Gotovac</item>
      <item>Vjekoslav Grbčić</item>
      <item>Divna Grbeša, OIB 74813693236</item>
      <item>Ana Grubišić</item>
      <item>Gordana Grubišić</item>
      <item>Nikola Grubišić</item>
      <item>Sanja Grubišić</item>
      <item>Antonio Gudelj</item>
      <item>Kata Gugić</item>
      <item>Mirjana Gugić</item>
      <item>Ivica Hajder</item>
      <item>Željko Hajder, OIB 70330715284</item>
      <item>Silvana Hajduk, OIB 33507058945</item>
      <item>Tomislav Herceg</item>
      <item>Mira Ikica, OIB 11849010850</item>
      <item>Franjo Ivčević</item>
      <item>Jelena Ivčević, OIB 74901888496</item>
      <item>Damir Jakus</item>
      <item>Gospova Jakus, OIB 04209324873</item>
      <item>Marica Jakus, OIB 74750176046</item>
      <item>Petar Jakus</item>
      <item>Marko Janković</item>
      <item>Matija Jeličić</item>
      <item>Ante Jeličić</item>
      <item>Marija Jocić</item>
      <item>Ante Jolić</item>
      <item>Marica Jukić</item>
      <item>Marko Jukić</item>
      <item>Renata Jukić</item>
      <item>Jadranka Jurić</item>
      <item>Marija Jurić</item>
      <item>Ankica Kainić, OIB 80409745726</item>
      <item>Jelena Kalinić</item>
      <item>Petar Kalinić</item>
      <item>Anamarija Kalinić Radović</item>
      <item>Stipan Kamber</item>
      <item>Đuro Kapoši</item>
      <item>Željko Karin</item>
      <item>Marijana Karin Prnjak</item>
      <item>Neda Kasalo</item>
      <item>Zvonimir Kasalo</item>
      <item>Suzana Kašić</item>
      <item>Ivana Katalinić</item>
      <item>Josip Katušić</item>
      <item>Ljiljana Kegalj, OIB 44567225674</item>
      <item>Ante Kekez</item>
      <item>Ivanko Kekez, OIB 69257203171</item>
      <item>Petrica Kekez, OIB 01138031201</item>
      <item>Boško Kevo</item>
      <item>Antiša Kliškinić, OIB 54591476829</item>
      <item>Veljko Knezović, OIB 29953576092</item>
      <item>Stjepan Kokeza</item>
      <item>Petar Kolega</item>
      <item>Daniela Kovač</item>
      <item>Željka Kovač</item>
      <item>Ivan Kraljić</item>
      <item>Inga Krnjaić, OIB 00968558935</item>
      <item>Anka Krstić</item>
      <item>Ivan Kundid</item>
      <item>Ivana Kundid</item>
      <item>Ružica Kundid</item>
      <item>Deni Kuvačić, OIB 86909984538</item>
      <item>Anka Landikušić, OIB 18023655586</item>
      <item>Ivan Lasić</item>
      <item>Dražen Lazić</item>
      <item>Nenad Leskur, OIB 79369933858</item>
      <item>Ivana Lilić, OIB 24212828078</item>
      <item>Ivo Lipanović</item>
      <item>Marko Lojić</item>
      <item>Mile Lovrić</item>
      <item>Ana Lovrinčević</item>
      <item>Dejan Lukavac, OIB 85205650926</item>
      <item>Nela Madžar, OIB 92085359240</item>
      <item>Alenka Malinić, OIB 44061509536</item>
      <item>Pavao Marasović</item>
      <item>Anto Marijan, OIB 32989170521</item>
      <item>Cvita Marijanović, OIB 33573858243</item>
      <item>Dobrinka Marijanović, OIB 03673706981</item>
      <item>Tomislav Marijanović</item>
      <item>Jasna Marin</item>
      <item>Marina Marin</item>
      <item>Željko Marinac</item>
      <item>Božidar Marinković</item>
      <item>Jakov Mateta, OIB 14390943845</item>
      <item>Ivan Matić</item>
      <item>Ružica Matić</item>
      <item>Slavko Matić</item>
      <item>Željko Matić</item>
      <item>Marija Matković</item>
      <item>Ivan Melvan</item>
      <item>Nikola Midenjak, OIB 88248589366</item>
      <item>Pere Mihanović, OIB 49545684243</item>
      <item>Ana Mikulić</item>
      <item>Mate Mikulić</item>
      <item>Ivan Milaković</item>
      <item>Ivan Milanović</item>
      <item>Zorka Miletić</item>
      <item>Milan Miljuš</item>
      <item>Đorđe Mirčetić</item>
      <item>Tonči Mišković, OIB 74628173475</item>
      <item>Ana Moro</item>
      <item>Slavko Moro</item>
      <item>Tomi Moscatello, OIB 28508820612</item>
      <item>Marija Munitić</item>
      <item>Ljubomir Muslim, OIB 17589644925</item>
      <item>Mijo Nožina</item>
      <item>Jurica Oman, OIB 78517901315</item>
      <item>Mirko Oman, OIB 68766264149</item>
      <item>Janja Orošnjak, OIB 49619386391</item>
      <item>Mila Palada, OIB 10163841708</item>
      <item>Ivan Pandža</item>
      <item>Asija Papić, OIB 36844611036</item>
      <item>Mijo Papić</item>
      <item>Tereza Papić</item>
      <item>Rajko Parać</item>
      <item>Tatjana Parać, OIB 45662446398</item>
      <item>Đurđica Parat</item>
      <item>Ivan Pastuović</item>
      <item>Jurica Pavela, OIB 06763759506</item>
      <item>Roki Pavičić, OIB 01089958101</item>
      <item>Ivan Pažanin</item>
      <item>Luka Peko, OIB 89771272445</item>
      <item>Neda Penga, OIB 76197116887</item>
      <item>Ante Perko</item>
      <item>Ivana Perko</item>
      <item>Gordana Perković</item>
      <item>Marica Perković</item>
      <item>Nediljko Perković</item>
      <item>Nila Peroš, OIB 48544328267</item>
      <item>Dragica Peša</item>
      <item>Iris Peša, OIB 06010961010</item>
      <item>Nikša Petrić</item>
      <item>Matko Pezo, OIB 51619560640</item>
      <item>Zlatko Piperković, OIB 91173398058</item>
      <item>Joško Pivac</item>
      <item>Luka Pjevac</item>
      <item>Anka Plazonja, OIB 92736733656</item>
      <item>Robert Plazonja, OIB 75774016292</item>
      <item>Gordan Poparić, OIB 98826275620</item>
      <item>Ante Popović</item>
      <item>Milanka Pranić, OIB 03263396290</item>
      <item>Miroslav Primorac, OIB 42998076332</item>
      <item>Iva Punda</item>
      <item>Drago Radić</item>
      <item>Mladen Radmilović</item>
      <item>Petar Radonić</item>
      <item>Jagoda Radošević</item>
      <item>Ante Rajčić</item>
      <item>Marko Ralica</item>
      <item>Ivan Raos</item>
      <item>Zdenka Razlog, OIB 03030085275</item>
      <item>Mila Rebić</item>
      <item>Marija Reljanović</item>
      <item>Mara Režić</item>
      <item>Marija Rizvan</item>
      <item>Anđelko Rogulj</item>
      <item>Berislava Roša, OIB 03031267329</item>
      <item>Sofija Ruić, OIB 32252086462</item>
      <item>Ana Runjić</item>
      <item>Gordan Ruščić, OIB 53119078542</item>
      <item>Sanja Ružić</item>
      <item>Svjetlana Samac, OIB 00231948560</item>
      <item>Miljenko Samardžić, OIB 48154982931</item>
      <item>Dinka Sanseović, OIB 27313861620</item>
      <item>Ante Sarić</item>
      <item>Ivan Sarić</item>
      <item>Marija Sedlar</item>
      <item>Ljubica Sekelez, OIB 37811046307</item>
      <item>Kristina Serdarević, OIB 96208368856</item>
      <item>Aleksandra Sever-Muhar</item>
      <item>Boško Sikavica</item>
      <item>Snježana Sikavica</item>
      <item>Dragan Simić</item>
      <item>Tanja Sinovčić, OIB 15724160128</item>
      <item>Ljiljana Sirić, OIB 13682411690</item>
      <item>Dijana Skelin</item>
      <item>Kata Sočo</item>
      <item>Marija Stančić</item>
      <item>Đani Stanić, OIB 01952579328</item>
      <item>Danica Stipinović</item>
      <item>Milorad Stojsavljević</item>
      <item>Petar Strinić</item>
      <item>Luca Strunje</item>
      <item>Slavka Svalina, OIB 20916812996</item>
      <item>Marijan Šamija</item>
      <item>Marinka Šamija, OIB 26187211202</item>
      <item>Katica Šeparović</item>
      <item>Nenad Ševo, OIB 88234857624</item>
      <item>Krasna Šiklić, OIB 53374014167</item>
      <item>Mili Šimig, OIB 94704411458</item>
      <item>Vesna Škare, OIB 71821692373</item>
      <item>Ljubica Škopljanac, OIB 09408788504</item>
      <item>Milica Špar, OIB 07038339077</item>
      <item>Eleana Šubat, OIB 38900880602</item>
      <item>Ivan Šuljug</item>
      <item>Vesna Šunjić</item>
      <item>Ljubica Tarle, OIB 28166909018</item>
      <item>Nada Teklić, OIB 80645998554</item>
      <item>Lada Terzić, OIB 31496851195</item>
      <item>Ivan Tomić</item>
      <item>Ivan Topić</item>
      <item>Jelica Topić, OIB 84009834780</item>
      <item>Tvrtko Topić, OIB 15832739048</item>
      <item>Anđelka Torlak</item>
      <item>Ivan Torlak</item>
      <item>Marko Torlak</item>
      <item>Damir Tot</item>
      <item>Anka Treskavica, OIB 89998355619</item>
      <item>Anka Tukić</item>
      <item>Nediljko Ugrin, OIB 61713318858</item>
      <item>Marinko Uvodić, OIB 86857726322</item>
      <item>Nedjeljka Uvodić</item>
      <item>Marko Validžić</item>
      <item>Ivanka Varnica</item>
      <item>Milica Varvodić</item>
      <item>Kristina Velić</item>
      <item>Ljiljana Vesković, OIB 43910221929</item>
      <item>Milka Veštić, OIB 06357620254</item>
      <item>Ante Vidan</item>
      <item>Marko Vidović</item>
      <item>Matko Vidović</item>
      <item>Nevenka Vidović</item>
      <item>Ankica Vilibić, OIB 41935131740</item>
      <item>Anđelko Vilić, OIB 46303939151</item>
      <item>Normela Visković, OIB 93848978885</item>
      <item>Tonči Visković</item>
      <item>Marica Vlaić</item>
      <item>Dubravka Vlainić</item>
      <item>Ivo Vodanović</item>
      <item>Josip Vogleš</item>
      <item>Vinko Vranković, OIB 28469423878</item>
      <item>Ivan Vrdoljak</item>
      <item>Mirjana Vrdoljak</item>
      <item>Marija Vrgoč</item>
      <item>Bože Vuco</item>
      <item>Mirjana Vučković</item>
      <item>Višnja Vučković</item>
      <item>Ivan Vugdelija</item>
      <item>Dubravka Vukas, OIB 08519715626</item>
      <item>Anđelka Vukičević</item>
      <item>Zora Vuković</item>
      <item>Ivan Vukušić</item>
      <item>Jadran Vukušić, OIB 16315354223</item>
      <item>Nevenka Vukušić</item>
      <item>Vjera Vukušić</item>
      <item>Zvonimir Vukušić</item>
      <item>Nevenka Vuleta</item>
      <item>Vinka Zekić</item>
      <item>Dinko Zenčić, OIB 65189931544</item>
      <item>Borislav Zokić, OIB 51253879731</item>
      <item>Dolina Zokić, OIB 75688399939</item>
      <item>Margita Zokić, OIB 85982645988</item>
      <item>Luca Zolota, OIB 57479376750</item>
      <item>Milan Žarković</item>
      <item>Nevenka Živko</item>
      <item>Davorka Živković</item>
      <item>Ivica Živković</item>
      <item>Ivo Živković</item>
      <item>Siniša Ivančić, OIB 26067778479</item>
      <item>Iva Jelić, OIB 44484653228</item>
      <item>Marko Kavelj, OIB 02369489649</item>
      <item>Ivan Koljanin, OIB 21918343692</item>
      <item>Željko Kovač, OIB 11925765994</item>
      <item>Zvonko Kruneš, OIB 55906727777</item>
      <item>Nikola Lacmanović, OIB 50670282682</item>
      <item>Vesna Lepetić, OIB 84143512273</item>
      <item>Jelica Ljubica, OIB 08611982578</item>
      <item>Darko Lulić, OIB 19997474853</item>
      <item>Vesna Lulić, OIB 31024530599</item>
      <item>Marija Mamić, OIB 82920304679</item>
      <item>Radojka Marijanović, OIB 75956845709</item>
      <item>Meri Cabadaj, OIB 90828303800</item>
      <item>Mate Markotić, OIB 40858158040</item>
      <item>Ante Marović, OIB 68871210232</item>
      <item>Ivan Marušić, OIB 38554028146</item>
      <item>Iva Melvan, OIB 03677154609</item>
      <item>Goran Merkel, OIB 20105696184</item>
      <item>Ivan Mornar, OIB 99253273877</item>
      <item>Miodrag Munjiza, OIB 45836749093</item>
      <item>Ante Nožina, OIB 63957170679</item>
      <item>Anica Pandža, OIB 13489275071</item>
      <item>Nikica Pavlović, OIB 49276013054</item>
      <item>Silvana Perić, OIB 13586987904</item>
      <item>Nediljka Perišić, OIB 60970664434</item>
      <item>Elvira Dračevac, OIB 02336991708</item>
      <item>Mara Dobrota, OIB 21943772484</item>
      <item>Neda-lidia Buljević, OIB 14338735105</item>
      <item>Ivan Bugarin, OIB 77317760491</item>
      <item>Maja Bučić, OIB 03739843191</item>
      <item>Mira Božić, OIB 22986331166</item>
      <item>Sandra Borić, OIB 36571760060</item>
      <item>Marija Davidović, OIB 45482063767</item>
      <item>Petar Adjanski, OIB 59639817186</item>
      <item>Ana Čatlak, OIB 78110711892</item>
      <item>Marinko Buškulić, OIB 08200114705</item>
      <item>Marinko Galić, OIB 96762020666</item>
      <item>Luca Gabela, OIB 68629820074</item>
      <item>Tomislav Frankić, OIB 69745327532</item>
      <item>Elias Erceg, OIB 27105475264</item>
      <item>Jakov Elez, OIB 36735285579</item>
      <item>Sretan Bajalo, OIB 77606115521</item>
      <item>Mario Tomić, OIB 12822553870</item>
      <item>Ranko Vuleta, OIB 75885216649</item>
      <item>Zlatko Balić, OIB 07556207031</item>
      <item>Boško Barać, OIB 00526661882</item>
      <item>Milan Vukić, OIB 34302227455</item>
      <item>Mara Vukorepa, OIB 56814423724</item>
      <item>Bare Vujina, OIB 23922325811</item>
      <item>Milenko Bašić, OIB 71120573278</item>
      <item>Diana Blažević, OIB 12578026353</item>
      <item>Jozo Bogić, OIB 35027187093</item>
      <item>Stjepko Bojanić, OIB 25751926536</item>
      <item>Miroslav Trečić, OIB 50880474980</item>
      <item>Neda Tukić, OIB 70924511514</item>
      <item>Vinka Ukić, OIB 42081497162</item>
      <item>Mira Velić, OIB 31812224044</item>
      <item>Ivan Vrdoljak, OIB 58654492314</item>
      <item>Iva Vrdoljak, OIB 63554079953</item>
      <item>Dražen Todorović, OIB 98584327843</item>
      <item>Dubravka Stojanovska, OIB 87171204134</item>
      <item>Josip Strniša, OIB 95889329970</item>
      <item>Ivica Sviličić, OIB 30978785630</item>
      <item>Ana Rogošić, OIB 63013573312</item>
      <item>Ivica Stipinović, OIB 04756380103</item>
      <item>Darko Topić, OIB 09297890199</item>
      <item>Marija Trečić, OIB 54951995215</item>
      <item>Milica Zorić, OIB </item>
      <item>Ivo Rajčić, OIB 52467354389</item>
      <item>Ivan Radoš, OIB 36063141303</item>
      <item>Željka Vučemilović-šimunović, OIB 19390672750</item>
    </izvorni_sadrzaj>
    <derivirana_varijabla naziv="DomainObject.Predmet.StrankaListNazivFormatedOIB_1">
      <item>REPUBLIKA HRVATSKA, OIB 18683136487</item>
      <item>LUKA dioničko društvo, OIB 34440814040</item>
      <item>RAD, d.o.o. za vodoopskrbu i ostale komunalne djelatnosti, OIB 71304592430</item>
      <item>HEP-Operator distribucijskog sustava d.o.o. za distribuciju i opskrbu električne energije ELEKTRA ŠIBENI, OIB 46830600751</item>
      <item>Mara Jukić, OIB 37710339746</item>
      <item>Ivica Bašić, OIB 14595893401</item>
      <item>GASTRO GRUPA d.o.o. za trgovinu i usluge, OIB 39228456312</item>
      <item>AUTO HRVATSKA dioničko društvo, OIB 32709834358</item>
      <item>JADRANSKO OSIGURANJE d.d., OIB 94472454976</item>
      <item>CITY EX d.o.o. za prijenos poslovne dokumentacije, OIB 99406899243</item>
      <item>Hrvatski Telekom d.d., OIB 81793146560</item>
      <item>CODEX SORTIUM društvo s ograničenom odgovornošću za pružanje kompleksnih konzalting usluga, OIB 83918065246</item>
      <item>SUNCE osiguranje d.d., OIB 12012147571</item>
      <item>HRVATSKA IZVJEŠTAJNA NOVINSKA AGENCIJA, OIB 41387373932</item>
      <item>ČISTOĆA d.o.o. za komunalnu djelatnost, održavanje čistoće i odlaganje komunalnog otpada, OIB 16912997621</item>
      <item>TEXT-PAPIR d.o.o. za trgovinu i usluge, OIB 45878059290</item>
      <item>SLOBODNA DALMACIJA izdavačka i tiskarska djelatnost, dioničko društvo, OIB 35075764438</item>
      <item>ČISTOĆA društvo s ograničenom odgovornošću za obavljanje komunalnih djelatnosti održavanja čistoće i odlaganja komunaln, OIB 38812451417</item>
      <item>OPĆINA JELSA Jedinstveni upravni odjel, OIB 94187441810</item>
      <item>AUTOKUĆA BOSNIĆ d.o.o. za trgovinu, servis i remont, OIB 62890333516</item>
      <item>TISKARA MALENICA d.o.o., OIB 21268596817</item>
      <item>Ivan Marijan, OIB 35721802898</item>
      <item>HEP-Operator distribucijskog sustava d.o.o. za distribuciju i opskrbu električne energije, OIB 46830600751</item>
      <item>Rikard Pavlović, OIB 16829467929</item>
      <item>LUČKA UPRAVA SPLIT, OIB 06992092556</item>
      <item>TINA ALATI društvo s ograničenom odgovorošću za trgovinu i usluge, OIB 72232886006</item>
      <item>PLOVPUT trgovačko društvo s ograničenom odgovornošću za održavanje pomorskih plovnih putova i radijske službe, OIB 14480721492</item>
      <item>Regionalna veletržnica Benkovac dioničko društvo za trgovinu i usluge "u stečaju", OIB 16205687638</item>
      <item>MESSER CROATIA PLIN Poduzeće za proizvodnju i prodaju tehničkih plinova d.o.o., OIB 32179081874</item>
      <item>ZAVOD ZA JAVNO ZDRAVSTVO DR. ANDRIJA ŠTAMPAR, OIB 33392005961</item>
      <item>Zagrebačka burza d.d., OIB 84368186611</item>
      <item>METRONET TELEKOMUNIKACIJE d.d. za telekomunikacijske usluge, OIB 23269006802</item>
      <item>RELAX, d.o.o. za proizvodnju i trgovinu, OIB 24543050439</item>
      <item>MINISTARSTVO GOSPODARSTVA, RAVNETELJSTVO ZA ROBNE ZALIHE, OIB 22413472900</item>
      <item>PUĆO d.o.o. za trgovinu, ugostiteljstvo i cestovni prijevoz, OIB 33417474295</item>
      <item>ITEM, d.o.o. informatičke usluge, OIB 71527463594</item>
      <item>ŠKARE TRADE, d.o.o. za trgovinu i ugostiteljstvo, OIB 88448992592</item>
      <item>CROATIA osiguranje d.d. FILIJALA SPLIT, OIB 26187994862</item>
      <item>MIRJANA BARIĆ, OIB 91861480870</item>
      <item>SREDIŠNJE KLIRINŠKO DEPOZITARNO DRUŠTVO, dioničko društvo, OIB 64406809162</item>
      <item>MILENKO BUŠLJETA, OIB 63433937940</item>
      <item>MILICA UGARKOVIĆ, OIB 03462724779</item>
      <item>FABIJAN PERONJA, OIB 19033633778</item>
      <item>Agencija za upravljanje državnom imovinom, OIB 75666130770</item>
      <item>COMENG, društvo s ograničenom odgovornošću za informatički inženjering, OIB 42122172362</item>
      <item>AMEROPA AG, OIB 38272342702</item>
      <item>GRAFOPLEX, društvo s ograničenom odgovornošću, za trgovinu i usluge, OIB 71142152777</item>
      <item>HP - Hrvatska pošta d.d., OIB 87311810356</item>
      <item>Financijska agencija, OIB 85821130368</item>
      <item>NIKOLA LACMANOVIĆ, OIB 50670282682</item>
      <item>HEP-Operator distribucijskog sustava d.o.o. za distribuciju i opskrbu električne energije, OIB 46830600751</item>
      <item>VODOVOD I KANALIZACIJA, društvo s ograničenom odgovornošću za vodoopskrbu, odvodnju i pročišćavanje otpadnih voda, OIB 56826138353</item>
      <item>JELKOM, društvo s ograničenom odgovornošću za komunalnu djelatnost, OIB 92345732468</item>
      <item>DALMACIJAVINO d.d. za proizvodnju i promet alkoholnih i bezalkoholnih pića "u stečaju", OIB 07837847925</item>
      <item>EUROLEASING d.o.o., OIB 48922277230</item>
      <item>Rino Barbić, odvjetnik, OIB 04402974520</item>
      <item>HVARSKI VODOVOD d.o.o., OIB 96577868636</item>
      <item>IVAN MILAT, OIB 89865160390</item>
      <item>DIONOVA - DIONA d.o.o., OIB 41112127430</item>
      <item>TEHNOPLAST d.o.o. za građevinarstvo, trgovinu, ugostiteljstvo, turizam i uslužne djelatnosti, OIB 70676517267</item>
      <item>VIPnet, društvo s ograničenom odgovornošću za usluge javnih telekomunikacija, OIB 29524210204</item>
      <item>BILIĆ-ERIĆ d.o.o. za privatnu zaštitu, OIB 68580128211</item>
      <item>DALMACIJAVINO - ZAGREB društvo sograničenom odgovornošću za trgovinu, ugostiteljstvo i prijevoz, OIB 93269876765</item>
      <item>GRAD DRNIŠ, OIB 38309740312</item>
      <item>Vetropack Straža tvornica stakla d.d. Hum na Sutli, OIB 74210066591</item>
      <item>CAPRICORNO, društvo s ograničenom odgovornošću za trgovinu, OIB 09517317411</item>
      <item>PELJEŠKI VRHOVI, POLJOPRIVREDNA ZADRUGA, OIB 49398931487</item>
      <item>Toma Šurjak, OIB 66049692921</item>
      <item>Jakov Peronja, OIB 07373599239</item>
      <item>TIGAR d.o.o. za usluge, OIB 65051360088</item>
      <item>POREZNA UPRAVA Područni ured Split, OIB 18683136487</item>
      <item>BURA I TRAMUNTANA d.o.o. za trgovinu i usluge, OIB 78359961331</item>
      <item>TRAST međunarodno otpremništvo, dioničko društvo, OIB 93225891495</item>
      <item>CHROMOS AGRO dioničko društvo proizvodnja sredstava za zaštitu bilja, OIB 82790074844</item>
      <item>VODOVOD I KANALIZACIJA, društvo s ograničenom odgovornošću za vodoopskrbu, odvodnju i pročišćavanje otpadnih voda, OIB 56826138353</item>
      <item>AUTOTRANS d. o. o. za javni prijevoz putnika u cestovonom prometu, trgovinu, usluge i turistička agencija, OIB 19819724166</item>
      <item>BRTVILA BREZIĆ d.o.o. za proizvodnju brtvila, trgovinu i zastupanje, OIB 47897946377</item>
      <item>IREKS AROMA društvo s ograničenom odgovornošću, OIB 36709757659</item>
      <item>Marin Mileteta, odvjetnik, OIB 37476644793</item>
      <item>HEP - Opskrba d.o.o. za opskrbu potrošača električnom, toplinskom energijom i plinom, OIB 63073332379</item>
      <item>ING-ATEST d.o.o. za trgovinu i usluge, OIB 21777333810</item>
      <item>Hrvatske vode, pravna osoba za upravljanje vodama, OIB 28921383001</item>
      <item>BASLER OSIGURANJE ZAGREB dioničko društvo za osiguranje, OIB 59706054982</item>
      <item>NARODNI TRGOVAČKI LANAC d.o.o. za trgovinu i usluge, OIB 78344221376</item>
      <item>MANTIS, d.o.o. za trgovinu i usluge, OIB 41274793973</item>
      <item>Vinko Paina, OIB 51203688235</item>
      <item>TRANSADRIA, međunarodna špedicija d. d. u stečaju, OIB 47965841018</item>
      <item>Hrvatska radiotelevizija, OIB 68419124305</item>
      <item>BRODOMERKUR trgovina i usluge, dioničko društvo, OIB 33956120458</item>
      <item>ZAGREBAČKI HOLDING, društvo s ograničenom odgovornošću za javni prijevoz, opskrbu vodom, održavanje čistoće, putnička a, OIB 85584865987</item>
      <item>NASTAVNI ZAVOD ZA JAVNO ZDRAVSTVO SPLITSKO-DALMATINSKE ŽUPANIJE, OIB 54948902275</item>
      <item>BRODOSPLIT-BRODOGRADILIŠTE društvo s ograničenom odgovornošću, OIB 05532178397</item>
      <item>COPAN ZAGREB društvo s ograničenom odgovornošću za trgovinu i zastupanje, OIB 43698579132</item>
      <item>DUHAN društvo s ograničenom odgovornošću, OIB 84143469050</item>
      <item>Ivica Maleš vl. autoservis "UNO", OIB 89917595934</item>
      <item>Teo Palaversić, OIB 21074825891</item>
      <item>HRVATSKA POŠTANSKA BANKA, dioničko društvo, OIB 87939104217</item>
      <item>OTIS DIZALA, društvo s ograničenom odgovornošću za proizvodnju, montažu, remont i održavanje dizala, OIB 76080865307</item>
      <item>Fabijan Roić, OIB 55646544786</item>
      <item>Ivo Družević, OIB 59608054089</item>
      <item>Ivo Roić, OIB 73872839985</item>
      <item>Josip Kovačević, OIB 24407104693</item>
      <item>Tedi-Tadija Maroević, OIB 75901351091</item>
      <item>Jakica Lupi, OIB 73236308888</item>
      <item>Joza Bratanić, OIB 08011374888</item>
      <item>Antun Pavičić, OIB 65866256737</item>
      <item>Juraj Pavičić, OIB 09529542053</item>
      <item>Cvjetko Matković, OIB 10443683019</item>
      <item>Katica Kovačević, OIB 33120980772</item>
      <item>Nikša Dužević, OIB 66241675982</item>
      <item>Milovan Kombura, OIB 30770175855</item>
      <item>Jelisava Pavičić, OIB 83980708087</item>
      <item>Matko Carić, OIB 35189247498</item>
      <item>Marinko Dužević, OIB 12242231071</item>
      <item>Margarita Radonić, OIB 28025722533</item>
      <item>Dinko Pavičić Tribunol, OIB 99243667034</item>
      <item>Tonči Šurjak, OIB 60785268681</item>
      <item>Duško Pavičić Ivelja, OIB 25982798589</item>
      <item>Pero Dulčić Sušak, OIB 55533277123</item>
      <item>Ivan Tadić, OIB 00384008152</item>
      <item>Ivica Pavičić, OIB 72332556277</item>
      <item>Mihovil-Mile Pavičić, OIB 24835949834</item>
      <item>Tomi Moscatello, OIB 28508820612</item>
      <item>Nikola Vodanović, OIB 74845370223</item>
      <item>Margarita Marica Stančić, OIB 08101100980</item>
      <item>Vjekoslav Radonić, OIB 33204721839</item>
      <item>Marinko Sanseović, OIB 45513941394</item>
      <item>Tadija Moškatelo, OIB 31188799731</item>
      <item>Damir Petrić, OIB 86091667582</item>
      <item>Louis Petrić, OIB 16074465250</item>
      <item>Ivica Ljubić, OIB 56655610557</item>
      <item>Vinko Lupi, OIB 35451219902</item>
      <item>Ivan Tadić Šilo, OIB 70114227603</item>
      <item>Ivan Tadić, OIB 70114227603</item>
      <item>Vinko Maroević, OIB 76848533915</item>
      <item>Ivan Buratović, OIB 47859397279</item>
      <item>Mijo Mili Pavičić, OIB 88915921313</item>
      <item>Marija Vodanović, OIB 55757464937</item>
      <item>Jakov Fredotović, OIB 46839149373</item>
      <item>Miljenko Srhoj, OIB 83488729434</item>
      <item>Nikola Haladić, OIB 44890767273</item>
      <item>Janez Jelušić, OIB 53424861114</item>
      <item>Nikola Sansević, OIB 77925554696</item>
      <item>Nikola Buratović, OIB 63461897206</item>
      <item>Cvjetko Buratović, OIB 68271062216</item>
      <item>Nikola Buratović, OIB 83296807791</item>
      <item>Nikola Stipišić, OIB 40730811746</item>
      <item>Prošper Moškatelo, OIB 30735770287</item>
      <item>Tonko Maroević, OIB 09539101243</item>
      <item>Ivo Pavičić, OIB 10571584537</item>
      <item>Pavao Čubre, OIB 53903728630</item>
      <item>Luka Šurjak, OIB 94878152360</item>
      <item>Luka Franetović, OIB 70961784599</item>
      <item>Ivan Miloš Mile, OIB 62291039145</item>
      <item>Jure Moškatelo, OIB 82967525191</item>
      <item>Vjekoslav Bogdanić, OIB 94391191426</item>
      <item>Petro Šoljan, OIB 76350894229</item>
      <item>Juraj Dužević, OIB 99909425440</item>
      <item>Damir Šurjak, OIB 27457530614</item>
      <item>Jakov Tresić, OIB 60663993622</item>
      <item>Juraj Moškatelo Stariji, OIB 12577877147</item>
      <item>Ruža Roić, OIB 27524265061</item>
      <item>Rade Čavić, OIB 74420229729</item>
      <item>Matilda Buratović, OIB 24198956638</item>
      <item>Ivo Šurjak, OIB 90776404563</item>
      <item>Dražica Matković Ljubo, OIB 38484140872</item>
      <item>Dinko Račić, OIB 02437704848</item>
      <item>Mila Franetović Dužević, OIB 02539671010</item>
      <item>Luka Stančić, OIB 91475365556</item>
      <item>Meri Petrić, OIB 49953370209</item>
      <item>Ivan Moškatelo, OIB 16048013538</item>
      <item>Vinko Moškatelo, OIB 57771107058</item>
      <item>Nikola Šimunović, OIB 24630749503</item>
      <item>Mirko Radonić, OIB 28025722533</item>
      <item>Antun Sansević, OIB 80183811492</item>
      <item>Nikša Moškatelo, OIB 98307576243</item>
      <item>Antun Vodanović Stariji, OIB 43563335947</item>
      <item>Ivo Bojanić, OIB 00897882683</item>
      <item>Cvjetko Miličić, OIB 44230808110</item>
      <item>Marija Trbuhović, OIB 38712300010</item>
      <item>Neno Šoljan, OIB 04419572654</item>
      <item>Juraj Tomi Moškatelo, OIB 80968217347</item>
      <item>Ivo Račić Kapetanić, OIB 70008404713</item>
      <item>Đuro Caratan, OIB 81898965125</item>
      <item>Ante Tonči Drinković, OIB 92836065068</item>
      <item>Kata Duboković, OIB 93006547119</item>
      <item>Boris Carić, OIB 46466426123</item>
      <item>Tonko Ivčević Bakulić, OIB 62293366608</item>
      <item>Marko Huljić, OIB 99873701212</item>
      <item>Lenka Roić, OIB 57371012596</item>
      <item>Stjepan Jerković, OIB 25876380285</item>
      <item>Boris Borović, OIB 51193036454</item>
      <item>Niko Salamunić, OIB 76231208532</item>
      <item>File Vranković, OIB 44132340384</item>
      <item>Juraj Šperka, OIB 79176257167</item>
      <item>Mili Razović, OIB 03291272208</item>
      <item>Ante Mihojević, OIB 08852465695</item>
      <item>Ljubica Stipišić, OIB 53136752678</item>
      <item>Stjepan Hujo Huljić, OIB 06947019866</item>
      <item>Nikola Grgičević, OIB 72806517394</item>
      <item>Tonči Gurdulić, OIB 88962507191</item>
      <item>Prošperino Milevčić, OIB 45533211549</item>
      <item>Boris Rubinić, OIB 69242251733</item>
      <item>Jakov Račić, OIB 31621777587</item>
      <item>Jakša Radonić, OIB 11727504421</item>
      <item>Vinko Palaversić, OIB 66878442541</item>
      <item>Fabijan Kunčić, OIB 51005536058</item>
      <item>Dušan Salamunić, OIB 67690387290</item>
      <item>Margarita Stančić, OIB 77283348907</item>
      <item>Josip Crnčić, OIB 78272535399</item>
      <item>Luka Moškatelo, OIB 37611216898</item>
      <item>Lucija Milatić-Bričolić, OIB 72454967005</item>
      <item>Fabijan Dužević, OIB 65516171063</item>
      <item>Vjeko Jakas, OIB 99530955280</item>
      <item>Pavo Bunčuga, OIB 76824484181</item>
      <item>Marko Buratović, OIB 96637597848</item>
      <item>Antun Lučić, OIB 23239072373</item>
      <item>Marin Parun Barbić, OIB 39599282196</item>
      <item>Stjepan Tomislav Huljić, OIB 97499130016</item>
      <item>Cvjetka Cvita Milevčić, OIB 75708915913</item>
      <item>Marinko Radonić, OIB 89514038279</item>
      <item>Antun Gurdulić, OIB 55215862622</item>
      <item>Blaženko Jakas, OIB 38730295070</item>
      <item>Braco Jakas, OIB 76920975322</item>
      <item>Ivan Makjanić, OIB 86091321106</item>
      <item>Ante Rubinić, OIB 15201258693</item>
      <item>Dražica Vicenca Matković, OIB 67149132840</item>
      <item>Jakov Radonić, OIB 93729454627</item>
      <item>Slobodan Radičić, OIB 46777889915</item>
      <item>Jurko Lučić, OIB 16439489089</item>
      <item>Mate Antičević, OIB 55268785640</item>
      <item>Josip Franičević, OIB 43547284113</item>
      <item>Asija Bojanić, OIB 14798986072</item>
      <item>Milivoj Vidas vl. Servisa instrumenata, mjerne i regulacione opreme, OIB 56342789123</item>
      <item>BURA l d.o.o. za trgovinu i usluge - u stečaju, OIB 79000721319</item>
      <item>NET MEDIA SISTEMI d.o.o. za informatički inženjering, OIB 03380490457</item>
      <item>Financijska agencija, OIB 85821130368</item>
      <item>Hrvatski registar brodova, OIB 04601923208</item>
      <item>Nenad Ševo, OIB 88234857624</item>
      <item>Meri Stipinović, OIB 64965084141</item>
      <item>Fond za zaštitu okoliša i energetsku učinkovitost, OIB 85828625994</item>
      <item>Zlatko Balić, OIB 07837847925</item>
      <item>Galić Ante, OIB 90017639391</item>
      <item>Dean Prelević, odvjetnik, OIB 10098946497</item>
      <item>Želimir Miletić, OIB 86888847404</item>
      <item>Luči Roić, OIB 24743587539</item>
      <item>Ivelja Pavičić Nade</item>
      <item>Dujko Čubre, OIB 91478009603</item>
      <item>Antun Bratanić, OIB 52392458213</item>
      <item>Andrija Matković, OIB 72332556277</item>
      <item>Antun Vune Bratanić, OIB 44890767273</item>
      <item>Dinko Lušić, OIB 23131390669</item>
      <item>Nikica Nikola Matijević, OIB 21094494613</item>
      <item>Ivan Sanseović, OIB 08563467932</item>
      <item>Marija Kovačević Lolotović, OIB 69060952354</item>
      <item>Petar Zlatan Vodanović, OIB 11403397863</item>
      <item>Ivan Stančić, OIB 31497688270</item>
      <item>Stjepan Moškatelo, OIB 92020885489</item>
      <item>Toma Dužević, OIB 08830644469</item>
      <item>Ivica Račić, OIB 28123794048</item>
      <item>Kuzma Pavičić Aleluja, OIB 33120197409</item>
      <item>Vinka Salamunić, OIB 91445751353</item>
      <item>Teo Huljić, OIB 56034797647</item>
      <item>Dejan Šperka, OIB 10054205030</item>
      <item>Juraj Caratan, OIB 29357565225</item>
      <item>Matko Antičević, OIB 42034643125</item>
      <item>Dinko Rubinić ( Vjera ), OIB 69863599942</item>
      <item>Vjera Rubinić, OIB 98825603309</item>
      <item>Abraham Bojanić, OIB 79576557482</item>
      <item>Vedran Nevešćanin, OIB 34969575575</item>
      <item>Marija Pjevac, OIB 82096480140</item>
      <item>Carinska uprava</item>
      <item>Općinski sud u Starom Gradu - ZK odjel</item>
      <item>Nada Akrap, OIB 50608806627</item>
      <item>Jasminka Antunović, OIB 74697035343</item>
      <item>Nediljka Armanda, OIB 09033661295</item>
      <item>Ana Babić</item>
      <item>Gordana Babić</item>
      <item>Ivan Babić</item>
      <item>Katica Babić</item>
      <item>Jure Bacelj</item>
      <item>Ana Bačić</item>
      <item>Nediljka Bajić</item>
      <item>Žarka Bakotić, OIB 36917498674</item>
      <item>Marko Baković</item>
      <item>Ivica Ban</item>
      <item>Srđanka Banovac, OIB 50974371502</item>
      <item>Božidar Barać</item>
      <item>Vedran Barbarić</item>
      <item>Marija Barbir</item>
      <item>Petar Barbir</item>
      <item>Anica Baričević</item>
      <item>Damira Barišić, OIB 88385690941</item>
      <item>Ivan Barišić</item>
      <item>Manda Bašić</item>
      <item>Aleksandar Bauk, OIB 97860316263</item>
      <item>Marina Bauk</item>
      <item>Ivo Bavčević</item>
      <item>Nataša Bazina, OIB 67925940620</item>
      <item>Mirjana Begonja</item>
      <item>Jelena Belić</item>
      <item>Niko Belić, OIB 18977071620</item>
      <item>Jagoda Bešker, OIB 29966440390</item>
      <item>Nedo Bešker</item>
      <item>Zorica Bilić</item>
      <item>Sanja Bilić Pavlinović</item>
      <item>Jela Bilobrk</item>
      <item>Antun Blažević</item>
      <item>Hrvoje Blažević</item>
      <item>Damir Bojčić</item>
      <item>Željko Bojčić</item>
      <item>Denis Boljat</item>
      <item>Srećko Boras</item>
      <item>Robert Borić, OIB 38057391892</item>
      <item>Goran Bosančić, OIB 33007404175</item>
      <item>Pava Botić, OIB 34296544282</item>
      <item>Ljuba Božanić</item>
      <item>Anka Božić</item>
      <item>Anica Božić-Bakušić</item>
      <item>Ivica Bratić</item>
      <item>Nikša Bratić, OIB 49290967945</item>
      <item>Vencislav Brizić, OIB 29265973045</item>
      <item>Zlata Brizić, OIB 73389614517</item>
      <item>Mate Brstilo</item>
      <item>Zora Budimir</item>
      <item>Miranda Budiša, OIB 35557811513</item>
      <item>Nediljko Bugarin</item>
      <item>Željka Vučemilović Šimunović</item>
      <item>Gordana Buljević, OIB 32937631192</item>
      <item>Marina Burić</item>
      <item>Mario Buzov</item>
      <item>Đuro Caratan</item>
      <item>Toni Caratan</item>
      <item>Boris Carić, OIB 46466426123</item>
      <item>Paulo Carić, OIB 15402538356</item>
      <item>Dinka Cazareo</item>
      <item>Nevenka Cukrov</item>
      <item>Dijana Czwik, OIB 09675579569</item>
      <item>Vinka Čavala</item>
      <item>Silva Černak-Lojić</item>
      <item>Diana Čović</item>
      <item>Ante Čulo</item>
      <item>Blaž Ćapin</item>
      <item>Filip Delać, OIB 82167098700</item>
      <item>Ankica Delić</item>
      <item>Marko Delić</item>
      <item>Nediljka Delić</item>
      <item>Gordana Didak, OIB 78878339902</item>
      <item>Mili Divić, OIB 35555990248</item>
      <item>Ljiljana Dragan</item>
      <item>Milka Drlje</item>
      <item>Mate Drmić</item>
      <item>Jozo Družianić, OIB 63604163211</item>
      <item>Niko Dujić</item>
      <item>Stanko Duvančić, OIB 41476060687</item>
      <item>Damir Duvnjak</item>
      <item>Nives Džanko, OIB 90598357164</item>
      <item>Ante Đurđević, OIB 72594587030</item>
      <item>Ljubica Elez</item>
      <item>Ankica Ezgeta</item>
      <item>Lenka Franić, OIB 62951288048</item>
      <item>Ivica Gabelić, OIB 70468304794</item>
      <item>Marija Galešić</item>
      <item>Petar Galić</item>
      <item>Silvana Galić, OIB 02726524452</item>
      <item>Kazimir Garić, OIB 83662319172</item>
      <item>Vencel Gašpar</item>
      <item>Vinko Gašpar</item>
      <item>Ana Goreta</item>
      <item>Zorka Goreta</item>
      <item>Josip Gotovac</item>
      <item>Vjekoslav Grbčić</item>
      <item>Divna Grbeša, OIB 74813693236</item>
      <item>Ana Grubišić</item>
      <item>Gordana Grubišić</item>
      <item>Nikola Grubišić</item>
      <item>Sanja Grubišić</item>
      <item>Antonio Gudelj</item>
      <item>Kata Gugić</item>
      <item>Mirjana Gugić</item>
      <item>Ivica Hajder</item>
      <item>Željko Hajder, OIB 70330715284</item>
      <item>Silvana Hajduk, OIB 33507058945</item>
      <item>Tomislav Herceg</item>
      <item>Mira Ikica, OIB 11849010850</item>
      <item>Franjo Ivčević</item>
      <item>Jelena Ivčević, OIB 74901888496</item>
      <item>Damir Jakus</item>
      <item>Gospova Jakus, OIB 04209324873</item>
      <item>Marica Jakus, OIB 74750176046</item>
      <item>Petar Jakus</item>
      <item>Marko Janković</item>
      <item>Matija Jeličić</item>
      <item>Ante Jeličić</item>
      <item>Marija Jocić</item>
      <item>Ante Jolić</item>
      <item>Marica Jukić</item>
      <item>Marko Jukić</item>
      <item>Renata Jukić</item>
      <item>Jadranka Jurić</item>
      <item>Marija Jurić</item>
      <item>Ankica Kainić, OIB 80409745726</item>
      <item>Jelena Kalinić</item>
      <item>Petar Kalinić</item>
      <item>Anamarija Kalinić Radović</item>
      <item>Stipan Kamber</item>
      <item>Đuro Kapoši</item>
      <item>Željko Karin</item>
      <item>Marijana Karin Prnjak</item>
      <item>Neda Kasalo</item>
      <item>Zvonimir Kasalo</item>
      <item>Suzana Kašić</item>
      <item>Ivana Katalinić</item>
      <item>Josip Katušić</item>
      <item>Ljiljana Kegalj, OIB 44567225674</item>
      <item>Ante Kekez</item>
      <item>Ivanko Kekez, OIB 69257203171</item>
      <item>Petrica Kekez, OIB 01138031201</item>
      <item>Boško Kevo</item>
      <item>Antiša Kliškinić, OIB 54591476829</item>
      <item>Veljko Knezović, OIB 29953576092</item>
      <item>Stjepan Kokeza</item>
      <item>Petar Kolega</item>
      <item>Daniela Kovač</item>
      <item>Željka Kovač</item>
      <item>Ivan Kraljić</item>
      <item>Inga Krnjaić, OIB 00968558935</item>
      <item>Anka Krstić</item>
      <item>Ivan Kundid</item>
      <item>Ivana Kundid</item>
      <item>Ružica Kundid</item>
      <item>Deni Kuvačić, OIB 86909984538</item>
      <item>Anka Landikušić, OIB 18023655586</item>
      <item>Ivan Lasić</item>
      <item>Dražen Lazić</item>
      <item>Nenad Leskur, OIB 79369933858</item>
      <item>Ivana Lilić, OIB 24212828078</item>
      <item>Ivo Lipanović</item>
      <item>Marko Lojić</item>
      <item>Mile Lovrić</item>
      <item>Ana Lovrinčević</item>
      <item>Dejan Lukavac, OIB 85205650926</item>
      <item>Nela Madžar, OIB 92085359240</item>
      <item>Alenka Malinić, OIB 44061509536</item>
      <item>Pavao Marasović</item>
      <item>Anto Marijan, OIB 32989170521</item>
      <item>Cvita Marijanović, OIB 33573858243</item>
      <item>Dobrinka Marijanović, OIB 03673706981</item>
      <item>Tomislav Marijanović</item>
      <item>Jasna Marin</item>
      <item>Marina Marin</item>
      <item>Željko Marinac</item>
      <item>Božidar Marinković</item>
      <item>Jakov Mateta, OIB 14390943845</item>
      <item>Ivan Matić</item>
      <item>Ružica Matić</item>
      <item>Slavko Matić</item>
      <item>Željko Matić</item>
      <item>Marija Matković</item>
      <item>Ivan Melvan</item>
      <item>Nikola Midenjak, OIB 88248589366</item>
      <item>Pere Mihanović, OIB 49545684243</item>
      <item>Ana Mikulić</item>
      <item>Mate Mikulić</item>
      <item>Ivan Milaković</item>
      <item>Ivan Milanović</item>
      <item>Zorka Miletić</item>
      <item>Milan Miljuš</item>
      <item>Đorđe Mirčetić</item>
      <item>Tonči Mišković, OIB 74628173475</item>
      <item>Ana Moro</item>
      <item>Slavko Moro</item>
      <item>Tomi Moscatello, OIB 28508820612</item>
      <item>Marija Munitić</item>
      <item>Ljubomir Muslim, OIB 17589644925</item>
      <item>Mijo Nožina</item>
      <item>Jurica Oman, OIB 78517901315</item>
      <item>Mirko Oman, OIB 68766264149</item>
      <item>Janja Orošnjak, OIB 49619386391</item>
      <item>Mila Palada, OIB 10163841708</item>
      <item>Ivan Pandža</item>
      <item>Asija Papić, OIB 36844611036</item>
      <item>Mijo Papić</item>
      <item>Tereza Papić</item>
      <item>Rajko Parać</item>
      <item>Tatjana Parać, OIB 45662446398</item>
      <item>Đurđica Parat</item>
      <item>Ivan Pastuović</item>
      <item>Jurica Pavela, OIB 06763759506</item>
      <item>Roki Pavičić, OIB 01089958101</item>
      <item>Ivan Pažanin</item>
      <item>Luka Peko, OIB 89771272445</item>
      <item>Neda Penga, OIB 76197116887</item>
      <item>Ante Perko</item>
      <item>Ivana Perko</item>
      <item>Gordana Perković</item>
      <item>Marica Perković</item>
      <item>Nediljko Perković</item>
      <item>Nila Peroš, OIB 48544328267</item>
      <item>Dragica Peša</item>
      <item>Iris Peša, OIB 06010961010</item>
      <item>Nikša Petrić</item>
      <item>Matko Pezo, OIB 51619560640</item>
      <item>Zlatko Piperković, OIB 91173398058</item>
      <item>Joško Pivac</item>
      <item>Luka Pjevac</item>
      <item>Anka Plazonja, OIB 92736733656</item>
      <item>Robert Plazonja, OIB 75774016292</item>
      <item>Gordan Poparić, OIB 98826275620</item>
      <item>Ante Popović</item>
      <item>Milanka Pranić, OIB 03263396290</item>
      <item>Miroslav Primorac, OIB 42998076332</item>
      <item>Iva Punda</item>
      <item>Drago Radić</item>
      <item>Mladen Radmilović</item>
      <item>Petar Radonić</item>
      <item>Jagoda Radošević</item>
      <item>Ante Rajčić</item>
      <item>Marko Ralica</item>
      <item>Ivan Raos</item>
      <item>Zdenka Razlog, OIB 03030085275</item>
      <item>Mila Rebić</item>
      <item>Marija Reljanović</item>
      <item>Mara Režić</item>
      <item>Marija Rizvan</item>
      <item>Anđelko Rogulj</item>
      <item>Berislava Roša, OIB 03031267329</item>
      <item>Sofija Ruić, OIB 32252086462</item>
      <item>Ana Runjić</item>
      <item>Gordan Ruščić, OIB 53119078542</item>
      <item>Sanja Ružić</item>
      <item>Svjetlana Samac, OIB 00231948560</item>
      <item>Miljenko Samardžić, OIB 48154982931</item>
      <item>Dinka Sanseović, OIB 27313861620</item>
      <item>Ante Sarić</item>
      <item>Ivan Sarić</item>
      <item>Marija Sedlar</item>
      <item>Ljubica Sekelez, OIB 37811046307</item>
      <item>Kristina Serdarević, OIB 96208368856</item>
      <item>Aleksandra Sever-Muhar</item>
      <item>Boško Sikavica</item>
      <item>Snježana Sikavica</item>
      <item>Dragan Simić</item>
      <item>Tanja Sinovčić, OIB 15724160128</item>
      <item>Ljiljana Sirić, OIB 13682411690</item>
      <item>Dijana Skelin</item>
      <item>Kata Sočo</item>
      <item>Marija Stančić</item>
      <item>Đani Stanić, OIB 01952579328</item>
      <item>Danica Stipinović</item>
      <item>Milorad Stojsavljević</item>
      <item>Petar Strinić</item>
      <item>Luca Strunje</item>
      <item>Slavka Svalina, OIB 20916812996</item>
      <item>Marijan Šamija</item>
      <item>Marinka Šamija, OIB 26187211202</item>
      <item>Katica Šeparović</item>
      <item>Nenad Ševo, OIB 88234857624</item>
      <item>Krasna Šiklić, OIB 53374014167</item>
      <item>Mili Šimig, OIB 94704411458</item>
      <item>Vesna Škare, OIB 71821692373</item>
      <item>Ljubica Škopljanac, OIB 09408788504</item>
      <item>Milica Špar, OIB 07038339077</item>
      <item>Eleana Šubat, OIB 38900880602</item>
      <item>Ivan Šuljug</item>
      <item>Vesna Šunjić</item>
      <item>Ljubica Tarle, OIB 28166909018</item>
      <item>Nada Teklić, OIB 80645998554</item>
      <item>Lada Terzić, OIB 31496851195</item>
      <item>Ivan Tomić</item>
      <item>Ivan Topić</item>
      <item>Jelica Topić, OIB 84009834780</item>
      <item>Tvrtko Topić, OIB 15832739048</item>
      <item>Anđelka Torlak</item>
      <item>Ivan Torlak</item>
      <item>Marko Torlak</item>
      <item>Damir Tot</item>
      <item>Anka Treskavica, OIB 89998355619</item>
      <item>Anka Tukić</item>
      <item>Nediljko Ugrin, OIB 61713318858</item>
      <item>Marinko Uvodić, OIB 86857726322</item>
      <item>Nedjeljka Uvodić</item>
      <item>Marko Validžić</item>
      <item>Ivanka Varnica</item>
      <item>Milica Varvodić</item>
      <item>Kristina Velić</item>
      <item>Ljiljana Vesković, OIB 43910221929</item>
      <item>Milka Veštić, OIB 06357620254</item>
      <item>Ante Vidan</item>
      <item>Marko Vidović</item>
      <item>Matko Vidović</item>
      <item>Nevenka Vidović</item>
      <item>Ankica Vilibić, OIB 41935131740</item>
      <item>Anđelko Vilić, OIB 46303939151</item>
      <item>Normela Visković, OIB 93848978885</item>
      <item>Tonči Visković</item>
      <item>Marica Vlaić</item>
      <item>Dubravka Vlainić</item>
      <item>Ivo Vodanović</item>
      <item>Josip Vogleš</item>
      <item>Vinko Vranković, OIB 28469423878</item>
      <item>Ivan Vrdoljak</item>
      <item>Mirjana Vrdoljak</item>
      <item>Marija Vrgoč</item>
      <item>Bože Vuco</item>
      <item>Mirjana Vučković</item>
      <item>Višnja Vučković</item>
      <item>Ivan Vugdelija</item>
      <item>Dubravka Vukas, OIB 08519715626</item>
      <item>Anđelka Vukičević</item>
      <item>Zora Vuković</item>
      <item>Ivan Vukušić</item>
      <item>Jadran Vukušić, OIB 16315354223</item>
      <item>Nevenka Vukušić</item>
      <item>Vjera Vukušić</item>
      <item>Zvonimir Vukušić</item>
      <item>Nevenka Vuleta</item>
      <item>Vinka Zekić</item>
      <item>Dinko Zenčić, OIB 65189931544</item>
      <item>Borislav Zokić, OIB 51253879731</item>
      <item>Dolina Zokić, OIB 75688399939</item>
      <item>Margita Zokić, OIB 85982645988</item>
      <item>Luca Zolota, OIB 57479376750</item>
      <item>Milan Žarković</item>
      <item>Nevenka Živko</item>
      <item>Davorka Živković</item>
      <item>Ivica Živković</item>
      <item>Ivo Živković</item>
      <item>Siniša Ivančić, OIB 26067778479</item>
      <item>Iva Jelić, OIB 44484653228</item>
      <item>Marko Kavelj, OIB 02369489649</item>
      <item>Ivan Koljanin, OIB 21918343692</item>
      <item>Željko Kovač, OIB 11925765994</item>
      <item>Zvonko Kruneš, OIB 55906727777</item>
      <item>Nikola Lacmanović, OIB 50670282682</item>
      <item>Vesna Lepetić, OIB 84143512273</item>
      <item>Jelica Ljubica, OIB 08611982578</item>
      <item>Darko Lulić, OIB 19997474853</item>
      <item>Vesna Lulić, OIB 31024530599</item>
      <item>Marija Mamić, OIB 82920304679</item>
      <item>Radojka Marijanović, OIB 75956845709</item>
      <item>Meri Cabadaj, OIB 90828303800</item>
      <item>Mate Markotić, OIB 40858158040</item>
      <item>Ante Marović, OIB 68871210232</item>
      <item>Ivan Marušić, OIB 38554028146</item>
      <item>Iva Melvan, OIB 03677154609</item>
      <item>Goran Merkel, OIB 20105696184</item>
      <item>Ivan Mornar, OIB 99253273877</item>
      <item>Miodrag Munjiza, OIB 45836749093</item>
      <item>Ante Nožina, OIB 63957170679</item>
      <item>Anica Pandža, OIB 13489275071</item>
      <item>Nikica Pavlović, OIB 49276013054</item>
      <item>Silvana Perić, OIB 13586987904</item>
      <item>Nediljka Perišić, OIB 60970664434</item>
      <item>Elvira Dračevac, OIB 02336991708</item>
      <item>Mara Dobrota, OIB 21943772484</item>
      <item>Neda-lidia Buljević, OIB 14338735105</item>
      <item>Ivan Bugarin, OIB 77317760491</item>
      <item>Maja Bučić, OIB 03739843191</item>
      <item>Mira Božić, OIB 22986331166</item>
      <item>Sandra Borić, OIB 36571760060</item>
      <item>Marija Davidović, OIB 45482063767</item>
      <item>Petar Adjanski, OIB 59639817186</item>
      <item>Ana Čatlak, OIB 78110711892</item>
      <item>Marinko Buškulić, OIB 08200114705</item>
      <item>Marinko Galić, OIB 96762020666</item>
      <item>Luca Gabela, OIB 68629820074</item>
      <item>Tomislav Frankić, OIB 69745327532</item>
      <item>Elias Erceg, OIB 27105475264</item>
      <item>Jakov Elez, OIB 36735285579</item>
      <item>Sretan Bajalo, OIB 77606115521</item>
      <item>Mario Tomić, OIB 12822553870</item>
      <item>Ranko Vuleta, OIB 75885216649</item>
      <item>Zlatko Balić, OIB 07556207031</item>
      <item>Boško Barać, OIB 00526661882</item>
      <item>Milan Vukić, OIB 34302227455</item>
      <item>Mara Vukorepa, OIB 56814423724</item>
      <item>Bare Vujina, OIB 23922325811</item>
      <item>Milenko Bašić, OIB 71120573278</item>
      <item>Diana Blažević, OIB 12578026353</item>
      <item>Jozo Bogić, OIB 35027187093</item>
      <item>Stjepko Bojanić, OIB 25751926536</item>
      <item>Miroslav Trečić, OIB 50880474980</item>
      <item>Neda Tukić, OIB 70924511514</item>
      <item>Vinka Ukić, OIB 42081497162</item>
      <item>Mira Velić, OIB 31812224044</item>
      <item>Ivan Vrdoljak, OIB 58654492314</item>
      <item>Iva Vrdoljak, OIB 63554079953</item>
      <item>Dražen Todorović, OIB 98584327843</item>
      <item>Dubravka Stojanovska, OIB 87171204134</item>
      <item>Josip Strniša, OIB 95889329970</item>
      <item>Ivica Sviličić, OIB 30978785630</item>
      <item>Ana Rogošić, OIB 63013573312</item>
      <item>Ivica Stipinović, OIB 04756380103</item>
      <item>Darko Topić, OIB 09297890199</item>
      <item>Marija Trečić, OIB 54951995215</item>
      <item>Milica Zorić, OIB </item>
      <item>Ivo Rajčić, OIB 52467354389</item>
      <item>Ivan Radoš, OIB 36063141303</item>
      <item>Željka Vučemilović-šimunović, OIB 19390672750</item>
    </derivirana_varijabla>
  </DomainObject.Predmet.StrankaListNazivFormatedOIB>
  <DomainObject.Predmet.ProtuStrankaListFormated>
    <izvorni_sadrzaj>
      <item>DALMACIJAVINO d.d. za proizvodnju i promet alkoholnih i bezalkoholnih pića "u stečaju"</item>
    </izvorni_sadrzaj>
    <derivirana_varijabla naziv="DomainObject.Predmet.ProtuStrankaListFormated_1">
      <item>DALMACIJAVINO d.d. za proizvodnju i promet alkoholnih i bezalkoholnih pića "u stečaju"</item>
    </derivirana_varijabla>
  </DomainObject.Predmet.ProtuStrankaListFormated>
  <DomainObject.Predmet.ProtuStrankaListFormatedOIB>
    <izvorni_sadrzaj>
      <item>DALMACIJAVINO d.d. za proizvodnju i promet alkoholnih i bezalkoholnih pića "u stečaju", OIB 07837847925</item>
    </izvorni_sadrzaj>
    <derivirana_varijabla naziv="DomainObject.Predmet.ProtuStrankaListFormatedOIB_1">
      <item>DALMACIJAVINO d.d. za proizvodnju i promet alkoholnih i bezalkoholnih pića "u stečaju", OIB 07837847925</item>
    </derivirana_varijabla>
  </DomainObject.Predmet.ProtuStrankaListFormatedOIB>
  <DomainObject.Predmet.ProtuStrankaListFormatedWithAdress>
    <izvorni_sadrzaj>
      <item>DALMACIJAVINO d.d. za proizvodnju i promet alkoholnih i bezalkoholnih pića "u stečaju", Obala kneza Domagoja 15, Split</item>
    </izvorni_sadrzaj>
    <derivirana_varijabla naziv="DomainObject.Predmet.ProtuStrankaListFormatedWithAdress_1">
      <item>DALMACIJAVINO d.d. za proizvodnju i promet alkoholnih i bezalkoholnih pića "u stečaju", Obala kneza Domagoja 15, Split</item>
    </derivirana_varijabla>
  </DomainObject.Predmet.ProtuStrankaListFormatedWithAdress>
  <DomainObject.Predmet.ProtuStrankaListFormatedWithAdressOIB>
    <izvorni_sadrzaj>
      <item>DALMACIJAVINO d.d. za proizvodnju i promet alkoholnih i bezalkoholnih pića "u stečaju", OIB 07837847925, Obala kneza Domagoja 15, Split</item>
    </izvorni_sadrzaj>
    <derivirana_varijabla naziv="DomainObject.Predmet.ProtuStrankaListFormatedWithAdressOIB_1">
      <item>DALMACIJAVINO d.d. za proizvodnju i promet alkoholnih i bezalkoholnih pića "u stečaju", OIB 07837847925, Obala kneza Domagoja 15, Split</item>
    </derivirana_varijabla>
  </DomainObject.Predmet.ProtuStrankaListFormatedWithAdressOIB>
  <DomainObject.Predmet.ProtuStrankaListNazivFormated>
    <izvorni_sadrzaj>
      <item>DALMACIJAVINO d.d. za proizvodnju i promet alkoholnih i bezalkoholnih pića "u stečaju"</item>
    </izvorni_sadrzaj>
    <derivirana_varijabla naziv="DomainObject.Predmet.ProtuStrankaListNazivFormated_1">
      <item>DALMACIJAVINO d.d. za proizvodnju i promet alkoholnih i bezalkoholnih pića "u stečaju"</item>
    </derivirana_varijabla>
  </DomainObject.Predmet.ProtuStrankaListNazivFormated>
  <DomainObject.Predmet.ProtuStrankaListNazivFormatedOIB>
    <izvorni_sadrzaj>
      <item>DALMACIJAVINO d.d. za proizvodnju i promet alkoholnih i bezalkoholnih pića "u stečaju", OIB 07837847925</item>
    </izvorni_sadrzaj>
    <derivirana_varijabla naziv="DomainObject.Predmet.ProtuStrankaListNazivFormatedOIB_1">
      <item>DALMACIJAVINO d.d. za proizvodnju i promet alkoholnih i bezalkoholnih pića "u stečaju", OIB 07837847925</item>
    </derivirana_varijabla>
  </DomainObject.Predmet.ProtuStrankaListNazivFormatedOIB>
  <DomainObject.Predmet.OstaliListFormated>
    <izvorni_sadrzaj>
      <item>ŽUPANIJSKO DRŽAVNO ODVJETNIŠTVO U SPLITU punomoćnik sudionika u postupku REPUBLIKA HRVATSKA; MINISTARSTVO GOSPODARSTVA, RAVNETELJSTVO ZA ROBNE ZALIHE</item>
      <item>Ivan Matković</item>
      <item>Financijska agencija</item>
      <item>NARODNE NOVINE, dioničko društvo za izdavanje i tiskanje Službenog lista Republike Hrvatske, službenih i drugih obrazaca te </item>
      <item>Perica Mitrović dipl.iur.</item>
      <item>Dr. Silvio Ćurin</item>
      <item>Toni Vukičević</item>
      <item>Mijo Jeličić punomoćnik sudionika u postupku Mara Jukić; Ivica Bašić</item>
      <item>Damir Zagoršćak</item>
      <item>Grgić &amp; Partneri odvjetničko društvo j.t.d. punomoćnik sudionika u postupku JADRANSKO OSIGURANJE d.d.; EUROLEASING d.o.o.</item>
      <item>Antonio Zujić punomoćnik sudionika u postupku CITY EX d.o.o. za prijenos poslovne dokumentacije</item>
      <item>Anđelko Jureško</item>
      <item>PAVIŠA MAROVIĆ</item>
      <item>JADRANŠPED društvo s ograničenom odgovornošću za špediciju, trgovinu i usluge</item>
      <item>Lukica Bucat</item>
      <item>Miranda Budiša</item>
      <item>Nada Lović</item>
      <item>JADRANSKO OSIGURANJE dioničko društvo</item>
      <item>Zajednički odvjetnički ured VINKO LJUBIČIĆ, ŽELJKO VRDOL</item>
      <item>Jasmin Avdagić punomoćnik sudionika u postupku TISKARA MALENICA d.o.o.</item>
      <item>Odvjetnički ured Avdagić</item>
      <item>Ivica Crnogaća</item>
      <item>Zdravko Bojanić punomoćnik sudionika u postupku Ivan Marijan</item>
      <item>MAĐARIĆ &amp; LUI - odvjetničko društvo d.o.o. punomoćnik sudionika u postupku Zagrebačka burza d.d.</item>
      <item>HRVOJE LUI</item>
      <item>DARKO VARNICA</item>
      <item>ŽUPANIJSKO DRŽAVNO ODVJETNIŠTVO punomoćnik sudionika u postupku POREZNA UPRAVA Područni ured Split</item>
      <item>ANTE RAJČIĆ</item>
      <item>KRUNO PERONJA punomoćnik sudionika u postupku FABIJAN PERONJA</item>
      <item>Odvjetničko društvo Hanžeković &amp; Partneri društvo s ograničenom odgovornošću punomoćnik sudionika u postupku AMEROPA AG</item>
      <item>DORIS KOŠTA punomoćnik sudionika u postupku NIKOLA LACMANOVIĆ</item>
      <item>MIRJANA KATUNARIĆ MATKOVIĆ</item>
      <item>Rino Barbić punomoćnik sudionika u postupku HVARSKI VODOVOD d.o.o.</item>
      <item>Mr.sci.iur. Berigoj Vrsalović</item>
      <item>Odvjetničko društvo SURJAN I PARTNERI, odvjetnik Ivan Surjan</item>
      <item>Borko Bebić</item>
      <item>Matija Dorić</item>
      <item>MARKOVIĆ &amp; PLIŠO odvjetničko društvo d.o.o.</item>
      <item>Tamara Kranjec Malenica</item>
      <item>Rino Barbić punomoćnik sudionika u postupku Toma Šurjak; Jakov Peronja</item>
      <item>Zoran Iviš punomoćnik sudionika u postupku TIGAR d.o.o. za usluge</item>
      <item>VONČINA GRUBIŠIĆ LOVIĆ LALIĆ</item>
      <item>Marina Tončić-Bota punomoćnik sudionika u postupku TRAST međunarodno otpremništvo, dioničko društvo</item>
      <item>Dijana Britvić</item>
      <item>Zajednički odvjetički ured Vinko Ljubičić, Željko Vrdoljak</item>
      <item>Odvjetničko društvo GLAMUZINA &amp; GROŠETA punomoćnik sudionika u postupku IREKS AROMA društvo s ograničenom odgovornošću</item>
      <item>Antonia Selak punomoćnik sudionika u postupku Marin Mileteta, odvjetnik</item>
      <item>Odvjetničko društvo  Dragičević i partneri d.o.o.</item>
      <item>Vinko Radovani</item>
      <item>OPĆINSKI SUD U OSIJEKU</item>
      <item>Igor Radelić</item>
      <item>Ivo Staničić</item>
      <item>Odvjetničko društvo Stanić i partneri j.t.d.</item>
      <item>Odvjetničko društvo Hanžeković &amp; Partneri društvo s ograničenom odgovornošću</item>
      <item>Slavica Čupić</item>
      <item>Marko Ramljak</item>
      <item>Ivan Bilota dipl.ing.građ.</item>
      <item>BILOTA INŽENJERING d.o.o. za gradnju i turizam</item>
      <item>OPĆINSKI SUD U SPLITU</item>
      <item>OPĆINSKI SUD U KNINU Posbeni zemljišnoknjižni odjel sa sjedištem u Drnišu</item>
      <item>OPĆINSKI SUD U RIJECI Zemljišno-knjižni odjel</item>
      <item>Jelena Kalinić</item>
      <item>Trgovački sud Split, OVRŠNI ODJEL</item>
      <item>Trgovački sud Split OGLASNA PLOČA</item>
      <item>OPĆINSKI SUD ZADAR Zemljišno knjižni odjel</item>
      <item>TRGOVAČKI SUD ZADAR Stalna služba u Šibeniku</item>
      <item>OPĆINSKI GRAĐANSKI SUD ZAGREB</item>
      <item>Trgovački sud Split Računovodstvo</item>
      <item>Trgovački sud Split PISARNICA</item>
      <item>OPĆINSKI SUD STARI GRAD Zemljišno knjižni odjel</item>
      <item>OPĆINSKI SUD DRNIŠ</item>
      <item>OPĆINSKI SUD VUKOVAR Zemljišno knjižni odjel</item>
      <item>Josip Lončarić</item>
      <item>Uprava za zaštitu kulturne baštine konzervatorski odjel Trogir</item>
      <item>Ivica Nalis</item>
      <item>Visoki trgovački sud Republike Hrvatske</item>
      <item>Agencija za osiguranje radničkih potraživanja u slučaju stečaja poslodavca</item>
      <item>SOCIETE GENERALE-SPLITSKA BANKA dioničko društvo</item>
      <item>Općinski sud u Zadru, Zemljišno knjižni odjel</item>
      <item>Općinski sud Velika Gorica, Zemljišjno knjižni odjel</item>
      <item>Posebni zemljišno knjižni odjel Općinskog suda u Kninu sa sjedištem u Drnišu</item>
      <item>Agencija za upravljanje državnom imovinom</item>
      <item>Općinski sud u Splitu, Zemljišno knjižni odjel</item>
      <item>Alen Dumanić</item>
      <item>ADRIACINK d.d. za pocinčavanje, lijevanje i izradu čeličnih konstrukcija</item>
      <item>Tomislav Krka</item>
      <item>Porezna uprava Zadar</item>
      <item>Porezna uprava Drniš</item>
      <item>Porezna uprava Vukovar</item>
      <item>Porezna uprava Rijeka</item>
      <item>Porezna uprava Ispostava Hvar</item>
      <item>Porezna uprava Velika Gorica</item>
      <item>Porezna uprava Split</item>
      <item>Marija Brčić</item>
      <item>Milan Veić</item>
      <item>Lukrecija Benković Duboković</item>
      <item>GRAD SPLIT</item>
      <item>Županijsko državno odvjetništvo u Splitu Građansko upravni odjel</item>
      <item>Fond za zaštitu okoliša i energetsku učinkovitost</item>
      <item>REDOX  j.d.o.o. za usluge</item>
      <item>Ines Jurašin</item>
      <item>Centar za restrukturiranje i prodaju</item>
      <item>Mirjana Katunarić - Matković, odvjetnica</item>
      <item>Općinski sud u Splitu Zemljišno knjižni odjel Kaštel Lukšić</item>
      <item>Ured državne uprave u Splitsko-dalmatinskoj županiji Ispostava Kaštela</item>
      <item>GRAD KAŠTELA</item>
      <item>Centar za restrukturiranje i prodaju</item>
      <item>Financijska agencija REGIONALNI CENTAR SPLIT</item>
      <item>Alessandra Šimeta</item>
      <item>MINISTARSTVO PRAVOSUĐA Glavno tajništvo</item>
      <item>Jadranko Vidović punomoćnik sudionika u postupku Vedran Nevešćanin</item>
      <item>Anđa Šolić</item>
      <item>Hilda Aljinović</item>
      <item>Vinka Batalić</item>
      <item>Jadranka Jurjević</item>
      <item>Jerko Dugeč</item>
      <item>Mara Dobrota</item>
      <item>Marin Mladar</item>
      <item>Blaženka Mihanović</item>
      <item>Ljiljana Dadić</item>
      <item>Cvjetana Srbljin</item>
      <item>Mile Jerković</item>
      <item>Jurka Penić</item>
      <item>OŠTRC d.o.o.</item>
      <item>Ivan Mišetić</item>
      <item>Hrvatski fond za privatizaciju</item>
      <item>Viskoki trgovački sud RH</item>
      <item>Mario Tomić</item>
      <item>Marija Davidović</item>
    </izvorni_sadrzaj>
    <derivirana_varijabla naziv="DomainObject.Predmet.OstaliListFormated_1">
      <item>ŽUPANIJSKO DRŽAVNO ODVJETNIŠTVO U SPLITU punomoćnik sudionika u postupku REPUBLIKA HRVATSKA; MINISTARSTVO GOSPODARSTVA, RAVNETELJSTVO ZA ROBNE ZALIHE</item>
      <item>Ivan Matković</item>
      <item>Financijska agencija</item>
      <item>NARODNE NOVINE, dioničko društvo za izdavanje i tiskanje Službenog lista Republike Hrvatske, službenih i drugih obrazaca te </item>
      <item>Perica Mitrović dipl.iur.</item>
      <item>Dr. Silvio Ćurin</item>
      <item>Toni Vukičević</item>
      <item>Mijo Jeličić punomoćnik sudionika u postupku Mara Jukić; Ivica Bašić</item>
      <item>Damir Zagoršćak</item>
      <item>Grgić &amp; Partneri odvjetničko društvo j.t.d. punomoćnik sudionika u postupku JADRANSKO OSIGURANJE d.d.; EUROLEASING d.o.o.</item>
      <item>Antonio Zujić punomoćnik sudionika u postupku CITY EX d.o.o. za prijenos poslovne dokumentacije</item>
      <item>Anđelko Jureško</item>
      <item>PAVIŠA MAROVIĆ</item>
      <item>JADRANŠPED društvo s ograničenom odgovornošću za špediciju, trgovinu i usluge</item>
      <item>Lukica Bucat</item>
      <item>Miranda Budiša</item>
      <item>Nada Lović</item>
      <item>JADRANSKO OSIGURANJE dioničko društvo</item>
      <item>Zajednički odvjetnički ured VINKO LJUBIČIĆ, ŽELJKO VRDOL</item>
      <item>Jasmin Avdagić punomoćnik sudionika u postupku TISKARA MALENICA d.o.o.</item>
      <item>Odvjetnički ured Avdagić</item>
      <item>Ivica Crnogaća</item>
      <item>Zdravko Bojanić punomoćnik sudionika u postupku Ivan Marijan</item>
      <item>MAĐARIĆ &amp; LUI - odvjetničko društvo d.o.o. punomoćnik sudionika u postupku Zagrebačka burza d.d.</item>
      <item>HRVOJE LUI</item>
      <item>DARKO VARNICA</item>
      <item>ŽUPANIJSKO DRŽAVNO ODVJETNIŠTVO punomoćnik sudionika u postupku POREZNA UPRAVA Područni ured Split</item>
      <item>ANTE RAJČIĆ</item>
      <item>KRUNO PERONJA punomoćnik sudionika u postupku FABIJAN PERONJA</item>
      <item>Odvjetničko društvo Hanžeković &amp; Partneri društvo s ograničenom odgovornošću punomoćnik sudionika u postupku AMEROPA AG</item>
      <item>DORIS KOŠTA punomoćnik sudionika u postupku NIKOLA LACMANOVIĆ</item>
      <item>MIRJANA KATUNARIĆ MATKOVIĆ</item>
      <item>Rino Barbić punomoćnik sudionika u postupku HVARSKI VODOVOD d.o.o.</item>
      <item>Mr.sci.iur. Berigoj Vrsalović</item>
      <item>Odvjetničko društvo SURJAN I PARTNERI, odvjetnik Ivan Surjan</item>
      <item>Borko Bebić</item>
      <item>Matija Dorić</item>
      <item>MARKOVIĆ &amp; PLIŠO odvjetničko društvo d.o.o.</item>
      <item>Tamara Kranjec Malenica</item>
      <item>Rino Barbić punomoćnik sudionika u postupku Toma Šurjak; Jakov Peronja</item>
      <item>Zoran Iviš punomoćnik sudionika u postupku TIGAR d.o.o. za usluge</item>
      <item>VONČINA GRUBIŠIĆ LOVIĆ LALIĆ</item>
      <item>Marina Tončić-Bota punomoćnik sudionika u postupku TRAST međunarodno otpremništvo, dioničko društvo</item>
      <item>Dijana Britvić</item>
      <item>Zajednički odvjetički ured Vinko Ljubičić, Željko Vrdoljak</item>
      <item>Odvjetničko društvo GLAMUZINA &amp; GROŠETA punomoćnik sudionika u postupku IREKS AROMA društvo s ograničenom odgovornošću</item>
      <item>Antonia Selak punomoćnik sudionika u postupku Marin Mileteta, odvjetnik</item>
      <item>Odvjetničko društvo  Dragičević i partneri d.o.o.</item>
      <item>Vinko Radovani</item>
      <item>OPĆINSKI SUD U OSIJEKU</item>
      <item>Igor Radelić</item>
      <item>Ivo Staničić</item>
      <item>Odvjetničko društvo Stanić i partneri j.t.d.</item>
      <item>Odvjetničko društvo Hanžeković &amp; Partneri društvo s ograničenom odgovornošću</item>
      <item>Slavica Čupić</item>
      <item>Marko Ramljak</item>
      <item>Ivan Bilota dipl.ing.građ.</item>
      <item>BILOTA INŽENJERING d.o.o. za gradnju i turizam</item>
      <item>OPĆINSKI SUD U SPLITU</item>
      <item>OPĆINSKI SUD U KNINU Posbeni zemljišnoknjižni odjel sa sjedištem u Drnišu</item>
      <item>OPĆINSKI SUD U RIJECI Zemljišno-knjižni odjel</item>
      <item>Jelena Kalinić</item>
      <item>Trgovački sud Split, OVRŠNI ODJEL</item>
      <item>Trgovački sud Split OGLASNA PLOČA</item>
      <item>OPĆINSKI SUD ZADAR Zemljišno knjižni odjel</item>
      <item>TRGOVAČKI SUD ZADAR Stalna služba u Šibeniku</item>
      <item>OPĆINSKI GRAĐANSKI SUD ZAGREB</item>
      <item>Trgovački sud Split Računovodstvo</item>
      <item>Trgovački sud Split PISARNICA</item>
      <item>OPĆINSKI SUD STARI GRAD Zemljišno knjižni odjel</item>
      <item>OPĆINSKI SUD DRNIŠ</item>
      <item>OPĆINSKI SUD VUKOVAR Zemljišno knjižni odjel</item>
      <item>Josip Lončarić</item>
      <item>Uprava za zaštitu kulturne baštine konzervatorski odjel Trogir</item>
      <item>Ivica Nalis</item>
      <item>Visoki trgovački sud Republike Hrvatske</item>
      <item>Agencija za osiguranje radničkih potraživanja u slučaju stečaja poslodavca</item>
      <item>SOCIETE GENERALE-SPLITSKA BANKA dioničko društvo</item>
      <item>Općinski sud u Zadru, Zemljišno knjižni odjel</item>
      <item>Općinski sud Velika Gorica, Zemljišjno knjižni odjel</item>
      <item>Posebni zemljišno knjižni odjel Općinskog suda u Kninu sa sjedištem u Drnišu</item>
      <item>Agencija za upravljanje državnom imovinom</item>
      <item>Općinski sud u Splitu, Zemljišno knjižni odjel</item>
      <item>Alen Dumanić</item>
      <item>ADRIACINK d.d. za pocinčavanje, lijevanje i izradu čeličnih konstrukcija</item>
      <item>Tomislav Krka</item>
      <item>Porezna uprava Zadar</item>
      <item>Porezna uprava Drniš</item>
      <item>Porezna uprava Vukovar</item>
      <item>Porezna uprava Rijeka</item>
      <item>Porezna uprava Ispostava Hvar</item>
      <item>Porezna uprava Velika Gorica</item>
      <item>Porezna uprava Split</item>
      <item>Marija Brčić</item>
      <item>Milan Veić</item>
      <item>Lukrecija Benković Duboković</item>
      <item>GRAD SPLIT</item>
      <item>Županijsko državno odvjetništvo u Splitu Građansko upravni odjel</item>
      <item>Fond za zaštitu okoliša i energetsku učinkovitost</item>
      <item>REDOX  j.d.o.o. za usluge</item>
      <item>Ines Jurašin</item>
      <item>Centar za restrukturiranje i prodaju</item>
      <item>Mirjana Katunarić - Matković, odvjetnica</item>
      <item>Općinski sud u Splitu Zemljišno knjižni odjel Kaštel Lukšić</item>
      <item>Ured državne uprave u Splitsko-dalmatinskoj županiji Ispostava Kaštela</item>
      <item>GRAD KAŠTELA</item>
      <item>Centar za restrukturiranje i prodaju</item>
      <item>Financijska agencija REGIONALNI CENTAR SPLIT</item>
      <item>Alessandra Šimeta</item>
      <item>MINISTARSTVO PRAVOSUĐA Glavno tajništvo</item>
      <item>Jadranko Vidović punomoćnik sudionika u postupku Vedran Nevešćanin</item>
      <item>Anđa Šolić</item>
      <item>Hilda Aljinović</item>
      <item>Vinka Batalić</item>
      <item>Jadranka Jurjević</item>
      <item>Jerko Dugeč</item>
      <item>Mara Dobrota</item>
      <item>Marin Mladar</item>
      <item>Blaženka Mihanović</item>
      <item>Ljiljana Dadić</item>
      <item>Cvjetana Srbljin</item>
      <item>Mile Jerković</item>
      <item>Jurka Penić</item>
      <item>OŠTRC d.o.o.</item>
      <item>Ivan Mišetić</item>
      <item>Hrvatski fond za privatizaciju</item>
      <item>Viskoki trgovački sud RH</item>
      <item>Mario Tomić</item>
      <item>Marija Davidović</item>
    </derivirana_varijabla>
  </DomainObject.Predmet.OstaliListFormated>
  <DomainObject.Predmet.OstaliListFormatedOIB>
    <izvorni_sadrzaj>
      <item>ŽUPANIJSKO DRŽAVNO ODVJETNIŠTVO U SPLITU, OIB 70793241859 punomoćnik sudionika u postupku REPUBLIKA HRVATSKA; MINISTARSTVO GOSPODARSTVA, RAVNETELJSTVO ZA ROBNE ZALIHE</item>
      <item>Ivan Matković</item>
      <item>Financijska agencija, OIB 85821130368</item>
      <item>NARODNE NOVINE, dioničko društvo za izdavanje i tiskanje Službenog lista Republike Hrvatske, službenih i drugih obrazaca te , OIB 64546066176</item>
      <item>Perica Mitrović dipl.iur., OIB 29538074286</item>
      <item>Dr. Silvio Ćurin, OIB 42669674962</item>
      <item>Toni Vukičević</item>
      <item>Mijo Jeličić, OIB 71855290129 punomoćnik sudionika u postupku Mara Jukić; Ivica Bašić</item>
      <item>Damir Zagoršćak, OIB 30993782023</item>
      <item>Grgić &amp; Partneri odvjetničko društvo j.t.d., OIB 16457179668 punomoćnik sudionika u postupku JADRANSKO OSIGURANJE d.d.; EUROLEASING d.o.o.</item>
      <item>Antonio Zujić punomoćnik sudionika u postupku CITY EX d.o.o. za prijenos poslovne dokumentacije</item>
      <item>Anđelko Jureško, OIB 77082063693</item>
      <item>PAVIŠA MAROVIĆ</item>
      <item>JADRANŠPED društvo s ograničenom odgovornošću za špediciju, trgovinu i usluge, OIB 01049951500</item>
      <item>Lukica Bucat, OIB 91720486742</item>
      <item>Miranda Budiša, OIB 35557811513</item>
      <item>Nada Lović, OIB 30557474014</item>
      <item>JADRANSKO OSIGURANJE dioničko društvo, OIB 94472454976</item>
      <item>Zajednički odvjetnički ured VINKO LJUBIČIĆ, ŽELJKO VRDOL</item>
      <item>Jasmin Avdagić punomoćnik sudionika u postupku TISKARA MALENICA d.o.o.</item>
      <item>Odvjetnički ured Avdagić</item>
      <item>Ivica Crnogaća</item>
      <item>Zdravko Bojanić punomoćnik sudionika u postupku Ivan Marijan</item>
      <item>MAĐARIĆ &amp; LUI - odvjetničko društvo d.o.o., OIB 27355904472 punomoćnik sudionika u postupku Zagrebačka burza d.d.</item>
      <item>HRVOJE LUI</item>
      <item>DARKO VARNICA</item>
      <item>ŽUPANIJSKO DRŽAVNO ODVJETNIŠTVO, OIB 70793241859 punomoćnik sudionika u postupku POREZNA UPRAVA Područni ured Split</item>
      <item>ANTE RAJČIĆ</item>
      <item>KRUNO PERONJA punomoćnik sudionika u postupku FABIJAN PERONJA</item>
      <item>Odvjetničko društvo Hanžeković &amp; Partneri društvo s ograničenom odgovornošću, OIB 85127306373 punomoćnik sudionika u postupku AMEROPA AG</item>
      <item>DORIS KOŠTA, OIB 50670282682 punomoćnik sudionika u postupku NIKOLA LACMANOVIĆ</item>
      <item>MIRJANA KATUNARIĆ MATKOVIĆ</item>
      <item>Rino Barbić punomoćnik sudionika u postupku HVARSKI VODOVOD d.o.o.</item>
      <item>Mr.sci.iur. Berigoj Vrsalović, OIB 35894904443</item>
      <item>Odvjetničko društvo SURJAN I PARTNERI, odvjetnik Ivan Surjan</item>
      <item>Borko Bebić</item>
      <item>Matija Dorić</item>
      <item>MARKOVIĆ &amp; PLIŠO odvjetničko društvo d.o.o., OIB 82282572283</item>
      <item>Tamara Kranjec Malenica</item>
      <item>Rino Barbić punomoćnik sudionika u postupku Toma Šurjak; Jakov Peronja</item>
      <item>Zoran Iviš punomoćnik sudionika u postupku TIGAR d.o.o. za usluge</item>
      <item>VONČINA GRUBIŠIĆ LOVIĆ LALIĆ</item>
      <item>Marina Tončić-Bota punomoćnik sudionika u postupku TRAST međunarodno otpremništvo, dioničko društvo</item>
      <item>Dijana Britvić, OIB 82319776508</item>
      <item>Zajednički odvjetički ured Vinko Ljubičić, Željko Vrdoljak</item>
      <item>Odvjetničko društvo GLAMUZINA &amp; GROŠETA, OIB 69402757072 punomoćnik sudionika u postupku IREKS AROMA društvo s ograničenom odgovornošću</item>
      <item>Antonia Selak punomoćnik sudionika u postupku Marin Mileteta, odvjetnik</item>
      <item>Odvjetničko društvo  Dragičević i partneri d.o.o.</item>
      <item>Vinko Radovani</item>
      <item>OPĆINSKI SUD U OSIJEKU, OIB 38625793303</item>
      <item>Igor Radelić</item>
      <item>Ivo Staničić</item>
      <item>Odvjetničko društvo Stanić i partneri j.t.d.</item>
      <item>Odvjetničko društvo Hanžeković &amp; Partneri društvo s ograničenom odgovornošću, OIB 85127306373</item>
      <item>Slavica Čupić</item>
      <item>Marko Ramljak</item>
      <item>Ivan Bilota dipl.ing.građ., OIB 56287080453</item>
      <item>BILOTA INŽENJERING d.o.o. za gradnju i turizam, OIB 56075169776</item>
      <item>OPĆINSKI SUD U SPLITU, OIB 61980608934</item>
      <item>OPĆINSKI SUD U KNINU Posbeni zemljišnoknjižni odjel sa sjedištem u Drnišu, OIB 41941343564</item>
      <item>OPĆINSKI SUD U RIJECI Zemljišno-knjižni odjel, OIB 54566384631</item>
      <item>Jelena Kalinić</item>
      <item>Trgovački sud Split, OVRŠNI ODJEL</item>
      <item>Trgovački sud Split OGLASNA PLOČA</item>
      <item>OPĆINSKI SUD ZADAR Zemljišno knjižni odjel</item>
      <item>TRGOVAČKI SUD ZADAR Stalna služba u Šibeniku, OIB 97465301721</item>
      <item>OPĆINSKI GRAĐANSKI SUD ZAGREB, OIB 01252163117</item>
      <item>Trgovački sud Split Računovodstvo, OIB 30842297926</item>
      <item>Trgovački sud Split PISARNICA, OIB 30842297926</item>
      <item>OPĆINSKI SUD STARI GRAD Zemljišno knjižni odjel, OIB 33628117012</item>
      <item>OPĆINSKI SUD DRNIŠ</item>
      <item>OPĆINSKI SUD VUKOVAR Zemljišno knjižni odjel, OIB 69370038985</item>
      <item>Josip Lončarić</item>
      <item>Uprava za zaštitu kulturne baštine konzervatorski odjel Trogir</item>
      <item>Ivica Nalis, OIB 03828238106</item>
      <item>Visoki trgovački sud Republike Hrvatske, OIB 97349366519</item>
      <item>Agencija za osiguranje radničkih potraživanja u slučaju stečaja poslodavca, OIB 04323472109</item>
      <item>SOCIETE GENERALE-SPLITSKA BANKA dioničko društvo, OIB 69326397242</item>
      <item>Općinski sud u Zadru, Zemljišno knjižni odjel, OIB 78866932443</item>
      <item>Općinski sud Velika Gorica, Zemljišjno knjižni odjel, OIB 32284739479</item>
      <item>Posebni zemljišno knjižni odjel Općinskog suda u Kninu sa sjedištem u Drnišu, OIB 41941343564</item>
      <item>Agencija za upravljanje državnom imovinom, OIB 75666130770</item>
      <item>Općinski sud u Splitu, Zemljišno knjižni odjel, OIB 61980608934</item>
      <item>Alen Dumanić, OIB 96821083726</item>
      <item>ADRIACINK d.d. za pocinčavanje, lijevanje i izradu čeličnih konstrukcija, OIB 29615199749</item>
      <item>Tomislav Krka</item>
      <item>Porezna uprava Zadar, OIB 18683136487</item>
      <item>Porezna uprava Drniš, OIB 18683136487</item>
      <item>Porezna uprava Vukovar, OIB 18683136487</item>
      <item>Porezna uprava Rijeka, OIB 18683136487</item>
      <item>Porezna uprava Ispostava Hvar, OIB 18683136487</item>
      <item>Porezna uprava Velika Gorica, OIB 18683136487</item>
      <item>Porezna uprava Split, OIB 18683136487</item>
      <item>Marija Brčić</item>
      <item>Milan Veić</item>
      <item>Lukrecija Benković Duboković, OIB 23379427545</item>
      <item>GRAD SPLIT</item>
      <item>Županijsko državno odvjetništvo u Splitu Građansko upravni odjel, OIB 70793241859</item>
      <item>Fond za zaštitu okoliša i energetsku učinkovitost</item>
      <item>REDOX  j.d.o.o. za usluge, OIB 55472425213</item>
      <item>Ines Jurašin</item>
      <item>Centar za restrukturiranje i prodaju, OIB 38083028711</item>
      <item>Mirjana Katunarić - Matković, odvjetnica, OIB 19345128906</item>
      <item>Općinski sud u Splitu Zemljišno knjižni odjel Kaštel Lukšić, OIB 61980608934</item>
      <item>Ured državne uprave u Splitsko-dalmatinskoj županiji Ispostava Kaštela</item>
      <item>GRAD KAŠTELA</item>
      <item>Centar za restrukturiranje i prodaju, OIB 38083028711</item>
      <item>Financijska agencija REGIONALNI CENTAR SPLIT, OIB 85821130368</item>
      <item>Alessandra Šimeta, OIB 12919457160</item>
      <item>MINISTARSTVO PRAVOSUĐA Glavno tajništvo, OIB 26635293339</item>
      <item>Jadranko Vidović, OIB 59002364613 punomoćnik sudionika u postupku Vedran Nevešćanin</item>
      <item>Anđa Šolić, OIB 19915712920</item>
      <item>Hilda Aljinović, OIB 29776220525</item>
      <item>Vinka Batalić, OIB 93618932042</item>
      <item>Jadranka Jurjević, OIB 81391207997</item>
      <item>Jerko Dugeč, OIB 57017761001</item>
      <item>Mara Dobrota, OIB 21943772484</item>
      <item>Marin Mladar, OIB 17080094552</item>
      <item>Blaženka Mihanović, OIB 68180763414</item>
      <item>Ljiljana Dadić, OIB 34453706637</item>
      <item>Cvjetana Srbljin, OIB 66904421085</item>
      <item>Mile Jerković, OIB 47281082801</item>
      <item>Jurka Penić, OIB 45519634047</item>
      <item>OŠTRC d.o.o., OIB 74171273839</item>
      <item>Ivan Mišetić</item>
      <item>Hrvatski fond za privatizaciju</item>
      <item>Viskoki trgovački sud RH</item>
      <item>Mario Tomić, OIB 12822553870</item>
      <item>Marija Davidović</item>
    </izvorni_sadrzaj>
    <derivirana_varijabla naziv="DomainObject.Predmet.OstaliListFormatedOIB_1">
      <item>ŽUPANIJSKO DRŽAVNO ODVJETNIŠTVO U SPLITU, OIB 70793241859 punomoćnik sudionika u postupku REPUBLIKA HRVATSKA; MINISTARSTVO GOSPODARSTVA, RAVNETELJSTVO ZA ROBNE ZALIHE</item>
      <item>Ivan Matković</item>
      <item>Financijska agencija, OIB 85821130368</item>
      <item>NARODNE NOVINE, dioničko društvo za izdavanje i tiskanje Službenog lista Republike Hrvatske, službenih i drugih obrazaca te , OIB 64546066176</item>
      <item>Perica Mitrović dipl.iur., OIB 29538074286</item>
      <item>Dr. Silvio Ćurin, OIB 42669674962</item>
      <item>Toni Vukičević</item>
      <item>Mijo Jeličić, OIB 71855290129 punomoćnik sudionika u postupku Mara Jukić; Ivica Bašić</item>
      <item>Damir Zagoršćak, OIB 30993782023</item>
      <item>Grgić &amp; Partneri odvjetničko društvo j.t.d., OIB 16457179668 punomoćnik sudionika u postupku JADRANSKO OSIGURANJE d.d.; EUROLEASING d.o.o.</item>
      <item>Antonio Zujić punomoćnik sudionika u postupku CITY EX d.o.o. za prijenos poslovne dokumentacije</item>
      <item>Anđelko Jureško, OIB 77082063693</item>
      <item>PAVIŠA MAROVIĆ</item>
      <item>JADRANŠPED društvo s ograničenom odgovornošću za špediciju, trgovinu i usluge, OIB 01049951500</item>
      <item>Lukica Bucat, OIB 91720486742</item>
      <item>Miranda Budiša, OIB 35557811513</item>
      <item>Nada Lović, OIB 30557474014</item>
      <item>JADRANSKO OSIGURANJE dioničko društvo, OIB 94472454976</item>
      <item>Zajednički odvjetnički ured VINKO LJUBIČIĆ, ŽELJKO VRDOL</item>
      <item>Jasmin Avdagić punomoćnik sudionika u postupku TISKARA MALENICA d.o.o.</item>
      <item>Odvjetnički ured Avdagić</item>
      <item>Ivica Crnogaća</item>
      <item>Zdravko Bojanić punomoćnik sudionika u postupku Ivan Marijan</item>
      <item>MAĐARIĆ &amp; LUI - odvjetničko društvo d.o.o., OIB 27355904472 punomoćnik sudionika u postupku Zagrebačka burza d.d.</item>
      <item>HRVOJE LUI</item>
      <item>DARKO VARNICA</item>
      <item>ŽUPANIJSKO DRŽAVNO ODVJETNIŠTVO, OIB 70793241859 punomoćnik sudionika u postupku POREZNA UPRAVA Područni ured Split</item>
      <item>ANTE RAJČIĆ</item>
      <item>KRUNO PERONJA punomoćnik sudionika u postupku FABIJAN PERONJA</item>
      <item>Odvjetničko društvo Hanžeković &amp; Partneri društvo s ograničenom odgovornošću, OIB 85127306373 punomoćnik sudionika u postupku AMEROPA AG</item>
      <item>DORIS KOŠTA, OIB 50670282682 punomoćnik sudionika u postupku NIKOLA LACMANOVIĆ</item>
      <item>MIRJANA KATUNARIĆ MATKOVIĆ</item>
      <item>Rino Barbić punomoćnik sudionika u postupku HVARSKI VODOVOD d.o.o.</item>
      <item>Mr.sci.iur. Berigoj Vrsalović, OIB 35894904443</item>
      <item>Odvjetničko društvo SURJAN I PARTNERI, odvjetnik Ivan Surjan</item>
      <item>Borko Bebić</item>
      <item>Matija Dorić</item>
      <item>MARKOVIĆ &amp; PLIŠO odvjetničko društvo d.o.o., OIB 82282572283</item>
      <item>Tamara Kranjec Malenica</item>
      <item>Rino Barbić punomoćnik sudionika u postupku Toma Šurjak; Jakov Peronja</item>
      <item>Zoran Iviš punomoćnik sudionika u postupku TIGAR d.o.o. za usluge</item>
      <item>VONČINA GRUBIŠIĆ LOVIĆ LALIĆ</item>
      <item>Marina Tončić-Bota punomoćnik sudionika u postupku TRAST međunarodno otpremništvo, dioničko društvo</item>
      <item>Dijana Britvić, OIB 82319776508</item>
      <item>Zajednički odvjetički ured Vinko Ljubičić, Željko Vrdoljak</item>
      <item>Odvjetničko društvo GLAMUZINA &amp; GROŠETA, OIB 69402757072 punomoćnik sudionika u postupku IREKS AROMA društvo s ograničenom odgovornošću</item>
      <item>Antonia Selak punomoćnik sudionika u postupku Marin Mileteta, odvjetnik</item>
      <item>Odvjetničko društvo  Dragičević i partneri d.o.o.</item>
      <item>Vinko Radovani</item>
      <item>OPĆINSKI SUD U OSIJEKU, OIB 38625793303</item>
      <item>Igor Radelić</item>
      <item>Ivo Staničić</item>
      <item>Odvjetničko društvo Stanić i partneri j.t.d.</item>
      <item>Odvjetničko društvo Hanžeković &amp; Partneri društvo s ograničenom odgovornošću, OIB 85127306373</item>
      <item>Slavica Čupić</item>
      <item>Marko Ramljak</item>
      <item>Ivan Bilota dipl.ing.građ., OIB 56287080453</item>
      <item>BILOTA INŽENJERING d.o.o. za gradnju i turizam, OIB 56075169776</item>
      <item>OPĆINSKI SUD U SPLITU, OIB 61980608934</item>
      <item>OPĆINSKI SUD U KNINU Posbeni zemljišnoknjižni odjel sa sjedištem u Drnišu, OIB 41941343564</item>
      <item>OPĆINSKI SUD U RIJECI Zemljišno-knjižni odjel, OIB 54566384631</item>
      <item>Jelena Kalinić</item>
      <item>Trgovački sud Split, OVRŠNI ODJEL</item>
      <item>Trgovački sud Split OGLASNA PLOČA</item>
      <item>OPĆINSKI SUD ZADAR Zemljišno knjižni odjel</item>
      <item>TRGOVAČKI SUD ZADAR Stalna služba u Šibeniku, OIB 97465301721</item>
      <item>OPĆINSKI GRAĐANSKI SUD ZAGREB, OIB 01252163117</item>
      <item>Trgovački sud Split Računovodstvo, OIB 30842297926</item>
      <item>Trgovački sud Split PISARNICA, OIB 30842297926</item>
      <item>OPĆINSKI SUD STARI GRAD Zemljišno knjižni odjel, OIB 33628117012</item>
      <item>OPĆINSKI SUD DRNIŠ</item>
      <item>OPĆINSKI SUD VUKOVAR Zemljišno knjižni odjel, OIB 69370038985</item>
      <item>Josip Lončarić</item>
      <item>Uprava za zaštitu kulturne baštine konzervatorski odjel Trogir</item>
      <item>Ivica Nalis, OIB 03828238106</item>
      <item>Visoki trgovački sud Republike Hrvatske, OIB 97349366519</item>
      <item>Agencija za osiguranje radničkih potraživanja u slučaju stečaja poslodavca, OIB 04323472109</item>
      <item>SOCIETE GENERALE-SPLITSKA BANKA dioničko društvo, OIB 69326397242</item>
      <item>Općinski sud u Zadru, Zemljišno knjižni odjel, OIB 78866932443</item>
      <item>Općinski sud Velika Gorica, Zemljišjno knjižni odjel, OIB 32284739479</item>
      <item>Posebni zemljišno knjižni odjel Općinskog suda u Kninu sa sjedištem u Drnišu, OIB 41941343564</item>
      <item>Agencija za upravljanje državnom imovinom, OIB 75666130770</item>
      <item>Općinski sud u Splitu, Zemljišno knjižni odjel, OIB 61980608934</item>
      <item>Alen Dumanić, OIB 96821083726</item>
      <item>ADRIACINK d.d. za pocinčavanje, lijevanje i izradu čeličnih konstrukcija, OIB 29615199749</item>
      <item>Tomislav Krka</item>
      <item>Porezna uprava Zadar, OIB 18683136487</item>
      <item>Porezna uprava Drniš, OIB 18683136487</item>
      <item>Porezna uprava Vukovar, OIB 18683136487</item>
      <item>Porezna uprava Rijeka, OIB 18683136487</item>
      <item>Porezna uprava Ispostava Hvar, OIB 18683136487</item>
      <item>Porezna uprava Velika Gorica, OIB 18683136487</item>
      <item>Porezna uprava Split, OIB 18683136487</item>
      <item>Marija Brčić</item>
      <item>Milan Veić</item>
      <item>Lukrecija Benković Duboković, OIB 23379427545</item>
      <item>GRAD SPLIT</item>
      <item>Županijsko državno odvjetništvo u Splitu Građansko upravni odjel, OIB 70793241859</item>
      <item>Fond za zaštitu okoliša i energetsku učinkovitost</item>
      <item>REDOX  j.d.o.o. za usluge, OIB 55472425213</item>
      <item>Ines Jurašin</item>
      <item>Centar za restrukturiranje i prodaju, OIB 38083028711</item>
      <item>Mirjana Katunarić - Matković, odvjetnica, OIB 19345128906</item>
      <item>Općinski sud u Splitu Zemljišno knjižni odjel Kaštel Lukšić, OIB 61980608934</item>
      <item>Ured državne uprave u Splitsko-dalmatinskoj županiji Ispostava Kaštela</item>
      <item>GRAD KAŠTELA</item>
      <item>Centar za restrukturiranje i prodaju, OIB 38083028711</item>
      <item>Financijska agencija REGIONALNI CENTAR SPLIT, OIB 85821130368</item>
      <item>Alessandra Šimeta, OIB 12919457160</item>
      <item>MINISTARSTVO PRAVOSUĐA Glavno tajništvo, OIB 26635293339</item>
      <item>Jadranko Vidović, OIB 59002364613 punomoćnik sudionika u postupku Vedran Nevešćanin</item>
      <item>Anđa Šolić, OIB 19915712920</item>
      <item>Hilda Aljinović, OIB 29776220525</item>
      <item>Vinka Batalić, OIB 93618932042</item>
      <item>Jadranka Jurjević, OIB 81391207997</item>
      <item>Jerko Dugeč, OIB 57017761001</item>
      <item>Mara Dobrota, OIB 21943772484</item>
      <item>Marin Mladar, OIB 17080094552</item>
      <item>Blaženka Mihanović, OIB 68180763414</item>
      <item>Ljiljana Dadić, OIB 34453706637</item>
      <item>Cvjetana Srbljin, OIB 66904421085</item>
      <item>Mile Jerković, OIB 47281082801</item>
      <item>Jurka Penić, OIB 45519634047</item>
      <item>OŠTRC d.o.o., OIB 74171273839</item>
      <item>Ivan Mišetić</item>
      <item>Hrvatski fond za privatizaciju</item>
      <item>Viskoki trgovački sud RH</item>
      <item>Mario Tomić, OIB 12822553870</item>
      <item>Marija Davidović</item>
    </derivirana_varijabla>
  </DomainObject.Predmet.OstaliListFormatedOIB>
  <DomainObject.Predmet.OstaliListFormatedWithAdress>
    <izvorni_sadrzaj>
      <item>ŽUPANIJSKO DRŽAVNO ODVJETNIŠTVO U SPLITU, Gundulićeva 29, 21000 Split punomoćnik sudionika u postupku REPUBLIKA HRVATSKA; MINISTARSTVO GOSPODARSTVA, RAVNETELJSTVO ZA ROBNE ZALIHE</item>
      <item>Ivan Matković, Jurja Šižgorića 20, 21000 Split</item>
      <item>Financijska agencija, Vrtni put 3, 10000 Zagreb</item>
      <item>NARODNE NOVINE, dioničko društvo za izdavanje i tiskanje Službenog lista Republike Hrvatske, službenih i drugih obrazaca te , Savski Gaj XIII. put 6, 10000 Zagreb</item>
      <item>Perica Mitrović dipl.iur., Bjelolasička 23, 31000 Osijek</item>
      <item>Dr. Silvio Ćurin, Domovinskog rata 27/I, 21000 Split</item>
      <item>Toni Vukičević, Gorička 6 a, 21000 Split</item>
      <item>Mijo Jeličić, Kliška 29, 21000 Split punomoćnik sudionika u postupku Mara Jukić; Ivica Bašić</item>
      <item>Damir Zagoršćak, I. Gundulića 36 b, 31000 Osijek</item>
      <item>Grgić &amp; Partneri odvjetničko društvo j.t.d., Ulica grada Vukovara 282, 10000 Zagreb punomoćnik sudionika u postupku JADRANSKO OSIGURANJE d.d.; EUROLEASING d.o.o.</item>
      <item>Antonio Zujić, Arnoldova 4, 10000 Zagreb punomoćnik sudionika u postupku CITY EX d.o.o. za prijenos poslovne dokumentacije</item>
      <item>Anđelko Jureško, Radnički dol 23, 10000 Zagreb</item>
      <item>PAVIŠA MAROVIĆ, Bosanska 11/III, 21000 Split</item>
      <item>JADRANŠPED društvo s ograničenom odgovornošću za špediciju, trgovinu i usluge, Kopilica 47 b, Split</item>
      <item>Lukica Bucat, Milna 2014, Milna</item>
      <item>Miranda Budiša, Ulica Kralja Zvonimira 18, 22320 Drniš</item>
      <item>Nada Lović, Pujanke 1, 21000 Split</item>
      <item>JADRANSKO OSIGURANJE dioničko društvo, Listopadska 2, 10000 Zagreb</item>
      <item>Zajednički odvjetnički ured VINKO LJUBIČIĆ, ŽELJKO VRDOL, Sukojišanska 4, 21000 Split</item>
      <item>Jasmin Avdagić, Kralja Zvonimira 44, 22000 Šibenik punomoćnik sudionika u postupku TISKARA MALENICA d.o.o.</item>
      <item>Odvjetnički ured Avdagić, Kralja Zvonimira 44, 22000 Šibenik</item>
      <item>Ivica Crnogaća, Kralja Zvonimira 44, 22000 Šibenik</item>
      <item>Zdravko Bojanić, P. Scutteri 7, 21460 STARI GRAD, Otok Hvar punomoćnik sudionika u postupku Ivan Marijan</item>
      <item>MAĐARIĆ &amp; LUI - odvjetničko društvo d.o.o., Ilica 191F, 10000 Zagreb punomoćnik sudionika u postupku Zagrebačka burza d.d.</item>
      <item>HRVOJE LUI, Ilica 191 F, 10000 Zagreb</item>
      <item>DARKO VARNICA, F.Tuđmana 632, 21214 Kaštel Kambelovac</item>
      <item>ŽUPANIJSKO DRŽAVNO ODVJETNIŠTVO, Gundulićeva 29 a, 21000 Split punomoćnik sudionika u postupku POREZNA UPRAVA Područni ured Split</item>
      <item>ANTE RAJČIĆ, Sukoišanska 23, 21000 Split</item>
      <item>KRUNO PERONJA, Domovinskog rata 29 b/V, 21000 Split punomoćnik sudionika u postupku FABIJAN PERONJA</item>
      <item>Odvjetničko društvo Hanžeković &amp; Partneri društvo s ograničenom odgovornošću, Radnička Cesta 22, 10000 Zagreb punomoćnik sudionika u postupku AMEROPA AG</item>
      <item>DORIS KOŠTA, Ulica Domovinskog rata 21, 21000 Split punomoćnik sudionika u postupku NIKOLA LACMANOVIĆ</item>
      <item>MIRJANA KATUNARIĆ MATKOVIĆ, Matoševa 24, 21000 Split</item>
      <item>Rino Barbić, Vrsina bb, 21465 Jelsa punomoćnik sudionika u postupku HVARSKI VODOVOD d.o.o.</item>
      <item>Mr.sci.iur. Berigoj Vrsalović, Trg Mihovila Pavlinovića 3, 21000 Split</item>
      <item>Odvjetničko društvo SURJAN I PARTNERI, odvjetnik Ivan Surjan, Martićeva 10/II, 10000 Zagreb</item>
      <item>Borko Bebić, Kneza Višeslava 16, 21000 Split</item>
      <item>Matija Dorić, Švarcova 2, 10000 Zagreb</item>
      <item>MARKOVIĆ &amp; PLIŠO odvjetničko društvo d.o.o., Ilica 1A, 10000 Zagreb</item>
      <item>Tamara Kranjec Malenica, Predovečka 11, 10000 Zagreb</item>
      <item>Rino Barbić, Vrsina bb, 21465 Jelsa punomoćnik sudionika u postupku Toma Šurjak; Jakov Peronja</item>
      <item>Zoran Iviš, Put Supavla 1/I, 21000 Split punomoćnik sudionika u postupku TIGAR d.o.o. za usluge</item>
      <item>VONČINA GRUBIŠIĆ LOVIĆ LALIĆ, Preradovićeva 13, 10000 Zagreb</item>
      <item>Marina Tončić-Bota, Nikole Tesle 3/II, 10000 Zagreb punomoćnik sudionika u postupku TRAST međunarodno otpremništvo, dioničko društvo</item>
      <item>Dijana Britvić, Ćiril Metodova 38, 21000 Split</item>
      <item>Zajednički odvjetički ured Vinko Ljubičić, Željko Vrdoljak, Sukoišanska 4, 21000 Split</item>
      <item>Odvjetničko društvo GLAMUZINA &amp; GROŠETA, Krajiška 27, 10000 Zagreb punomoćnik sudionika u postupku IREKS AROMA društvo s ograničenom odgovornošću</item>
      <item>Antonia Selak, Gorjanska 26/III, 10000 Zagreb punomoćnik sudionika u postupku Marin Mileteta, odvjetnik</item>
      <item>Odvjetničko društvo  Dragičević i partneri d.o.o., Palmotićeva 60, 10000 Zagreb</item>
      <item>Vinko Radovani, Hrvatske mornarice 1 J, 21000 Split</item>
      <item>OPĆINSKI SUD U OSIJEKU, Europska avenija 7, 31000 Osijek</item>
      <item>Igor Radelić, Kornatska 1, 10000 Zagreb</item>
      <item>Ivo Staničić, I. Gundulića  16 A, 21000 Split</item>
      <item>Odvjetničko društvo Stanić i partneri j.t.d., Riva 4, 51000 Rijeka</item>
      <item>Odvjetničko društvo Hanžeković &amp; Partneri društvo s ograničenom odgovornošću, Radnička Cesta 22, 10000 Zagreb</item>
      <item>Slavica Čupić, Bihačka 2 A/IV, 21000 Split</item>
      <item>Marko Ramljak, Prilaz Gjure Deželića 57, 10000 Zagreb</item>
      <item>Ivan Bilota dipl.ing.građ., Ulica Hrvatskih Žrtava 130, 21220 Seget Donji</item>
      <item>BILOTA INŽENJERING d.o.o. za gradnju i turizam, Hrvatskih žrtava 130, Seget Donji</item>
      <item>OPĆINSKI SUD U SPLITU, Dračevac, Bivša Vojarna Sveti Križ, 21000 Split</item>
      <item>OPĆINSKI SUD U KNINU Posbeni zemljišnoknjižni odjel sa sjedištem u Drnišu, Trg kralja Tomislava 2, 22320 Drniš</item>
      <item>OPĆINSKI SUD U RIJECI Zemljišno-knjižni odjel, Zadarska 1, 51000 Rijeka</item>
      <item>Jelena Kalinić, Raosa Ivana 15, 21000 Split</item>
      <item>Trgovački sud Split, OVRŠNI ODJEL, Sukoišanska 6, 21000 Split</item>
      <item>Trgovački sud Split OGLASNA PLOČA, Sukoišanska 6, 21000 Split</item>
      <item>OPĆINSKI SUD ZADAR Zemljišno knjižni odjel, Borelli 9, 23 000 Zadar</item>
      <item>TRGOVAČKI SUD ZADAR Stalna služba u Šibeniku, Stjepana Radića 81, 22000 Šibenik</item>
      <item>OPĆINSKI GRAĐANSKI SUD ZAGREB, Ulica grada Vukovara 84, 10000 Zagreb</item>
      <item>Trgovački sud Split Računovodstvo, Sukoišanska 6, 21000 Split</item>
      <item>Trgovački sud Split PISARNICA, Sukoišanska 6, 21000 Split</item>
      <item>OPĆINSKI SUD STARI GRAD Zemljišno knjižni odjel, Zbora narodne garde 9, 21460 Stari Grad</item>
      <item>OPĆINSKI SUD DRNIŠ, Trg kralja Tomislava 2, 22320 Drniš</item>
      <item>OPĆINSKI SUD VUKOVAR Zemljišno knjižni odjel, Županijska ulica br. 31, 32000 Vukovar</item>
      <item>Josip Lončarić, Kosirnikova 9, 10000 Zagreb</item>
      <item>Uprava za zaštitu kulturne baštine konzervatorski odjel Trogir, Gradska 4, Trogir</item>
      <item>Ivica Nalis, Ulica Zrinjskih I Frankopana 15, 20350 Metković</item>
      <item>Visoki trgovački sud Republike Hrvatske, Berislavićeva 11, 10000 Zagreb</item>
      <item>Agencija za osiguranje radničkih potraživanja u slučaju stečaja poslodavca, Frankopanska 11, 10000 Zagreb</item>
      <item>SOCIETE GENERALE-SPLITSKA BANKA dioničko društvo, Ruđera Boškovića 16, Split</item>
      <item>Općinski sud u Zadru, Zemljišno knjižni odjel, Borelli 9, 23000 Zadar</item>
      <item>Općinski sud Velika Gorica, Zemljišjno knjižni odjel, Trg kralja Tomislava 36, 10150 Velika Gorica</item>
      <item>Posebni zemljišno knjižni odjel Općinskog suda u Kninu sa sjedištem u Drnišu, Trg kralja Tomislava 2, 22320 Drniš</item>
      <item>Agencija za upravljanje državnom imovinom, Ivana Lučića 6, 10000 Zagreb</item>
      <item>Općinski sud u Splitu, Zemljišno knjižni odjel, Gundulićeva  29, 21000 Split</item>
      <item>Alen Dumanić, Put Skalica 16, 21000 Split</item>
      <item>ADRIACINK d.d. za pocinčavanje, lijevanje i izradu čeličnih konstrukcija, Stinice 12, Split</item>
      <item>Tomislav Krka, Starčevićeva 13, Split</item>
      <item>Porezna uprava Zadar, Ante Starčevića 9, 23000 Zadar</item>
      <item>Porezna uprava Drniš, Kardinala A. Stepinca 4, 22320 Drniš</item>
      <item>Porezna uprava Vukovar, Trg dr. Franje Tuđmana 1, 32000 Vukovar</item>
      <item>Porezna uprava Rijeka, Riva 16, 51000 Rijeka</item>
      <item>Porezna uprava Ispostava Hvar, Fabrika bb, 21450 Hvar</item>
      <item>Porezna uprava Velika Gorica, Trg kralja Tomislava 34, 10410 Velika Gorica</item>
      <item>Porezna uprava Split, Trg dr. Franje Tuđmana 4, 21000 Split</item>
      <item>Marija Brčić, Put Plokita 3, 21000 Split</item>
      <item>Milan Veić, Istarska 11, 21000 Split</item>
      <item>Lukrecija Benković Duboković, Put Firula 19, 21000 Split</item>
      <item>GRAD SPLIT, OBALAK.BRANIMIRA 14, 21000 Split</item>
      <item>Županijsko državno odvjetništvo u Splitu Građansko upravni odjel, Gundulićeva 29 a, 21000 Split</item>
      <item>Fond za zaštitu okoliša i energetsku učinkovitost, Ksaver 208, 10000 Zagreb</item>
      <item>REDOX  j.d.o.o. za usluge, Imotska 61, Split</item>
      <item>Ines Jurašin, Gundulićeva 26, 21000 Split</item>
      <item>Centar za restrukturiranje i prodaju, Ivana Lučića 6, 10000 Zagreb</item>
      <item>Mirjana Katunarić - Matković, odvjetnica, Andrićeva 3, 21000 Split</item>
      <item>Općinski sud u Splitu Zemljišno knjižni odjel Kaštel Lukšić, Obala kralja Tomislava 2, 21214 Kaštel Lukšić</item>
      <item>Ured državne uprave u Splitsko-dalmatinskoj županiji Ispostava Kaštela, Braće Radić 1, 21212 Kaštel Sućurac</item>
      <item>GRAD KAŠTELA, Ulica Braće Radić 1, 21212 Kaštel Sućurac</item>
      <item>Centar za restrukturiranje i prodaju, Ivana Lučića 6, 10000 Zagreb</item>
      <item>Financijska agencija REGIONALNI CENTAR SPLIT, Mažuranićevo šetalište 24 b, 21000 Split</item>
      <item>Alessandra Šimeta, Via Motta 34, 6906 Lugano</item>
      <item>MINISTARSTVO PRAVOSUĐA Glavno tajništvo, Ulica grada Vukovara 49, 10000 Zagreb</item>
      <item>Jadranko Vidović, Mažuranićevo šetalište 55, 21000 Split punomoćnik sudionika u postupku Vedran Nevešćanin</item>
      <item>Anđa Šolić, Držićeva 15, 21210 Solin</item>
      <item>Hilda Aljinović, I. Paštrića Poljičanina 18, 21311 Podstrana</item>
      <item>Vinka Batalić, Kukuljevićeva 3, 21000 Split</item>
      <item>Jadranka Jurjević, Hercegovačka 30, 21000 Split</item>
      <item>Jerko Dugeč, Marina Getaldića 31, 21000 Split</item>
      <item>Mara Dobrota</item>
      <item>Marin Mladar, PLEMENŠČINA 8 (ranije: KAŠTEL SUĆURAC, CESTA KAŠTEL SUĆURAC, 120), 21212 Kaštel Sućurac</item>
      <item>Blaženka Mihanović, Radičinka 12, 21311 Žrnovnica</item>
      <item>Ljiljana Dadić, Jurja Plančića 8, 21000 Split</item>
      <item>Cvjetana Srbljin, Rendićeva 7, 21000 Split</item>
      <item>Mile Jerković, Pujanke 71, 21000 Split</item>
      <item>Jurka Penić, ULICA MATE RADELJKOVIĆA 7 (ranije: KAŠTEL ŠTAFILIĆ, PUT RESNIKA, 0), 21217 Kaštel Štafilić</item>
      <item>OŠTRC d.o.o., Dežmanova 5, 10000 Zagreb</item>
      <item>Ivan Mišetić, Mihanovićeva 20, 10000 Zagreb</item>
      <item>Hrvatski fond za privatizaciju, I. Lučića 6-8, 10000 Zagreb</item>
      <item>Viskoki trgovački sud RH, Berislavićeva 11, 10000 Zagreb</item>
      <item>Mario Tomić, Ulica Svetega Križica 26, 21450 Hvar</item>
      <item>Marija Davidović, Listešići 11, 21231 Klis</item>
    </izvorni_sadrzaj>
    <derivirana_varijabla naziv="DomainObject.Predmet.OstaliListFormatedWithAdress_1">
      <item>ŽUPANIJSKO DRŽAVNO ODVJETNIŠTVO U SPLITU, Gundulićeva 29, 21000 Split punomoćnik sudionika u postupku REPUBLIKA HRVATSKA; MINISTARSTVO GOSPODARSTVA, RAVNETELJSTVO ZA ROBNE ZALIHE</item>
      <item>Ivan Matković, Jurja Šižgorića 20, 21000 Split</item>
      <item>Financijska agencija, Vrtni put 3, 10000 Zagreb</item>
      <item>NARODNE NOVINE, dioničko društvo za izdavanje i tiskanje Službenog lista Republike Hrvatske, službenih i drugih obrazaca te , Savski Gaj XIII. put 6, 10000 Zagreb</item>
      <item>Perica Mitrović dipl.iur., Bjelolasička 23, 31000 Osijek</item>
      <item>Dr. Silvio Ćurin, Domovinskog rata 27/I, 21000 Split</item>
      <item>Toni Vukičević, Gorička 6 a, 21000 Split</item>
      <item>Mijo Jeličić, Kliška 29, 21000 Split punomoćnik sudionika u postupku Mara Jukić; Ivica Bašić</item>
      <item>Damir Zagoršćak, I. Gundulića 36 b, 31000 Osijek</item>
      <item>Grgić &amp; Partneri odvjetničko društvo j.t.d., Ulica grada Vukovara 282, 10000 Zagreb punomoćnik sudionika u postupku JADRANSKO OSIGURANJE d.d.; EUROLEASING d.o.o.</item>
      <item>Antonio Zujić, Arnoldova 4, 10000 Zagreb punomoćnik sudionika u postupku CITY EX d.o.o. za prijenos poslovne dokumentacije</item>
      <item>Anđelko Jureško, Radnički dol 23, 10000 Zagreb</item>
      <item>PAVIŠA MAROVIĆ, Bosanska 11/III, 21000 Split</item>
      <item>JADRANŠPED društvo s ograničenom odgovornošću za špediciju, trgovinu i usluge, Kopilica 47 b, Split</item>
      <item>Lukica Bucat, Milna 2014, Milna</item>
      <item>Miranda Budiša, Ulica Kralja Zvonimira 18, 22320 Drniš</item>
      <item>Nada Lović, Pujanke 1, 21000 Split</item>
      <item>JADRANSKO OSIGURANJE dioničko društvo, Listopadska 2, 10000 Zagreb</item>
      <item>Zajednički odvjetnički ured VINKO LJUBIČIĆ, ŽELJKO VRDOL, Sukojišanska 4, 21000 Split</item>
      <item>Jasmin Avdagić, Kralja Zvonimira 44, 22000 Šibenik punomoćnik sudionika u postupku TISKARA MALENICA d.o.o.</item>
      <item>Odvjetnički ured Avdagić, Kralja Zvonimira 44, 22000 Šibenik</item>
      <item>Ivica Crnogaća, Kralja Zvonimira 44, 22000 Šibenik</item>
      <item>Zdravko Bojanić, P. Scutteri 7, 21460 STARI GRAD, Otok Hvar punomoćnik sudionika u postupku Ivan Marijan</item>
      <item>MAĐARIĆ &amp; LUI - odvjetničko društvo d.o.o., Ilica 191F, 10000 Zagreb punomoćnik sudionika u postupku Zagrebačka burza d.d.</item>
      <item>HRVOJE LUI, Ilica 191 F, 10000 Zagreb</item>
      <item>DARKO VARNICA, F.Tuđmana 632, 21214 Kaštel Kambelovac</item>
      <item>ŽUPANIJSKO DRŽAVNO ODVJETNIŠTVO, Gundulićeva 29 a, 21000 Split punomoćnik sudionika u postupku POREZNA UPRAVA Područni ured Split</item>
      <item>ANTE RAJČIĆ, Sukoišanska 23, 21000 Split</item>
      <item>KRUNO PERONJA, Domovinskog rata 29 b/V, 21000 Split punomoćnik sudionika u postupku FABIJAN PERONJA</item>
      <item>Odvjetničko društvo Hanžeković &amp; Partneri društvo s ograničenom odgovornošću, Radnička Cesta 22, 10000 Zagreb punomoćnik sudionika u postupku AMEROPA AG</item>
      <item>DORIS KOŠTA, Ulica Domovinskog rata 21, 21000 Split punomoćnik sudionika u postupku NIKOLA LACMANOVIĆ</item>
      <item>MIRJANA KATUNARIĆ MATKOVIĆ, Matoševa 24, 21000 Split</item>
      <item>Rino Barbić, Vrsina bb, 21465 Jelsa punomoćnik sudionika u postupku HVARSKI VODOVOD d.o.o.</item>
      <item>Mr.sci.iur. Berigoj Vrsalović, Trg Mihovila Pavlinovića 3, 21000 Split</item>
      <item>Odvjetničko društvo SURJAN I PARTNERI, odvjetnik Ivan Surjan, Martićeva 10/II, 10000 Zagreb</item>
      <item>Borko Bebić, Kneza Višeslava 16, 21000 Split</item>
      <item>Matija Dorić, Švarcova 2, 10000 Zagreb</item>
      <item>MARKOVIĆ &amp; PLIŠO odvjetničko društvo d.o.o., Ilica 1A, 10000 Zagreb</item>
      <item>Tamara Kranjec Malenica, Predovečka 11, 10000 Zagreb</item>
      <item>Rino Barbić, Vrsina bb, 21465 Jelsa punomoćnik sudionika u postupku Toma Šurjak; Jakov Peronja</item>
      <item>Zoran Iviš, Put Supavla 1/I, 21000 Split punomoćnik sudionika u postupku TIGAR d.o.o. za usluge</item>
      <item>VONČINA GRUBIŠIĆ LOVIĆ LALIĆ, Preradovićeva 13, 10000 Zagreb</item>
      <item>Marina Tončić-Bota, Nikole Tesle 3/II, 10000 Zagreb punomoćnik sudionika u postupku TRAST međunarodno otpremništvo, dioničko društvo</item>
      <item>Dijana Britvić, Ćiril Metodova 38, 21000 Split</item>
      <item>Zajednički odvjetički ured Vinko Ljubičić, Željko Vrdoljak, Sukoišanska 4, 21000 Split</item>
      <item>Odvjetničko društvo GLAMUZINA &amp; GROŠETA, Krajiška 27, 10000 Zagreb punomoćnik sudionika u postupku IREKS AROMA društvo s ograničenom odgovornošću</item>
      <item>Antonia Selak, Gorjanska 26/III, 10000 Zagreb punomoćnik sudionika u postupku Marin Mileteta, odvjetnik</item>
      <item>Odvjetničko društvo  Dragičević i partneri d.o.o., Palmotićeva 60, 10000 Zagreb</item>
      <item>Vinko Radovani, Hrvatske mornarice 1 J, 21000 Split</item>
      <item>OPĆINSKI SUD U OSIJEKU, Europska avenija 7, 31000 Osijek</item>
      <item>Igor Radelić, Kornatska 1, 10000 Zagreb</item>
      <item>Ivo Staničić, I. Gundulića  16 A, 21000 Split</item>
      <item>Odvjetničko društvo Stanić i partneri j.t.d., Riva 4, 51000 Rijeka</item>
      <item>Odvjetničko društvo Hanžeković &amp; Partneri društvo s ograničenom odgovornošću, Radnička Cesta 22, 10000 Zagreb</item>
      <item>Slavica Čupić, Bihačka 2 A/IV, 21000 Split</item>
      <item>Marko Ramljak, Prilaz Gjure Deželića 57, 10000 Zagreb</item>
      <item>Ivan Bilota dipl.ing.građ., Ulica Hrvatskih Žrtava 130, 21220 Seget Donji</item>
      <item>BILOTA INŽENJERING d.o.o. za gradnju i turizam, Hrvatskih žrtava 130, Seget Donji</item>
      <item>OPĆINSKI SUD U SPLITU, Dračevac, Bivša Vojarna Sveti Križ, 21000 Split</item>
      <item>OPĆINSKI SUD U KNINU Posbeni zemljišnoknjižni odjel sa sjedištem u Drnišu, Trg kralja Tomislava 2, 22320 Drniš</item>
      <item>OPĆINSKI SUD U RIJECI Zemljišno-knjižni odjel, Zadarska 1, 51000 Rijeka</item>
      <item>Jelena Kalinić, Raosa Ivana 15, 21000 Split</item>
      <item>Trgovački sud Split, OVRŠNI ODJEL, Sukoišanska 6, 21000 Split</item>
      <item>Trgovački sud Split OGLASNA PLOČA, Sukoišanska 6, 21000 Split</item>
      <item>OPĆINSKI SUD ZADAR Zemljišno knjižni odjel, Borelli 9, 23 000 Zadar</item>
      <item>TRGOVAČKI SUD ZADAR Stalna služba u Šibeniku, Stjepana Radića 81, 22000 Šibenik</item>
      <item>OPĆINSKI GRAĐANSKI SUD ZAGREB, Ulica grada Vukovara 84, 10000 Zagreb</item>
      <item>Trgovački sud Split Računovodstvo, Sukoišanska 6, 21000 Split</item>
      <item>Trgovački sud Split PISARNICA, Sukoišanska 6, 21000 Split</item>
      <item>OPĆINSKI SUD STARI GRAD Zemljišno knjižni odjel, Zbora narodne garde 9, 21460 Stari Grad</item>
      <item>OPĆINSKI SUD DRNIŠ, Trg kralja Tomislava 2, 22320 Drniš</item>
      <item>OPĆINSKI SUD VUKOVAR Zemljišno knjižni odjel, Županijska ulica br. 31, 32000 Vukovar</item>
      <item>Josip Lončarić, Kosirnikova 9, 10000 Zagreb</item>
      <item>Uprava za zaštitu kulturne baštine konzervatorski odjel Trogir, Gradska 4, Trogir</item>
      <item>Ivica Nalis, Ulica Zrinjskih I Frankopana 15, 20350 Metković</item>
      <item>Visoki trgovački sud Republike Hrvatske, Berislavićeva 11, 10000 Zagreb</item>
      <item>Agencija za osiguranje radničkih potraživanja u slučaju stečaja poslodavca, Frankopanska 11, 10000 Zagreb</item>
      <item>SOCIETE GENERALE-SPLITSKA BANKA dioničko društvo, Ruđera Boškovića 16, Split</item>
      <item>Općinski sud u Zadru, Zemljišno knjižni odjel, Borelli 9, 23000 Zadar</item>
      <item>Općinski sud Velika Gorica, Zemljišjno knjižni odjel, Trg kralja Tomislava 36, 10150 Velika Gorica</item>
      <item>Posebni zemljišno knjižni odjel Općinskog suda u Kninu sa sjedištem u Drnišu, Trg kralja Tomislava 2, 22320 Drniš</item>
      <item>Agencija za upravljanje državnom imovinom, Ivana Lučića 6, 10000 Zagreb</item>
      <item>Općinski sud u Splitu, Zemljišno knjižni odjel, Gundulićeva  29, 21000 Split</item>
      <item>Alen Dumanić, Put Skalica 16, 21000 Split</item>
      <item>ADRIACINK d.d. za pocinčavanje, lijevanje i izradu čeličnih konstrukcija, Stinice 12, Split</item>
      <item>Tomislav Krka, Starčevićeva 13, Split</item>
      <item>Porezna uprava Zadar, Ante Starčevića 9, 23000 Zadar</item>
      <item>Porezna uprava Drniš, Kardinala A. Stepinca 4, 22320 Drniš</item>
      <item>Porezna uprava Vukovar, Trg dr. Franje Tuđmana 1, 32000 Vukovar</item>
      <item>Porezna uprava Rijeka, Riva 16, 51000 Rijeka</item>
      <item>Porezna uprava Ispostava Hvar, Fabrika bb, 21450 Hvar</item>
      <item>Porezna uprava Velika Gorica, Trg kralja Tomislava 34, 10410 Velika Gorica</item>
      <item>Porezna uprava Split, Trg dr. Franje Tuđmana 4, 21000 Split</item>
      <item>Marija Brčić, Put Plokita 3, 21000 Split</item>
      <item>Milan Veić, Istarska 11, 21000 Split</item>
      <item>Lukrecija Benković Duboković, Put Firula 19, 21000 Split</item>
      <item>GRAD SPLIT, OBALAK.BRANIMIRA 14, 21000 Split</item>
      <item>Županijsko državno odvjetništvo u Splitu Građansko upravni odjel, Gundulićeva 29 a, 21000 Split</item>
      <item>Fond za zaštitu okoliša i energetsku učinkovitost, Ksaver 208, 10000 Zagreb</item>
      <item>REDOX  j.d.o.o. za usluge, Imotska 61, Split</item>
      <item>Ines Jurašin, Gundulićeva 26, 21000 Split</item>
      <item>Centar za restrukturiranje i prodaju, Ivana Lučića 6, 10000 Zagreb</item>
      <item>Mirjana Katunarić - Matković, odvjetnica, Andrićeva 3, 21000 Split</item>
      <item>Općinski sud u Splitu Zemljišno knjižni odjel Kaštel Lukšić, Obala kralja Tomislava 2, 21214 Kaštel Lukšić</item>
      <item>Ured državne uprave u Splitsko-dalmatinskoj županiji Ispostava Kaštela, Braće Radić 1, 21212 Kaštel Sućurac</item>
      <item>GRAD KAŠTELA, Ulica Braće Radić 1, 21212 Kaštel Sućurac</item>
      <item>Centar za restrukturiranje i prodaju, Ivana Lučića 6, 10000 Zagreb</item>
      <item>Financijska agencija REGIONALNI CENTAR SPLIT, Mažuranićevo šetalište 24 b, 21000 Split</item>
      <item>Alessandra Šimeta, Via Motta 34, 6906 Lugano</item>
      <item>MINISTARSTVO PRAVOSUĐA Glavno tajništvo, Ulica grada Vukovara 49, 10000 Zagreb</item>
      <item>Jadranko Vidović, Mažuranićevo šetalište 55, 21000 Split punomoćnik sudionika u postupku Vedran Nevešćanin</item>
      <item>Anđa Šolić, Držićeva 15, 21210 Solin</item>
      <item>Hilda Aljinović, I. Paštrića Poljičanina 18, 21311 Podstrana</item>
      <item>Vinka Batalić, Kukuljevićeva 3, 21000 Split</item>
      <item>Jadranka Jurjević, Hercegovačka 30, 21000 Split</item>
      <item>Jerko Dugeč, Marina Getaldića 31, 21000 Split</item>
      <item>Mara Dobrota</item>
      <item>Marin Mladar, PLEMENŠČINA 8 (ranije: KAŠTEL SUĆURAC, CESTA KAŠTEL SUĆURAC, 120), 21212 Kaštel Sućurac</item>
      <item>Blaženka Mihanović, Radičinka 12, 21311 Žrnovnica</item>
      <item>Ljiljana Dadić, Jurja Plančića 8, 21000 Split</item>
      <item>Cvjetana Srbljin, Rendićeva 7, 21000 Split</item>
      <item>Mile Jerković, Pujanke 71, 21000 Split</item>
      <item>Jurka Penić, ULICA MATE RADELJKOVIĆA 7 (ranije: KAŠTEL ŠTAFILIĆ, PUT RESNIKA, 0), 21217 Kaštel Štafilić</item>
      <item>OŠTRC d.o.o., Dežmanova 5, 10000 Zagreb</item>
      <item>Ivan Mišetić, Mihanovićeva 20, 10000 Zagreb</item>
      <item>Hrvatski fond za privatizaciju, I. Lučića 6-8, 10000 Zagreb</item>
      <item>Viskoki trgovački sud RH, Berislavićeva 11, 10000 Zagreb</item>
      <item>Mario Tomić, Ulica Svetega Križica 26, 21450 Hvar</item>
      <item>Marija Davidović, Listešići 11, 21231 Klis</item>
    </derivirana_varijabla>
  </DomainObject.Predmet.OstaliListFormatedWithAdress>
  <DomainObject.Predmet.OstaliListFormatedWithAdressOIB>
    <izvorni_sadrzaj>
      <item>ŽUPANIJSKO DRŽAVNO ODVJETNIŠTVO U SPLITU, OIB 70793241859, Gundulićeva 29, 21000 Split punomoćnik sudionika u postupku REPUBLIKA HRVATSKA; MINISTARSTVO GOSPODARSTVA, RAVNETELJSTVO ZA ROBNE ZALIHE</item>
      <item>Ivan Matković, Jurja Šižgorića 20, 21000 Split</item>
      <item>Financijska agencija, OIB 85821130368, Vrtni put 3, 10000 Zagreb</item>
      <item>NARODNE NOVINE, dioničko društvo za izdavanje i tiskanje Službenog lista Republike Hrvatske, službenih i drugih obrazaca te , OIB 64546066176, Savski Gaj XIII. put 6, 10000 Zagreb</item>
      <item>Perica Mitrović dipl.iur., OIB 29538074286, Bjelolasička 23, 31000 Osijek</item>
      <item>Dr. Silvio Ćurin, OIB 42669674962, Domovinskog rata 27/I, 21000 Split</item>
      <item>Toni Vukičević, Gorička 6 a, 21000 Split</item>
      <item>Mijo Jeličić, OIB 71855290129, Kliška 29, 21000 Split punomoćnik sudionika u postupku Mara Jukić; Ivica Bašić</item>
      <item>Damir Zagoršćak, OIB 30993782023, I. Gundulića 36 b, 31000 Osijek</item>
      <item>Grgić &amp; Partneri odvjetničko društvo j.t.d., OIB 16457179668, Ulica grada Vukovara 282, 10000 Zagreb punomoćnik sudionika u postupku JADRANSKO OSIGURANJE d.d.; EUROLEASING d.o.o.</item>
      <item>Antonio Zujić, Arnoldova 4, 10000 Zagreb punomoćnik sudionika u postupku CITY EX d.o.o. za prijenos poslovne dokumentacije</item>
      <item>Anđelko Jureško, OIB 77082063693, Radnički dol 23, 10000 Zagreb</item>
      <item>PAVIŠA MAROVIĆ, Bosanska 11/III, 21000 Split</item>
      <item>JADRANŠPED društvo s ograničenom odgovornošću za špediciju, trgovinu i usluge, OIB 01049951500, Kopilica 47 b, Split</item>
      <item>Lukica Bucat, OIB 91720486742, Milna 2014, Milna</item>
      <item>Miranda Budiša, OIB 35557811513, Ulica Kralja Zvonimira 18, 22320 Drniš</item>
      <item>Nada Lović, OIB 30557474014, Pujanke 1, 21000 Split</item>
      <item>JADRANSKO OSIGURANJE dioničko društvo, OIB 94472454976, Listopadska 2, 10000 Zagreb</item>
      <item>Zajednički odvjetnički ured VINKO LJUBIČIĆ, ŽELJKO VRDOL, Sukojišanska 4, 21000 Split</item>
      <item>Jasmin Avdagić, Kralja Zvonimira 44, 22000 Šibenik punomoćnik sudionika u postupku TISKARA MALENICA d.o.o.</item>
      <item>Odvjetnički ured Avdagić, Kralja Zvonimira 44, 22000 Šibenik</item>
      <item>Ivica Crnogaća, Kralja Zvonimira 44, 22000 Šibenik</item>
      <item>Zdravko Bojanić, P. Scutteri 7, 21460 STARI GRAD, Otok Hvar punomoćnik sudionika u postupku Ivan Marijan</item>
      <item>MAĐARIĆ &amp; LUI - odvjetničko društvo d.o.o., OIB 27355904472, Ilica 191F, 10000 Zagreb punomoćnik sudionika u postupku Zagrebačka burza d.d.</item>
      <item>HRVOJE LUI, Ilica 191 F, 10000 Zagreb</item>
      <item>DARKO VARNICA, F.Tuđmana 632, 21214 Kaštel Kambelovac</item>
      <item>ŽUPANIJSKO DRŽAVNO ODVJETNIŠTVO, OIB 70793241859, Gundulićeva 29 a, 21000 Split punomoćnik sudionika u postupku POREZNA UPRAVA Područni ured Split</item>
      <item>ANTE RAJČIĆ, Sukoišanska 23, 21000 Split</item>
      <item>KRUNO PERONJA, Domovinskog rata 29 b/V, 21000 Split punomoćnik sudionika u postupku FABIJAN PERONJA</item>
      <item>Odvjetničko društvo Hanžeković &amp; Partneri društvo s ograničenom odgovornošću, OIB 85127306373, Radnička Cesta 22, 10000 Zagreb punomoćnik sudionika u postupku AMEROPA AG</item>
      <item>DORIS KOŠTA, OIB 50670282682, Ulica Domovinskog rata 21, 21000 Split punomoćnik sudionika u postupku NIKOLA LACMANOVIĆ</item>
      <item>MIRJANA KATUNARIĆ MATKOVIĆ, Matoševa 24, 21000 Split</item>
      <item>Rino Barbić, Vrsina bb, 21465 Jelsa punomoćnik sudionika u postupku HVARSKI VODOVOD d.o.o.</item>
      <item>Mr.sci.iur. Berigoj Vrsalović, OIB 35894904443, Trg Mihovila Pavlinovića 3, 21000 Split</item>
      <item>Odvjetničko društvo SURJAN I PARTNERI, odvjetnik Ivan Surjan, Martićeva 10/II, 10000 Zagreb</item>
      <item>Borko Bebić, Kneza Višeslava 16, 21000 Split</item>
      <item>Matija Dorić, Švarcova 2, 10000 Zagreb</item>
      <item>MARKOVIĆ &amp; PLIŠO odvjetničko društvo d.o.o., OIB 82282572283, Ilica 1A, 10000 Zagreb</item>
      <item>Tamara Kranjec Malenica, Predovečka 11, 10000 Zagreb</item>
      <item>Rino Barbić, Vrsina bb, 21465 Jelsa punomoćnik sudionika u postupku Toma Šurjak; Jakov Peronja</item>
      <item>Zoran Iviš, Put Supavla 1/I, 21000 Split punomoćnik sudionika u postupku TIGAR d.o.o. za usluge</item>
      <item>VONČINA GRUBIŠIĆ LOVIĆ LALIĆ, Preradovićeva 13, 10000 Zagreb</item>
      <item>Marina Tončić-Bota, Nikole Tesle 3/II, 10000 Zagreb punomoćnik sudionika u postupku TRAST međunarodno otpremništvo, dioničko društvo</item>
      <item>Dijana Britvić, OIB 82319776508, Ćiril Metodova 38, 21000 Split</item>
      <item>Zajednički odvjetički ured Vinko Ljubičić, Željko Vrdoljak, Sukoišanska 4, 21000 Split</item>
      <item>Odvjetničko društvo GLAMUZINA &amp; GROŠETA, OIB 69402757072, Krajiška 27, 10000 Zagreb punomoćnik sudionika u postupku IREKS AROMA društvo s ograničenom odgovornošću</item>
      <item>Antonia Selak, Gorjanska 26/III, 10000 Zagreb punomoćnik sudionika u postupku Marin Mileteta, odvjetnik</item>
      <item>Odvjetničko društvo  Dragičević i partneri d.o.o., Palmotićeva 60, 10000 Zagreb</item>
      <item>Vinko Radovani, Hrvatske mornarice 1 J, 21000 Split</item>
      <item>OPĆINSKI SUD U OSIJEKU, OIB 38625793303, Europska avenija 7, 31000 Osijek</item>
      <item>Igor Radelić, Kornatska 1, 10000 Zagreb</item>
      <item>Ivo Staničić, I. Gundulića  16 A, 21000 Split</item>
      <item>Odvjetničko društvo Stanić i partneri j.t.d., Riva 4, 51000 Rijeka</item>
      <item>Odvjetničko društvo Hanžeković &amp; Partneri društvo s ograničenom odgovornošću, OIB 85127306373, Radnička Cesta 22, 10000 Zagreb</item>
      <item>Slavica Čupić, Bihačka 2 A/IV, 21000 Split</item>
      <item>Marko Ramljak, Prilaz Gjure Deželića 57, 10000 Zagreb</item>
      <item>Ivan Bilota dipl.ing.građ., OIB 56287080453, Ulica Hrvatskih Žrtava 130, 21220 Seget Donji</item>
      <item>BILOTA INŽENJERING d.o.o. za gradnju i turizam, OIB 56075169776, Hrvatskih žrtava 130, Seget Donji</item>
      <item>OPĆINSKI SUD U SPLITU, OIB 61980608934, Dračevac, Bivša Vojarna Sveti Križ, 21000 Split</item>
      <item>OPĆINSKI SUD U KNINU Posbeni zemljišnoknjižni odjel sa sjedištem u Drnišu, OIB 41941343564, Trg kralja Tomislava 2, 22320 Drniš</item>
      <item>OPĆINSKI SUD U RIJECI Zemljišno-knjižni odjel, OIB 54566384631, Zadarska 1, 51000 Rijeka</item>
      <item>Jelena Kalinić, Raosa Ivana 15, 21000 Split</item>
      <item>Trgovački sud Split, OVRŠNI ODJEL, Sukoišanska 6, 21000 Split</item>
      <item>Trgovački sud Split OGLASNA PLOČA, Sukoišanska 6, 21000 Split</item>
      <item>OPĆINSKI SUD ZADAR Zemljišno knjižni odjel, Borelli 9, 23 000 Zadar</item>
      <item>TRGOVAČKI SUD ZADAR Stalna služba u Šibeniku, OIB 97465301721, Stjepana Radića 81, 22000 Šibenik</item>
      <item>OPĆINSKI GRAĐANSKI SUD ZAGREB, OIB 01252163117, Ulica grada Vukovara 84, 10000 Zagreb</item>
      <item>Trgovački sud Split Računovodstvo, OIB 30842297926, Sukoišanska 6, 21000 Split</item>
      <item>Trgovački sud Split PISARNICA, OIB 30842297926, Sukoišanska 6, 21000 Split</item>
      <item>OPĆINSKI SUD STARI GRAD Zemljišno knjižni odjel, OIB 33628117012, Zbora narodne garde 9, 21460 Stari Grad</item>
      <item>OPĆINSKI SUD DRNIŠ, Trg kralja Tomislava 2, 22320 Drniš</item>
      <item>OPĆINSKI SUD VUKOVAR Zemljišno knjižni odjel, OIB 69370038985, Županijska ulica br. 31, 32000 Vukovar</item>
      <item>Josip Lončarić, Kosirnikova 9, 10000 Zagreb</item>
      <item>Uprava za zaštitu kulturne baštine konzervatorski odjel Trogir, Gradska 4, Trogir</item>
      <item>Ivica Nalis, OIB 03828238106, Ulica Zrinjskih I Frankopana 15, 20350 Metković</item>
      <item>Visoki trgovački sud Republike Hrvatske, OIB 97349366519, Berislavićeva 11, 10000 Zagreb</item>
      <item>Agencija za osiguranje radničkih potraživanja u slučaju stečaja poslodavca, OIB 04323472109, Frankopanska 11, 10000 Zagreb</item>
      <item>SOCIETE GENERALE-SPLITSKA BANKA dioničko društvo, OIB 69326397242, Ruđera Boškovića 16, Split</item>
      <item>Općinski sud u Zadru, Zemljišno knjižni odjel, OIB 78866932443, Borelli 9, 23000 Zadar</item>
      <item>Općinski sud Velika Gorica, Zemljišjno knjižni odjel, OIB 32284739479, Trg kralja Tomislava 36, 10150 Velika Gorica</item>
      <item>Posebni zemljišno knjižni odjel Općinskog suda u Kninu sa sjedištem u Drnišu, OIB 41941343564, Trg kralja Tomislava 2, 22320 Drniš</item>
      <item>Agencija za upravljanje državnom imovinom, OIB 75666130770, Ivana Lučića 6, 10000 Zagreb</item>
      <item>Općinski sud u Splitu, Zemljišno knjižni odjel, OIB 61980608934, Gundulićeva  29, 21000 Split</item>
      <item>Alen Dumanić, OIB 96821083726, Put Skalica 16, 21000 Split</item>
      <item>ADRIACINK d.d. za pocinčavanje, lijevanje i izradu čeličnih konstrukcija, OIB 29615199749, Stinice 12, Split</item>
      <item>Tomislav Krka, Starčevićeva 13, Split</item>
      <item>Porezna uprava Zadar, OIB 18683136487, Ante Starčevića 9, 23000 Zadar</item>
      <item>Porezna uprava Drniš, OIB 18683136487, Kardinala A. Stepinca 4, 22320 Drniš</item>
      <item>Porezna uprava Vukovar, OIB 18683136487, Trg dr. Franje Tuđmana 1, 32000 Vukovar</item>
      <item>Porezna uprava Rijeka, OIB 18683136487, Riva 16, 51000 Rijeka</item>
      <item>Porezna uprava Ispostava Hvar, OIB 18683136487, Fabrika bb, 21450 Hvar</item>
      <item>Porezna uprava Velika Gorica, OIB 18683136487, Trg kralja Tomislava 34, 10410 Velika Gorica</item>
      <item>Porezna uprava Split, OIB 18683136487, Trg dr. Franje Tuđmana 4, 21000 Split</item>
      <item>Marija Brčić, Put Plokita 3, 21000 Split</item>
      <item>Milan Veić, Istarska 11, 21000 Split</item>
      <item>Lukrecija Benković Duboković, OIB 23379427545, Put Firula 19, 21000 Split</item>
      <item>GRAD SPLIT, OBALAK.BRANIMIRA 14, 21000 Split</item>
      <item>Županijsko državno odvjetništvo u Splitu Građansko upravni odjel, OIB 70793241859, Gundulićeva 29 a, 21000 Split</item>
      <item>Fond za zaštitu okoliša i energetsku učinkovitost, Ksaver 208, 10000 Zagreb</item>
      <item>REDOX  j.d.o.o. za usluge, OIB 55472425213, Imotska 61, Split</item>
      <item>Ines Jurašin, Gundulićeva 26, 21000 Split</item>
      <item>Centar za restrukturiranje i prodaju, OIB 38083028711, Ivana Lučića 6, 10000 Zagreb</item>
      <item>Mirjana Katunarić - Matković, odvjetnica, OIB 19345128906, Andrićeva 3, 21000 Split</item>
      <item>Općinski sud u Splitu Zemljišno knjižni odjel Kaštel Lukšić, OIB 61980608934, Obala kralja Tomislava 2, 21214 Kaštel Lukšić</item>
      <item>Ured državne uprave u Splitsko-dalmatinskoj županiji Ispostava Kaštela, Braće Radić 1, 21212 Kaštel Sućurac</item>
      <item>GRAD KAŠTELA, Ulica Braće Radić 1, 21212 Kaštel Sućurac</item>
      <item>Centar za restrukturiranje i prodaju, OIB 38083028711, Ivana Lučića 6, 10000 Zagreb</item>
      <item>Financijska agencija REGIONALNI CENTAR SPLIT, OIB 85821130368, Mažuranićevo šetalište 24 b, 21000 Split</item>
      <item>Alessandra Šimeta, OIB 12919457160, Via Motta 34, 6906 Lugano</item>
      <item>MINISTARSTVO PRAVOSUĐA Glavno tajništvo, OIB 26635293339, Ulica grada Vukovara 49, 10000 Zagreb</item>
      <item>Jadranko Vidović, OIB 59002364613, Mažuranićevo šetalište 55, 21000 Split punomoćnik sudionika u postupku Vedran Nevešćanin</item>
      <item>Anđa Šolić, OIB 19915712920, Držićeva 15, 21210 Solin</item>
      <item>Hilda Aljinović, OIB 29776220525, I. Paštrića Poljičanina 18, 21311 Podstrana</item>
      <item>Vinka Batalić, OIB 93618932042, Kukuljevićeva 3, 21000 Split</item>
      <item>Jadranka Jurjević, OIB 81391207997, Hercegovačka 30, 21000 Split</item>
      <item>Jerko Dugeč, OIB 57017761001, Marina Getaldića 31, 21000 Split</item>
      <item>Mara Dobrota, OIB 21943772484</item>
      <item>Marin Mladar, OIB 17080094552, PLEMENŠČINA 8 (ranije: KAŠTEL SUĆURAC, CESTA KAŠTEL SUĆURAC, 120), 21212 Kaštel Sućurac</item>
      <item>Blaženka Mihanović, OIB 68180763414, Radičinka 12, 21311 Žrnovnica</item>
      <item>Ljiljana Dadić, OIB 34453706637, Jurja Plančića 8, 21000 Split</item>
      <item>Cvjetana Srbljin, OIB 66904421085, Rendićeva 7, 21000 Split</item>
      <item>Mile Jerković, OIB 47281082801, Pujanke 71, 21000 Split</item>
      <item>Jurka Penić, OIB 45519634047, ULICA MATE RADELJKOVIĆA 7 (ranije: KAŠTEL ŠTAFILIĆ, PUT RESNIKA, 0), 21217 Kaštel Štafilić</item>
      <item>OŠTRC d.o.o., OIB 74171273839, Dežmanova 5, 10000 Zagreb</item>
      <item>Ivan Mišetić, Mihanovićeva 20, 10000 Zagreb</item>
      <item>Hrvatski fond za privatizaciju, I. Lučića 6-8, 10000 Zagreb</item>
      <item>Viskoki trgovački sud RH, Berislavićeva 11, 10000 Zagreb</item>
      <item>Mario Tomić, OIB 12822553870, Ulica Svetega Križica 26, 21450 Hvar</item>
      <item>Marija Davidović, Listešići 11, 21231 Klis</item>
    </izvorni_sadrzaj>
    <derivirana_varijabla naziv="DomainObject.Predmet.OstaliListFormatedWithAdressOIB_1">
      <item>ŽUPANIJSKO DRŽAVNO ODVJETNIŠTVO U SPLITU, OIB 70793241859, Gundulićeva 29, 21000 Split punomoćnik sudionika u postupku REPUBLIKA HRVATSKA; MINISTARSTVO GOSPODARSTVA, RAVNETELJSTVO ZA ROBNE ZALIHE</item>
      <item>Ivan Matković, Jurja Šižgorića 20, 21000 Split</item>
      <item>Financijska agencija, OIB 85821130368, Vrtni put 3, 10000 Zagreb</item>
      <item>NARODNE NOVINE, dioničko društvo za izdavanje i tiskanje Službenog lista Republike Hrvatske, službenih i drugih obrazaca te , OIB 64546066176, Savski Gaj XIII. put 6, 10000 Zagreb</item>
      <item>Perica Mitrović dipl.iur., OIB 29538074286, Bjelolasička 23, 31000 Osijek</item>
      <item>Dr. Silvio Ćurin, OIB 42669674962, Domovinskog rata 27/I, 21000 Split</item>
      <item>Toni Vukičević, Gorička 6 a, 21000 Split</item>
      <item>Mijo Jeličić, OIB 71855290129, Kliška 29, 21000 Split punomoćnik sudionika u postupku Mara Jukić; Ivica Bašić</item>
      <item>Damir Zagoršćak, OIB 30993782023, I. Gundulića 36 b, 31000 Osijek</item>
      <item>Grgić &amp; Partneri odvjetničko društvo j.t.d., OIB 16457179668, Ulica grada Vukovara 282, 10000 Zagreb punomoćnik sudionika u postupku JADRANSKO OSIGURANJE d.d.; EUROLEASING d.o.o.</item>
      <item>Antonio Zujić, Arnoldova 4, 10000 Zagreb punomoćnik sudionika u postupku CITY EX d.o.o. za prijenos poslovne dokumentacije</item>
      <item>Anđelko Jureško, OIB 77082063693, Radnički dol 23, 10000 Zagreb</item>
      <item>PAVIŠA MAROVIĆ, Bosanska 11/III, 21000 Split</item>
      <item>JADRANŠPED društvo s ograničenom odgovornošću za špediciju, trgovinu i usluge, OIB 01049951500, Kopilica 47 b, Split</item>
      <item>Lukica Bucat, OIB 91720486742, Milna 2014, Milna</item>
      <item>Miranda Budiša, OIB 35557811513, Ulica Kralja Zvonimira 18, 22320 Drniš</item>
      <item>Nada Lović, OIB 30557474014, Pujanke 1, 21000 Split</item>
      <item>JADRANSKO OSIGURANJE dioničko društvo, OIB 94472454976, Listopadska 2, 10000 Zagreb</item>
      <item>Zajednički odvjetnički ured VINKO LJUBIČIĆ, ŽELJKO VRDOL, Sukojišanska 4, 21000 Split</item>
      <item>Jasmin Avdagić, Kralja Zvonimira 44, 22000 Šibenik punomoćnik sudionika u postupku TISKARA MALENICA d.o.o.</item>
      <item>Odvjetnički ured Avdagić, Kralja Zvonimira 44, 22000 Šibenik</item>
      <item>Ivica Crnogaća, Kralja Zvonimira 44, 22000 Šibenik</item>
      <item>Zdravko Bojanić, P. Scutteri 7, 21460 STARI GRAD, Otok Hvar punomoćnik sudionika u postupku Ivan Marijan</item>
      <item>MAĐARIĆ &amp; LUI - odvjetničko društvo d.o.o., OIB 27355904472, Ilica 191F, 10000 Zagreb punomoćnik sudionika u postupku Zagrebačka burza d.d.</item>
      <item>HRVOJE LUI, Ilica 191 F, 10000 Zagreb</item>
      <item>DARKO VARNICA, F.Tuđmana 632, 21214 Kaštel Kambelovac</item>
      <item>ŽUPANIJSKO DRŽAVNO ODVJETNIŠTVO, OIB 70793241859, Gundulićeva 29 a, 21000 Split punomoćnik sudionika u postupku POREZNA UPRAVA Područni ured Split</item>
      <item>ANTE RAJČIĆ, Sukoišanska 23, 21000 Split</item>
      <item>KRUNO PERONJA, Domovinskog rata 29 b/V, 21000 Split punomoćnik sudionika u postupku FABIJAN PERONJA</item>
      <item>Odvjetničko društvo Hanžeković &amp; Partneri društvo s ograničenom odgovornošću, OIB 85127306373, Radnička Cesta 22, 10000 Zagreb punomoćnik sudionika u postupku AMEROPA AG</item>
      <item>DORIS KOŠTA, OIB 50670282682, Ulica Domovinskog rata 21, 21000 Split punomoćnik sudionika u postupku NIKOLA LACMANOVIĆ</item>
      <item>MIRJANA KATUNARIĆ MATKOVIĆ, Matoševa 24, 21000 Split</item>
      <item>Rino Barbić, Vrsina bb, 21465 Jelsa punomoćnik sudionika u postupku HVARSKI VODOVOD d.o.o.</item>
      <item>Mr.sci.iur. Berigoj Vrsalović, OIB 35894904443, Trg Mihovila Pavlinovića 3, 21000 Split</item>
      <item>Odvjetničko društvo SURJAN I PARTNERI, odvjetnik Ivan Surjan, Martićeva 10/II, 10000 Zagreb</item>
      <item>Borko Bebić, Kneza Višeslava 16, 21000 Split</item>
      <item>Matija Dorić, Švarcova 2, 10000 Zagreb</item>
      <item>MARKOVIĆ &amp; PLIŠO odvjetničko društvo d.o.o., OIB 82282572283, Ilica 1A, 10000 Zagreb</item>
      <item>Tamara Kranjec Malenica, Predovečka 11, 10000 Zagreb</item>
      <item>Rino Barbić, Vrsina bb, 21465 Jelsa punomoćnik sudionika u postupku Toma Šurjak; Jakov Peronja</item>
      <item>Zoran Iviš, Put Supavla 1/I, 21000 Split punomoćnik sudionika u postupku TIGAR d.o.o. za usluge</item>
      <item>VONČINA GRUBIŠIĆ LOVIĆ LALIĆ, Preradovićeva 13, 10000 Zagreb</item>
      <item>Marina Tončić-Bota, Nikole Tesle 3/II, 10000 Zagreb punomoćnik sudionika u postupku TRAST međunarodno otpremništvo, dioničko društvo</item>
      <item>Dijana Britvić, OIB 82319776508, Ćiril Metodova 38, 21000 Split</item>
      <item>Zajednički odvjetički ured Vinko Ljubičić, Željko Vrdoljak, Sukoišanska 4, 21000 Split</item>
      <item>Odvjetničko društvo GLAMUZINA &amp; GROŠETA, OIB 69402757072, Krajiška 27, 10000 Zagreb punomoćnik sudionika u postupku IREKS AROMA društvo s ograničenom odgovornošću</item>
      <item>Antonia Selak, Gorjanska 26/III, 10000 Zagreb punomoćnik sudionika u postupku Marin Mileteta, odvjetnik</item>
      <item>Odvjetničko društvo  Dragičević i partneri d.o.o., Palmotićeva 60, 10000 Zagreb</item>
      <item>Vinko Radovani, Hrvatske mornarice 1 J, 21000 Split</item>
      <item>OPĆINSKI SUD U OSIJEKU, OIB 38625793303, Europska avenija 7, 31000 Osijek</item>
      <item>Igor Radelić, Kornatska 1, 10000 Zagreb</item>
      <item>Ivo Staničić, I. Gundulića  16 A, 21000 Split</item>
      <item>Odvjetničko društvo Stanić i partneri j.t.d., Riva 4, 51000 Rijeka</item>
      <item>Odvjetničko društvo Hanžeković &amp; Partneri društvo s ograničenom odgovornošću, OIB 85127306373, Radnička Cesta 22, 10000 Zagreb</item>
      <item>Slavica Čupić, Bihačka 2 A/IV, 21000 Split</item>
      <item>Marko Ramljak, Prilaz Gjure Deželića 57, 10000 Zagreb</item>
      <item>Ivan Bilota dipl.ing.građ., OIB 56287080453, Ulica Hrvatskih Žrtava 130, 21220 Seget Donji</item>
      <item>BILOTA INŽENJERING d.o.o. za gradnju i turizam, OIB 56075169776, Hrvatskih žrtava 130, Seget Donji</item>
      <item>OPĆINSKI SUD U SPLITU, OIB 61980608934, Dračevac, Bivša Vojarna Sveti Križ, 21000 Split</item>
      <item>OPĆINSKI SUD U KNINU Posbeni zemljišnoknjižni odjel sa sjedištem u Drnišu, OIB 41941343564, Trg kralja Tomislava 2, 22320 Drniš</item>
      <item>OPĆINSKI SUD U RIJECI Zemljišno-knjižni odjel, OIB 54566384631, Zadarska 1, 51000 Rijeka</item>
      <item>Jelena Kalinić, Raosa Ivana 15, 21000 Split</item>
      <item>Trgovački sud Split, OVRŠNI ODJEL, Sukoišanska 6, 21000 Split</item>
      <item>Trgovački sud Split OGLASNA PLOČA, Sukoišanska 6, 21000 Split</item>
      <item>OPĆINSKI SUD ZADAR Zemljišno knjižni odjel, Borelli 9, 23 000 Zadar</item>
      <item>TRGOVAČKI SUD ZADAR Stalna služba u Šibeniku, OIB 97465301721, Stjepana Radića 81, 22000 Šibenik</item>
      <item>OPĆINSKI GRAĐANSKI SUD ZAGREB, OIB 01252163117, Ulica grada Vukovara 84, 10000 Zagreb</item>
      <item>Trgovački sud Split Računovodstvo, OIB 30842297926, Sukoišanska 6, 21000 Split</item>
      <item>Trgovački sud Split PISARNICA, OIB 30842297926, Sukoišanska 6, 21000 Split</item>
      <item>OPĆINSKI SUD STARI GRAD Zemljišno knjižni odjel, OIB 33628117012, Zbora narodne garde 9, 21460 Stari Grad</item>
      <item>OPĆINSKI SUD DRNIŠ, Trg kralja Tomislava 2, 22320 Drniš</item>
      <item>OPĆINSKI SUD VUKOVAR Zemljišno knjižni odjel, OIB 69370038985, Županijska ulica br. 31, 32000 Vukovar</item>
      <item>Josip Lončarić, Kosirnikova 9, 10000 Zagreb</item>
      <item>Uprava za zaštitu kulturne baštine konzervatorski odjel Trogir, Gradska 4, Trogir</item>
      <item>Ivica Nalis, OIB 03828238106, Ulica Zrinjskih I Frankopana 15, 20350 Metković</item>
      <item>Visoki trgovački sud Republike Hrvatske, OIB 97349366519, Berislavićeva 11, 10000 Zagreb</item>
      <item>Agencija za osiguranje radničkih potraživanja u slučaju stečaja poslodavca, OIB 04323472109, Frankopanska 11, 10000 Zagreb</item>
      <item>SOCIETE GENERALE-SPLITSKA BANKA dioničko društvo, OIB 69326397242, Ruđera Boškovića 16, Split</item>
      <item>Općinski sud u Zadru, Zemljišno knjižni odjel, OIB 78866932443, Borelli 9, 23000 Zadar</item>
      <item>Općinski sud Velika Gorica, Zemljišjno knjižni odjel, OIB 32284739479, Trg kralja Tomislava 36, 10150 Velika Gorica</item>
      <item>Posebni zemljišno knjižni odjel Općinskog suda u Kninu sa sjedištem u Drnišu, OIB 41941343564, Trg kralja Tomislava 2, 22320 Drniš</item>
      <item>Agencija za upravljanje državnom imovinom, OIB 75666130770, Ivana Lučića 6, 10000 Zagreb</item>
      <item>Općinski sud u Splitu, Zemljišno knjižni odjel, OIB 61980608934, Gundulićeva  29, 21000 Split</item>
      <item>Alen Dumanić, OIB 96821083726, Put Skalica 16, 21000 Split</item>
      <item>ADRIACINK d.d. za pocinčavanje, lijevanje i izradu čeličnih konstrukcija, OIB 29615199749, Stinice 12, Split</item>
      <item>Tomislav Krka, Starčevićeva 13, Split</item>
      <item>Porezna uprava Zadar, OIB 18683136487, Ante Starčevića 9, 23000 Zadar</item>
      <item>Porezna uprava Drniš, OIB 18683136487, Kardinala A. Stepinca 4, 22320 Drniš</item>
      <item>Porezna uprava Vukovar, OIB 18683136487, Trg dr. Franje Tuđmana 1, 32000 Vukovar</item>
      <item>Porezna uprava Rijeka, OIB 18683136487, Riva 16, 51000 Rijeka</item>
      <item>Porezna uprava Ispostava Hvar, OIB 18683136487, Fabrika bb, 21450 Hvar</item>
      <item>Porezna uprava Velika Gorica, OIB 18683136487, Trg kralja Tomislava 34, 10410 Velika Gorica</item>
      <item>Porezna uprava Split, OIB 18683136487, Trg dr. Franje Tuđmana 4, 21000 Split</item>
      <item>Marija Brčić, Put Plokita 3, 21000 Split</item>
      <item>Milan Veić, Istarska 11, 21000 Split</item>
      <item>Lukrecija Benković Duboković, OIB 23379427545, Put Firula 19, 21000 Split</item>
      <item>GRAD SPLIT, OBALAK.BRANIMIRA 14, 21000 Split</item>
      <item>Županijsko državno odvjetništvo u Splitu Građansko upravni odjel, OIB 70793241859, Gundulićeva 29 a, 21000 Split</item>
      <item>Fond za zaštitu okoliša i energetsku učinkovitost, Ksaver 208, 10000 Zagreb</item>
      <item>REDOX  j.d.o.o. za usluge, OIB 55472425213, Imotska 61, Split</item>
      <item>Ines Jurašin, Gundulićeva 26, 21000 Split</item>
      <item>Centar za restrukturiranje i prodaju, OIB 38083028711, Ivana Lučića 6, 10000 Zagreb</item>
      <item>Mirjana Katunarić - Matković, odvjetnica, OIB 19345128906, Andrićeva 3, 21000 Split</item>
      <item>Općinski sud u Splitu Zemljišno knjižni odjel Kaštel Lukšić, OIB 61980608934, Obala kralja Tomislava 2, 21214 Kaštel Lukšić</item>
      <item>Ured državne uprave u Splitsko-dalmatinskoj županiji Ispostava Kaštela, Braće Radić 1, 21212 Kaštel Sućurac</item>
      <item>GRAD KAŠTELA, Ulica Braće Radić 1, 21212 Kaštel Sućurac</item>
      <item>Centar za restrukturiranje i prodaju, OIB 38083028711, Ivana Lučića 6, 10000 Zagreb</item>
      <item>Financijska agencija REGIONALNI CENTAR SPLIT, OIB 85821130368, Mažuranićevo šetalište 24 b, 21000 Split</item>
      <item>Alessandra Šimeta, OIB 12919457160, Via Motta 34, 6906 Lugano</item>
      <item>MINISTARSTVO PRAVOSUĐA Glavno tajništvo, OIB 26635293339, Ulica grada Vukovara 49, 10000 Zagreb</item>
      <item>Jadranko Vidović, OIB 59002364613, Mažuranićevo šetalište 55, 21000 Split punomoćnik sudionika u postupku Vedran Nevešćanin</item>
      <item>Anđa Šolić, OIB 19915712920, Držićeva 15, 21210 Solin</item>
      <item>Hilda Aljinović, OIB 29776220525, I. Paštrića Poljičanina 18, 21311 Podstrana</item>
      <item>Vinka Batalić, OIB 93618932042, Kukuljevićeva 3, 21000 Split</item>
      <item>Jadranka Jurjević, OIB 81391207997, Hercegovačka 30, 21000 Split</item>
      <item>Jerko Dugeč, OIB 57017761001, Marina Getaldića 31, 21000 Split</item>
      <item>Mara Dobrota, OIB 21943772484</item>
      <item>Marin Mladar, OIB 17080094552, PLEMENŠČINA 8 (ranije: KAŠTEL SUĆURAC, CESTA KAŠTEL SUĆURAC, 120), 21212 Kaštel Sućurac</item>
      <item>Blaženka Mihanović, OIB 68180763414, Radičinka 12, 21311 Žrnovnica</item>
      <item>Ljiljana Dadić, OIB 34453706637, Jurja Plančića 8, 21000 Split</item>
      <item>Cvjetana Srbljin, OIB 66904421085, Rendićeva 7, 21000 Split</item>
      <item>Mile Jerković, OIB 47281082801, Pujanke 71, 21000 Split</item>
      <item>Jurka Penić, OIB 45519634047, ULICA MATE RADELJKOVIĆA 7 (ranije: KAŠTEL ŠTAFILIĆ, PUT RESNIKA, 0), 21217 Kaštel Štafilić</item>
      <item>OŠTRC d.o.o., OIB 74171273839, Dežmanova 5, 10000 Zagreb</item>
      <item>Ivan Mišetić, Mihanovićeva 20, 10000 Zagreb</item>
      <item>Hrvatski fond za privatizaciju, I. Lučića 6-8, 10000 Zagreb</item>
      <item>Viskoki trgovački sud RH, Berislavićeva 11, 10000 Zagreb</item>
      <item>Mario Tomić, OIB 12822553870, Ulica Svetega Križica 26, 21450 Hvar</item>
      <item>Marija Davidović, Listešići 11, 21231 Klis</item>
    </derivirana_varijabla>
  </DomainObject.Predmet.OstaliListFormatedWithAdressOIB>
  <DomainObject.Predmet.OstaliListNazivFormated>
    <izvorni_sadrzaj>
      <item>ŽUPANIJSKO DRŽAVNO ODVJETNIŠTVO U SPLITU</item>
      <item>Ivan Matković</item>
      <item>Financijska agencija</item>
      <item>NARODNE NOVINE, dioničko društvo za izdavanje i tiskanje Službenog lista Republike Hrvatske, službenih i drugih obrazaca te </item>
      <item>Perica Mitrović dipl.iur.</item>
      <item>Dr. Silvio Ćurin</item>
      <item>Toni Vukičević</item>
      <item>Mijo Jeličić</item>
      <item>Damir Zagoršćak</item>
      <item>Grgić &amp; Partneri odvjetničko društvo j.t.d.</item>
      <item>Antonio Zujić</item>
      <item>Anđelko Jureško</item>
      <item>PAVIŠA MAROVIĆ</item>
      <item>JADRANŠPED društvo s ograničenom odgovornošću za špediciju, trgovinu i usluge</item>
      <item>Lukica Bucat</item>
      <item>Miranda Budiša</item>
      <item>Nada Lović</item>
      <item>JADRANSKO OSIGURANJE dioničko društvo</item>
      <item>Zajednički odvjetnički ured VINKO LJUBIČIĆ, ŽELJKO VRDOL</item>
      <item>Jasmin Avdagić</item>
      <item>Odvjetnički ured Avdagić</item>
      <item>Ivica Crnogaća</item>
      <item>Zdravko Bojanić</item>
      <item>MAĐARIĆ &amp; LUI - odvjetničko društvo d.o.o.</item>
      <item>HRVOJE LUI</item>
      <item>DARKO VARNICA</item>
      <item>ŽUPANIJSKO DRŽAVNO ODVJETNIŠTVO</item>
      <item>ANTE RAJČIĆ</item>
      <item>KRUNO PERONJA</item>
      <item>Odvjetničko društvo Hanžeković &amp; Partneri društvo s ograničenom odgovornošću</item>
      <item>DORIS KOŠTA</item>
      <item>MIRJANA KATUNARIĆ MATKOVIĆ</item>
      <item>Rino Barbić</item>
      <item>Mr.sci.iur. Berigoj Vrsalović</item>
      <item>Odvjetničko društvo SURJAN I PARTNERI, odvjetnik Ivan Surjan</item>
      <item>Borko Bebić</item>
      <item>Matija Dorić</item>
      <item>MARKOVIĆ &amp; PLIŠO odvjetničko društvo d.o.o.</item>
      <item>Tamara Kranjec Malenica</item>
      <item>Rino Barbić</item>
      <item>Zoran Iviš</item>
      <item>VONČINA GRUBIŠIĆ LOVIĆ LALIĆ</item>
      <item>Marina Tončić-Bota</item>
      <item>Dijana Britvić</item>
      <item>Zajednički odvjetički ured Vinko Ljubičić, Željko Vrdoljak</item>
      <item>Odvjetničko društvo GLAMUZINA &amp; GROŠETA</item>
      <item>Antonia Selak</item>
      <item>Odvjetničko društvo  Dragičević i partneri d.o.o.</item>
      <item>Vinko Radovani</item>
      <item>OPĆINSKI SUD U OSIJEKU</item>
      <item>Igor Radelić</item>
      <item>Ivo Staničić</item>
      <item>Odvjetničko društvo Stanić i partneri j.t.d.</item>
      <item>Odvjetničko društvo Hanžeković &amp; Partneri društvo s ograničenom odgovornošću</item>
      <item>Slavica Čupić</item>
      <item>Marko Ramljak</item>
      <item>Ivan Bilota dipl.ing.građ.</item>
      <item>BILOTA INŽENJERING d.o.o. za gradnju i turizam</item>
      <item>OPĆINSKI SUD U SPLITU</item>
      <item>OPĆINSKI SUD U KNINU Posbeni zemljišnoknjižni odjel sa sjedištem u Drnišu</item>
      <item>OPĆINSKI SUD U RIJECI Zemljišno-knjižni odjel</item>
      <item>Jelena Kalinić</item>
      <item>Trgovački sud Split, OVRŠNI ODJEL</item>
      <item>Trgovački sud Split OGLASNA PLOČA</item>
      <item>OPĆINSKI SUD ZADAR Zemljišno knjižni odjel</item>
      <item>TRGOVAČKI SUD ZADAR Stalna služba u Šibeniku</item>
      <item>OPĆINSKI GRAĐANSKI SUD ZAGREB</item>
      <item>Trgovački sud Split Računovodstvo</item>
      <item>Trgovački sud Split PISARNICA</item>
      <item>OPĆINSKI SUD STARI GRAD Zemljišno knjižni odjel</item>
      <item>OPĆINSKI SUD DRNIŠ</item>
      <item>OPĆINSKI SUD VUKOVAR Zemljišno knjižni odjel</item>
      <item>Josip Lončarić</item>
      <item>Uprava za zaštitu kulturne baštine konzervatorski odjel Trogir</item>
      <item>Ivica Nalis</item>
      <item>Visoki trgovački sud Republike Hrvatske</item>
      <item>Agencija za osiguranje radničkih potraživanja u slučaju stečaja poslodavca</item>
      <item>SOCIETE GENERALE-SPLITSKA BANKA dioničko društvo</item>
      <item>Općinski sud u Zadru, Zemljišno knjižni odjel</item>
      <item>Općinski sud Velika Gorica, Zemljišjno knjižni odjel</item>
      <item>Posebni zemljišno knjižni odjel Općinskog suda u Kninu sa sjedištem u Drnišu</item>
      <item>Agencija za upravljanje državnom imovinom</item>
      <item>Općinski sud u Splitu, Zemljišno knjižni odjel</item>
      <item>Alen Dumanić</item>
      <item>ADRIACINK d.d. za pocinčavanje, lijevanje i izradu čeličnih konstrukcija</item>
      <item>Tomislav Krka</item>
      <item>Porezna uprava Zadar</item>
      <item>Porezna uprava Drniš</item>
      <item>Porezna uprava Vukovar</item>
      <item>Porezna uprava Rijeka</item>
      <item>Porezna uprava Ispostava Hvar</item>
      <item>Porezna uprava Velika Gorica</item>
      <item>Porezna uprava Split</item>
      <item>Marija Brčić</item>
      <item>Milan Veić</item>
      <item>Lukrecija Benković Duboković</item>
      <item>GRAD SPLIT</item>
      <item>Županijsko državno odvjetništvo u Splitu Građansko upravni odjel</item>
      <item>Fond za zaštitu okoliša i energetsku učinkovitost</item>
      <item>REDOX  j.d.o.o. za usluge</item>
      <item>Ines Jurašin</item>
      <item>Centar za restrukturiranje i prodaju</item>
      <item>Mirjana Katunarić - Matković, odvjetnica</item>
      <item>Općinski sud u Splitu Zemljišno knjižni odjel Kaštel Lukšić</item>
      <item>Ured državne uprave u Splitsko-dalmatinskoj županiji Ispostava Kaštela</item>
      <item>GRAD KAŠTELA</item>
      <item>Centar za restrukturiranje i prodaju</item>
      <item>Financijska agencija REGIONALNI CENTAR SPLIT</item>
      <item>Alessandra Šimeta</item>
      <item>MINISTARSTVO PRAVOSUĐA Glavno tajništvo</item>
      <item>Jadranko Vidović</item>
      <item>Anđa Šolić</item>
      <item>Hilda Aljinović</item>
      <item>Vinka Batalić</item>
      <item>Jadranka Jurjević</item>
      <item>Jerko Dugeč</item>
      <item>Mara Dobrota</item>
      <item>Marin Mladar</item>
      <item>Blaženka Mihanović</item>
      <item>Ljiljana Dadić</item>
      <item>Cvjetana Srbljin</item>
      <item>Mile Jerković</item>
      <item>Jurka Penić</item>
      <item>OŠTRC d.o.o.</item>
      <item>Ivan Mišetić</item>
      <item>Hrvatski fond za privatizaciju</item>
      <item>Viskoki trgovački sud RH</item>
      <item>Mario Tomić</item>
      <item>Marija Davidović</item>
    </izvorni_sadrzaj>
    <derivirana_varijabla naziv="DomainObject.Predmet.OstaliListNazivFormated_1">
      <item>ŽUPANIJSKO DRŽAVNO ODVJETNIŠTVO U SPLITU</item>
      <item>Ivan Matković</item>
      <item>Financijska agencija</item>
      <item>NARODNE NOVINE, dioničko društvo za izdavanje i tiskanje Službenog lista Republike Hrvatske, službenih i drugih obrazaca te </item>
      <item>Perica Mitrović dipl.iur.</item>
      <item>Dr. Silvio Ćurin</item>
      <item>Toni Vukičević</item>
      <item>Mijo Jeličić</item>
      <item>Damir Zagoršćak</item>
      <item>Grgić &amp; Partneri odvjetničko društvo j.t.d.</item>
      <item>Antonio Zujić</item>
      <item>Anđelko Jureško</item>
      <item>PAVIŠA MAROVIĆ</item>
      <item>JADRANŠPED društvo s ograničenom odgovornošću za špediciju, trgovinu i usluge</item>
      <item>Lukica Bucat</item>
      <item>Miranda Budiša</item>
      <item>Nada Lović</item>
      <item>JADRANSKO OSIGURANJE dioničko društvo</item>
      <item>Zajednički odvjetnički ured VINKO LJUBIČIĆ, ŽELJKO VRDOL</item>
      <item>Jasmin Avdagić</item>
      <item>Odvjetnički ured Avdagić</item>
      <item>Ivica Crnogaća</item>
      <item>Zdravko Bojanić</item>
      <item>MAĐARIĆ &amp; LUI - odvjetničko društvo d.o.o.</item>
      <item>HRVOJE LUI</item>
      <item>DARKO VARNICA</item>
      <item>ŽUPANIJSKO DRŽAVNO ODVJETNIŠTVO</item>
      <item>ANTE RAJČIĆ</item>
      <item>KRUNO PERONJA</item>
      <item>Odvjetničko društvo Hanžeković &amp; Partneri društvo s ograničenom odgovornošću</item>
      <item>DORIS KOŠTA</item>
      <item>MIRJANA KATUNARIĆ MATKOVIĆ</item>
      <item>Rino Barbić</item>
      <item>Mr.sci.iur. Berigoj Vrsalović</item>
      <item>Odvjetničko društvo SURJAN I PARTNERI, odvjetnik Ivan Surjan</item>
      <item>Borko Bebić</item>
      <item>Matija Dorić</item>
      <item>MARKOVIĆ &amp; PLIŠO odvjetničko društvo d.o.o.</item>
      <item>Tamara Kranjec Malenica</item>
      <item>Rino Barbić</item>
      <item>Zoran Iviš</item>
      <item>VONČINA GRUBIŠIĆ LOVIĆ LALIĆ</item>
      <item>Marina Tončić-Bota</item>
      <item>Dijana Britvić</item>
      <item>Zajednički odvjetički ured Vinko Ljubičić, Željko Vrdoljak</item>
      <item>Odvjetničko društvo GLAMUZINA &amp; GROŠETA</item>
      <item>Antonia Selak</item>
      <item>Odvjetničko društvo  Dragičević i partneri d.o.o.</item>
      <item>Vinko Radovani</item>
      <item>OPĆINSKI SUD U OSIJEKU</item>
      <item>Igor Radelić</item>
      <item>Ivo Staničić</item>
      <item>Odvjetničko društvo Stanić i partneri j.t.d.</item>
      <item>Odvjetničko društvo Hanžeković &amp; Partneri društvo s ograničenom odgovornošću</item>
      <item>Slavica Čupić</item>
      <item>Marko Ramljak</item>
      <item>Ivan Bilota dipl.ing.građ.</item>
      <item>BILOTA INŽENJERING d.o.o. za gradnju i turizam</item>
      <item>OPĆINSKI SUD U SPLITU</item>
      <item>OPĆINSKI SUD U KNINU Posbeni zemljišnoknjižni odjel sa sjedištem u Drnišu</item>
      <item>OPĆINSKI SUD U RIJECI Zemljišno-knjižni odjel</item>
      <item>Jelena Kalinić</item>
      <item>Trgovački sud Split, OVRŠNI ODJEL</item>
      <item>Trgovački sud Split OGLASNA PLOČA</item>
      <item>OPĆINSKI SUD ZADAR Zemljišno knjižni odjel</item>
      <item>TRGOVAČKI SUD ZADAR Stalna služba u Šibeniku</item>
      <item>OPĆINSKI GRAĐANSKI SUD ZAGREB</item>
      <item>Trgovački sud Split Računovodstvo</item>
      <item>Trgovački sud Split PISARNICA</item>
      <item>OPĆINSKI SUD STARI GRAD Zemljišno knjižni odjel</item>
      <item>OPĆINSKI SUD DRNIŠ</item>
      <item>OPĆINSKI SUD VUKOVAR Zemljišno knjižni odjel</item>
      <item>Josip Lončarić</item>
      <item>Uprava za zaštitu kulturne baštine konzervatorski odjel Trogir</item>
      <item>Ivica Nalis</item>
      <item>Visoki trgovački sud Republike Hrvatske</item>
      <item>Agencija za osiguranje radničkih potraživanja u slučaju stečaja poslodavca</item>
      <item>SOCIETE GENERALE-SPLITSKA BANKA dioničko društvo</item>
      <item>Općinski sud u Zadru, Zemljišno knjižni odjel</item>
      <item>Općinski sud Velika Gorica, Zemljišjno knjižni odjel</item>
      <item>Posebni zemljišno knjižni odjel Općinskog suda u Kninu sa sjedištem u Drnišu</item>
      <item>Agencija za upravljanje državnom imovinom</item>
      <item>Općinski sud u Splitu, Zemljišno knjižni odjel</item>
      <item>Alen Dumanić</item>
      <item>ADRIACINK d.d. za pocinčavanje, lijevanje i izradu čeličnih konstrukcija</item>
      <item>Tomislav Krka</item>
      <item>Porezna uprava Zadar</item>
      <item>Porezna uprava Drniš</item>
      <item>Porezna uprava Vukovar</item>
      <item>Porezna uprava Rijeka</item>
      <item>Porezna uprava Ispostava Hvar</item>
      <item>Porezna uprava Velika Gorica</item>
      <item>Porezna uprava Split</item>
      <item>Marija Brčić</item>
      <item>Milan Veić</item>
      <item>Lukrecija Benković Duboković</item>
      <item>GRAD SPLIT</item>
      <item>Županijsko državno odvjetništvo u Splitu Građansko upravni odjel</item>
      <item>Fond za zaštitu okoliša i energetsku učinkovitost</item>
      <item>REDOX  j.d.o.o. za usluge</item>
      <item>Ines Jurašin</item>
      <item>Centar za restrukturiranje i prodaju</item>
      <item>Mirjana Katunarić - Matković, odvjetnica</item>
      <item>Općinski sud u Splitu Zemljišno knjižni odjel Kaštel Lukšić</item>
      <item>Ured državne uprave u Splitsko-dalmatinskoj županiji Ispostava Kaštela</item>
      <item>GRAD KAŠTELA</item>
      <item>Centar za restrukturiranje i prodaju</item>
      <item>Financijska agencija REGIONALNI CENTAR SPLIT</item>
      <item>Alessandra Šimeta</item>
      <item>MINISTARSTVO PRAVOSUĐA Glavno tajništvo</item>
      <item>Jadranko Vidović</item>
      <item>Anđa Šolić</item>
      <item>Hilda Aljinović</item>
      <item>Vinka Batalić</item>
      <item>Jadranka Jurjević</item>
      <item>Jerko Dugeč</item>
      <item>Mara Dobrota</item>
      <item>Marin Mladar</item>
      <item>Blaženka Mihanović</item>
      <item>Ljiljana Dadić</item>
      <item>Cvjetana Srbljin</item>
      <item>Mile Jerković</item>
      <item>Jurka Penić</item>
      <item>OŠTRC d.o.o.</item>
      <item>Ivan Mišetić</item>
      <item>Hrvatski fond za privatizaciju</item>
      <item>Viskoki trgovački sud RH</item>
      <item>Mario Tomić</item>
      <item>Marija Davidović</item>
    </derivirana_varijabla>
  </DomainObject.Predmet.OstaliListNazivFormated>
  <DomainObject.Predmet.OstaliListNazivFormatedOIB>
    <izvorni_sadrzaj>
      <item>ŽUPANIJSKO DRŽAVNO ODVJETNIŠTVO U SPLITU, OIB 70793241859</item>
      <item>Ivan Matković</item>
      <item>Financijska agencija, OIB 85821130368</item>
      <item>NARODNE NOVINE, dioničko društvo za izdavanje i tiskanje Službenog lista Republike Hrvatske, službenih i drugih obrazaca te , OIB 64546066176</item>
      <item>Perica Mitrović dipl.iur., OIB 29538074286</item>
      <item>Dr. Silvio Ćurin, OIB 42669674962</item>
      <item>Toni Vukičević</item>
      <item>Mijo Jeličić, OIB 71855290129</item>
      <item>Damir Zagoršćak, OIB 30993782023</item>
      <item>Grgić &amp; Partneri odvjetničko društvo j.t.d., OIB 16457179668</item>
      <item>Antonio Zujić</item>
      <item>Anđelko Jureško, OIB 77082063693</item>
      <item>PAVIŠA MAROVIĆ</item>
      <item>JADRANŠPED društvo s ograničenom odgovornošću za špediciju, trgovinu i usluge, OIB 01049951500</item>
      <item>Lukica Bucat, OIB 91720486742</item>
      <item>Miranda Budiša, OIB 35557811513</item>
      <item>Nada Lović, OIB 30557474014</item>
      <item>JADRANSKO OSIGURANJE dioničko društvo, OIB 94472454976</item>
      <item>Zajednički odvjetnički ured VINKO LJUBIČIĆ, ŽELJKO VRDOL</item>
      <item>Jasmin Avdagić</item>
      <item>Odvjetnički ured Avdagić</item>
      <item>Ivica Crnogaća</item>
      <item>Zdravko Bojanić</item>
      <item>MAĐARIĆ &amp; LUI - odvjetničko društvo d.o.o., OIB 27355904472</item>
      <item>HRVOJE LUI</item>
      <item>DARKO VARNICA</item>
      <item>ŽUPANIJSKO DRŽAVNO ODVJETNIŠTVO, OIB 70793241859</item>
      <item>ANTE RAJČIĆ</item>
      <item>KRUNO PERONJA</item>
      <item>Odvjetničko društvo Hanžeković &amp; Partneri društvo s ograničenom odgovornošću, OIB 85127306373</item>
      <item>DORIS KOŠTA, OIB 50670282682</item>
      <item>MIRJANA KATUNARIĆ MATKOVIĆ</item>
      <item>Rino Barbić</item>
      <item>Mr.sci.iur. Berigoj Vrsalović, OIB 35894904443</item>
      <item>Odvjetničko društvo SURJAN I PARTNERI, odvjetnik Ivan Surjan</item>
      <item>Borko Bebić</item>
      <item>Matija Dorić</item>
      <item>MARKOVIĆ &amp; PLIŠO odvjetničko društvo d.o.o., OIB 82282572283</item>
      <item>Tamara Kranjec Malenica</item>
      <item>Rino Barbić</item>
      <item>Zoran Iviš</item>
      <item>VONČINA GRUBIŠIĆ LOVIĆ LALIĆ</item>
      <item>Marina Tončić-Bota</item>
      <item>Dijana Britvić, OIB 82319776508</item>
      <item>Zajednički odvjetički ured Vinko Ljubičić, Željko Vrdoljak</item>
      <item>Odvjetničko društvo GLAMUZINA &amp; GROŠETA, OIB 69402757072</item>
      <item>Antonia Selak</item>
      <item>Odvjetničko društvo  Dragičević i partneri d.o.o.</item>
      <item>Vinko Radovani</item>
      <item>OPĆINSKI SUD U OSIJEKU, OIB 38625793303</item>
      <item>Igor Radelić</item>
      <item>Ivo Staničić</item>
      <item>Odvjetničko društvo Stanić i partneri j.t.d.</item>
      <item>Odvjetničko društvo Hanžeković &amp; Partneri društvo s ograničenom odgovornošću, OIB 85127306373</item>
      <item>Slavica Čupić</item>
      <item>Marko Ramljak</item>
      <item>Ivan Bilota dipl.ing.građ., OIB 56287080453</item>
      <item>BILOTA INŽENJERING d.o.o. za gradnju i turizam, OIB 56075169776</item>
      <item>OPĆINSKI SUD U SPLITU, OIB 61980608934</item>
      <item>OPĆINSKI SUD U KNINU Posbeni zemljišnoknjižni odjel sa sjedištem u Drnišu, OIB 41941343564</item>
      <item>OPĆINSKI SUD U RIJECI Zemljišno-knjižni odjel, OIB 54566384631</item>
      <item>Jelena Kalinić</item>
      <item>Trgovački sud Split, OVRŠNI ODJEL</item>
      <item>Trgovački sud Split OGLASNA PLOČA</item>
      <item>OPĆINSKI SUD ZADAR Zemljišno knjižni odjel</item>
      <item>TRGOVAČKI SUD ZADAR Stalna služba u Šibeniku, OIB 97465301721</item>
      <item>OPĆINSKI GRAĐANSKI SUD ZAGREB, OIB 01252163117</item>
      <item>Trgovački sud Split Računovodstvo, OIB 30842297926</item>
      <item>Trgovački sud Split PISARNICA, OIB 30842297926</item>
      <item>OPĆINSKI SUD STARI GRAD Zemljišno knjižni odjel, OIB 33628117012</item>
      <item>OPĆINSKI SUD DRNIŠ</item>
      <item>OPĆINSKI SUD VUKOVAR Zemljišno knjižni odjel, OIB 69370038985</item>
      <item>Josip Lončarić</item>
      <item>Uprava za zaštitu kulturne baštine konzervatorski odjel Trogir</item>
      <item>Ivica Nalis, OIB 03828238106</item>
      <item>Visoki trgovački sud Republike Hrvatske, OIB 97349366519</item>
      <item>Agencija za osiguranje radničkih potraživanja u slučaju stečaja poslodavca, OIB 04323472109</item>
      <item>SOCIETE GENERALE-SPLITSKA BANKA dioničko društvo, OIB 69326397242</item>
      <item>Općinski sud u Zadru, Zemljišno knjižni odjel, OIB 78866932443</item>
      <item>Općinski sud Velika Gorica, Zemljišjno knjižni odjel, OIB 32284739479</item>
      <item>Posebni zemljišno knjižni odjel Općinskog suda u Kninu sa sjedištem u Drnišu, OIB 41941343564</item>
      <item>Agencija za upravljanje državnom imovinom, OIB 75666130770</item>
      <item>Općinski sud u Splitu, Zemljišno knjižni odjel, OIB 61980608934</item>
      <item>Alen Dumanić, OIB 96821083726</item>
      <item>ADRIACINK d.d. za pocinčavanje, lijevanje i izradu čeličnih konstrukcija, OIB 29615199749</item>
      <item>Tomislav Krka</item>
      <item>Porezna uprava Zadar, OIB 18683136487</item>
      <item>Porezna uprava Drniš, OIB 18683136487</item>
      <item>Porezna uprava Vukovar, OIB 18683136487</item>
      <item>Porezna uprava Rijeka, OIB 18683136487</item>
      <item>Porezna uprava Ispostava Hvar, OIB 18683136487</item>
      <item>Porezna uprava Velika Gorica, OIB 18683136487</item>
      <item>Porezna uprava Split, OIB 18683136487</item>
      <item>Marija Brčić</item>
      <item>Milan Veić</item>
      <item>Lukrecija Benković Duboković, OIB 23379427545</item>
      <item>GRAD SPLIT</item>
      <item>Županijsko državno odvjetništvo u Splitu Građansko upravni odjel, OIB 70793241859</item>
      <item>Fond za zaštitu okoliša i energetsku učinkovitost</item>
      <item>REDOX  j.d.o.o. za usluge, OIB 55472425213</item>
      <item>Ines Jurašin</item>
      <item>Centar za restrukturiranje i prodaju, OIB 38083028711</item>
      <item>Mirjana Katunarić - Matković, odvjetnica, OIB 19345128906</item>
      <item>Općinski sud u Splitu Zemljišno knjižni odjel Kaštel Lukšić, OIB 61980608934</item>
      <item>Ured državne uprave u Splitsko-dalmatinskoj županiji Ispostava Kaštela</item>
      <item>GRAD KAŠTELA</item>
      <item>Centar za restrukturiranje i prodaju, OIB 38083028711</item>
      <item>Financijska agencija REGIONALNI CENTAR SPLIT, OIB 85821130368</item>
      <item>Alessandra Šimeta, OIB 12919457160</item>
      <item>MINISTARSTVO PRAVOSUĐA Glavno tajništvo, OIB 26635293339</item>
      <item>Jadranko Vidović, OIB 59002364613</item>
      <item>Anđa Šolić, OIB 19915712920</item>
      <item>Hilda Aljinović, OIB 29776220525</item>
      <item>Vinka Batalić, OIB 93618932042</item>
      <item>Jadranka Jurjević, OIB 81391207997</item>
      <item>Jerko Dugeč, OIB 57017761001</item>
      <item>Mara Dobrota, OIB 21943772484</item>
      <item>Marin Mladar, OIB 17080094552</item>
      <item>Blaženka Mihanović, OIB 68180763414</item>
      <item>Ljiljana Dadić, OIB 34453706637</item>
      <item>Cvjetana Srbljin, OIB 66904421085</item>
      <item>Mile Jerković, OIB 47281082801</item>
      <item>Jurka Penić, OIB 45519634047</item>
      <item>OŠTRC d.o.o., OIB 74171273839</item>
      <item>Ivan Mišetić</item>
      <item>Hrvatski fond za privatizaciju</item>
      <item>Viskoki trgovački sud RH</item>
      <item>Mario Tomić, OIB 12822553870</item>
      <item>Marija Davidović</item>
    </izvorni_sadrzaj>
    <derivirana_varijabla naziv="DomainObject.Predmet.OstaliListNazivFormatedOIB_1">
      <item>ŽUPANIJSKO DRŽAVNO ODVJETNIŠTVO U SPLITU, OIB 70793241859</item>
      <item>Ivan Matković</item>
      <item>Financijska agencija, OIB 85821130368</item>
      <item>NARODNE NOVINE, dioničko društvo za izdavanje i tiskanje Službenog lista Republike Hrvatske, službenih i drugih obrazaca te , OIB 64546066176</item>
      <item>Perica Mitrović dipl.iur., OIB 29538074286</item>
      <item>Dr. Silvio Ćurin, OIB 42669674962</item>
      <item>Toni Vukičević</item>
      <item>Mijo Jeličić, OIB 71855290129</item>
      <item>Damir Zagoršćak, OIB 30993782023</item>
      <item>Grgić &amp; Partneri odvjetničko društvo j.t.d., OIB 16457179668</item>
      <item>Antonio Zujić</item>
      <item>Anđelko Jureško, OIB 77082063693</item>
      <item>PAVIŠA MAROVIĆ</item>
      <item>JADRANŠPED društvo s ograničenom odgovornošću za špediciju, trgovinu i usluge, OIB 01049951500</item>
      <item>Lukica Bucat, OIB 91720486742</item>
      <item>Miranda Budiša, OIB 35557811513</item>
      <item>Nada Lović, OIB 30557474014</item>
      <item>JADRANSKO OSIGURANJE dioničko društvo, OIB 94472454976</item>
      <item>Zajednički odvjetnički ured VINKO LJUBIČIĆ, ŽELJKO VRDOL</item>
      <item>Jasmin Avdagić</item>
      <item>Odvjetnički ured Avdagić</item>
      <item>Ivica Crnogaća</item>
      <item>Zdravko Bojanić</item>
      <item>MAĐARIĆ &amp; LUI - odvjetničko društvo d.o.o., OIB 27355904472</item>
      <item>HRVOJE LUI</item>
      <item>DARKO VARNICA</item>
      <item>ŽUPANIJSKO DRŽAVNO ODVJETNIŠTVO, OIB 70793241859</item>
      <item>ANTE RAJČIĆ</item>
      <item>KRUNO PERONJA</item>
      <item>Odvjetničko društvo Hanžeković &amp; Partneri društvo s ograničenom odgovornošću, OIB 85127306373</item>
      <item>DORIS KOŠTA, OIB 50670282682</item>
      <item>MIRJANA KATUNARIĆ MATKOVIĆ</item>
      <item>Rino Barbić</item>
      <item>Mr.sci.iur. Berigoj Vrsalović, OIB 35894904443</item>
      <item>Odvjetničko društvo SURJAN I PARTNERI, odvjetnik Ivan Surjan</item>
      <item>Borko Bebić</item>
      <item>Matija Dorić</item>
      <item>MARKOVIĆ &amp; PLIŠO odvjetničko društvo d.o.o., OIB 82282572283</item>
      <item>Tamara Kranjec Malenica</item>
      <item>Rino Barbić</item>
      <item>Zoran Iviš</item>
      <item>VONČINA GRUBIŠIĆ LOVIĆ LALIĆ</item>
      <item>Marina Tončić-Bota</item>
      <item>Dijana Britvić, OIB 82319776508</item>
      <item>Zajednički odvjetički ured Vinko Ljubičić, Željko Vrdoljak</item>
      <item>Odvjetničko društvo GLAMUZINA &amp; GROŠETA, OIB 69402757072</item>
      <item>Antonia Selak</item>
      <item>Odvjetničko društvo  Dragičević i partneri d.o.o.</item>
      <item>Vinko Radovani</item>
      <item>OPĆINSKI SUD U OSIJEKU, OIB 38625793303</item>
      <item>Igor Radelić</item>
      <item>Ivo Staničić</item>
      <item>Odvjetničko društvo Stanić i partneri j.t.d.</item>
      <item>Odvjetničko društvo Hanžeković &amp; Partneri društvo s ograničenom odgovornošću, OIB 85127306373</item>
      <item>Slavica Čupić</item>
      <item>Marko Ramljak</item>
      <item>Ivan Bilota dipl.ing.građ., OIB 56287080453</item>
      <item>BILOTA INŽENJERING d.o.o. za gradnju i turizam, OIB 56075169776</item>
      <item>OPĆINSKI SUD U SPLITU, OIB 61980608934</item>
      <item>OPĆINSKI SUD U KNINU Posbeni zemljišnoknjižni odjel sa sjedištem u Drnišu, OIB 41941343564</item>
      <item>OPĆINSKI SUD U RIJECI Zemljišno-knjižni odjel, OIB 54566384631</item>
      <item>Jelena Kalinić</item>
      <item>Trgovački sud Split, OVRŠNI ODJEL</item>
      <item>Trgovački sud Split OGLASNA PLOČA</item>
      <item>OPĆINSKI SUD ZADAR Zemljišno knjižni odjel</item>
      <item>TRGOVAČKI SUD ZADAR Stalna služba u Šibeniku, OIB 97465301721</item>
      <item>OPĆINSKI GRAĐANSKI SUD ZAGREB, OIB 01252163117</item>
      <item>Trgovački sud Split Računovodstvo, OIB 30842297926</item>
      <item>Trgovački sud Split PISARNICA, OIB 30842297926</item>
      <item>OPĆINSKI SUD STARI GRAD Zemljišno knjižni odjel, OIB 33628117012</item>
      <item>OPĆINSKI SUD DRNIŠ</item>
      <item>OPĆINSKI SUD VUKOVAR Zemljišno knjižni odjel, OIB 69370038985</item>
      <item>Josip Lončarić</item>
      <item>Uprava za zaštitu kulturne baštine konzervatorski odjel Trogir</item>
      <item>Ivica Nalis, OIB 03828238106</item>
      <item>Visoki trgovački sud Republike Hrvatske, OIB 97349366519</item>
      <item>Agencija za osiguranje radničkih potraživanja u slučaju stečaja poslodavca, OIB 04323472109</item>
      <item>SOCIETE GENERALE-SPLITSKA BANKA dioničko društvo, OIB 69326397242</item>
      <item>Općinski sud u Zadru, Zemljišno knjižni odjel, OIB 78866932443</item>
      <item>Općinski sud Velika Gorica, Zemljišjno knjižni odjel, OIB 32284739479</item>
      <item>Posebni zemljišno knjižni odjel Općinskog suda u Kninu sa sjedištem u Drnišu, OIB 41941343564</item>
      <item>Agencija za upravljanje državnom imovinom, OIB 75666130770</item>
      <item>Općinski sud u Splitu, Zemljišno knjižni odjel, OIB 61980608934</item>
      <item>Alen Dumanić, OIB 96821083726</item>
      <item>ADRIACINK d.d. za pocinčavanje, lijevanje i izradu čeličnih konstrukcija, OIB 29615199749</item>
      <item>Tomislav Krka</item>
      <item>Porezna uprava Zadar, OIB 18683136487</item>
      <item>Porezna uprava Drniš, OIB 18683136487</item>
      <item>Porezna uprava Vukovar, OIB 18683136487</item>
      <item>Porezna uprava Rijeka, OIB 18683136487</item>
      <item>Porezna uprava Ispostava Hvar, OIB 18683136487</item>
      <item>Porezna uprava Velika Gorica, OIB 18683136487</item>
      <item>Porezna uprava Split, OIB 18683136487</item>
      <item>Marija Brčić</item>
      <item>Milan Veić</item>
      <item>Lukrecija Benković Duboković, OIB 23379427545</item>
      <item>GRAD SPLIT</item>
      <item>Županijsko državno odvjetništvo u Splitu Građansko upravni odjel, OIB 70793241859</item>
      <item>Fond za zaštitu okoliša i energetsku učinkovitost</item>
      <item>REDOX  j.d.o.o. za usluge, OIB 55472425213</item>
      <item>Ines Jurašin</item>
      <item>Centar za restrukturiranje i prodaju, OIB 38083028711</item>
      <item>Mirjana Katunarić - Matković, odvjetnica, OIB 19345128906</item>
      <item>Općinski sud u Splitu Zemljišno knjižni odjel Kaštel Lukšić, OIB 61980608934</item>
      <item>Ured državne uprave u Splitsko-dalmatinskoj županiji Ispostava Kaštela</item>
      <item>GRAD KAŠTELA</item>
      <item>Centar za restrukturiranje i prodaju, OIB 38083028711</item>
      <item>Financijska agencija REGIONALNI CENTAR SPLIT, OIB 85821130368</item>
      <item>Alessandra Šimeta, OIB 12919457160</item>
      <item>MINISTARSTVO PRAVOSUĐA Glavno tajništvo, OIB 26635293339</item>
      <item>Jadranko Vidović, OIB 59002364613</item>
      <item>Anđa Šolić, OIB 19915712920</item>
      <item>Hilda Aljinović, OIB 29776220525</item>
      <item>Vinka Batalić, OIB 93618932042</item>
      <item>Jadranka Jurjević, OIB 81391207997</item>
      <item>Jerko Dugeč, OIB 57017761001</item>
      <item>Mara Dobrota, OIB 21943772484</item>
      <item>Marin Mladar, OIB 17080094552</item>
      <item>Blaženka Mihanović, OIB 68180763414</item>
      <item>Ljiljana Dadić, OIB 34453706637</item>
      <item>Cvjetana Srbljin, OIB 66904421085</item>
      <item>Mile Jerković, OIB 47281082801</item>
      <item>Jurka Penić, OIB 45519634047</item>
      <item>OŠTRC d.o.o., OIB 74171273839</item>
      <item>Ivan Mišetić</item>
      <item>Hrvatski fond za privatizaciju</item>
      <item>Viskoki trgovački sud RH</item>
      <item>Mario Tomić, OIB 12822553870</item>
      <item>Marija Davidović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studenog 2015.</izvorni_sadrzaj>
    <derivirana_varijabla naziv="DomainObject.Datum_1">20. studenog 2015.</derivirana_varijabla>
  </DomainObject.Datum>
  <DomainObject.PoslovniBrojDokumenta>
    <izvorni_sadrzaj/>
    <derivirana_varijabla naziv="DomainObject.PoslovniBrojDokumenta_1"/>
  </DomainObject.PoslovniBrojDokumenta>
  <DomainObject.Predmet.StrankaIDrugi>
    <izvorni_sadrzaj>REPUBLIKA HRVATSKA i dr.</izvorni_sadrzaj>
    <derivirana_varijabla naziv="DomainObject.Predmet.StrankaIDrugi_1">REPUBLIKA HRVATSKA i dr.</derivirana_varijabla>
  </DomainObject.Predmet.StrankaIDrugi>
  <DomainObject.Predmet.ProtustrankaIDrugi>
    <izvorni_sadrzaj>DALMACIJAVINO d.d. za proizvodnju i promet alkoholnih i bezalkoholnih pića "u stečaju"</izvorni_sadrzaj>
    <derivirana_varijabla naziv="DomainObject.Predmet.ProtustrankaIDrugi_1">DALMACIJAVINO d.d. za proizvodnju i promet alkoholnih i bezalkoholnih pića "u stečaju"</derivirana_varijabla>
  </DomainObject.Predmet.ProtustrankaIDrugi>
  <DomainObject.Predmet.StrankaIDrugiAdressOIB>
    <izvorni_sadrzaj>REPUBLIKA HRVATSKA, OIB 18683136487 i dr.</izvorni_sadrzaj>
    <derivirana_varijabla naziv="DomainObject.Predmet.StrankaIDrugiAdressOIB_1">REPUBLIKA HRVATSKA, OIB 18683136487 i dr.</derivirana_varijabla>
  </DomainObject.Predmet.StrankaIDrugiAdressOIB>
  <DomainObject.Predmet.ProtustrankaIDrugiAdressOIB>
    <izvorni_sadrzaj>DALMACIJAVINO d.d. za proizvodnju i promet alkoholnih i bezalkoholnih pića "u stečaju", OIB 07837847925, Obala kneza Domagoja 15, Split</izvorni_sadrzaj>
    <derivirana_varijabla naziv="DomainObject.Predmet.ProtustrankaIDrugiAdressOIB_1">DALMACIJAVINO d.d. za proizvodnju i promet alkoholnih i bezalkoholnih pića "u stečaju", OIB 07837847925, Obala kneza Domagoja 15,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ŽUPANIJSKO DRŽAVNO ODVJETNIŠTVO U SPLITU</item>
      <item>REPUBLIKA HRVATSKA</item>
      <item>DALMACIJAVINO d.d. za proizvodnju i promet alkoholnih i bezalkoholnih pića "u stečaju"</item>
      <item>Ivan Matković</item>
      <item>Financijska agencija</item>
      <item>NARODNE NOVINE, dioničko društvo za izdavanje i tiskanje Službenog lista Republike Hrvatske, službenih i drugih obrazaca te </item>
      <item>Perica Mitrović dipl.iur.</item>
      <item>LUKA dioničko društvo</item>
      <item>RAD, d.o.o. za vodoopskrbu i ostale komunalne djelatnosti</item>
      <item>Dr. Silvio Ćurin</item>
      <item>Toni Vukičević</item>
      <item>HEP-Operator distribucijskog sustava d.o.o. za distribuciju i opskrbu električne energije ELEKTRA ŠIBENI</item>
      <item>Mara Jukić</item>
      <item>Ivica Bašić</item>
      <item>Mijo Jeličić</item>
      <item>GASTRO GRUPA d.o.o. za trgovinu i usluge</item>
      <item>Damir Zagoršćak</item>
      <item>AUTO HRVATSKA dioničko društvo</item>
      <item>JADRANSKO OSIGURANJE d.d.</item>
      <item>Grgić &amp; Partneri odvjetničko društvo j.t.d.</item>
      <item>CITY EX d.o.o. za prijenos poslovne dokumentacije</item>
      <item>Antonio Zujić</item>
      <item>Hrvatski Telekom d.d.</item>
      <item>CODEX SORTIUM društvo s ograničenom odgovornošću za pružanje kompleksnih konzalting usluga</item>
      <item>SUNCE osiguranje d.d.</item>
      <item>HRVATSKA IZVJEŠTAJNA NOVINSKA AGENCIJA</item>
      <item>ČISTOĆA d.o.o. za komunalnu djelatnost, održavanje čistoće i odlaganje komunalnog otpada</item>
      <item>Anđelko Jureško</item>
      <item>TEXT-PAPIR d.o.o. za trgovinu i usluge</item>
      <item>PAVIŠA MAROVIĆ</item>
      <item>SLOBODNA DALMACIJA izdavačka i tiskarska djelatnost, dioničko društvo</item>
      <item>ČISTOĆA društvo s ograničenom odgovornošću za obavljanje komunalnih djelatnosti održavanja čistoće i odlaganja komunaln</item>
      <item>JADRANŠPED društvo s ograničenom odgovornošću za špediciju, trgovinu i usluge</item>
      <item>Lukica Bucat</item>
      <item>Miranda Budiša</item>
      <item>Nada Lović</item>
      <item>JADRANSKO OSIGURANJE dioničko društvo</item>
      <item>OPĆINA JELSA Jedinstveni upravni odjel</item>
      <item>AUTOKUĆA BOSNIĆ d.o.o. za trgovinu, servis i remont</item>
      <item>Zajednički odvjetnički ured VINKO LJUBIČIĆ, ŽELJKO VRDOL</item>
      <item>Jasmin Avdagić</item>
      <item>TISKARA MALENICA d.o.o.</item>
      <item>Odvjetnički ured Avdagić</item>
      <item>Ivica Crnogaća</item>
      <item>Zdravko Bojanić</item>
      <item>Ivan Marijan</item>
      <item>HEP-Operator distribucijskog sustava d.o.o. za distribuciju i opskrbu električne energije</item>
      <item>Rikard Pavlović</item>
      <item>LUČKA UPRAVA SPLIT</item>
      <item>TINA ALATI društvo s ograničenom odgovorošću za trgovinu i usluge</item>
      <item>PLOVPUT trgovačko društvo s ograničenom odgovornošću za održavanje pomorskih plovnih putova i radijske službe</item>
      <item>Regionalna veletržnica Benkovac dioničko društvo za trgovinu i usluge "u stečaju"</item>
      <item>MESSER CROATIA PLIN Poduzeće za proizvodnju i prodaju tehničkih plinova d.o.o.</item>
      <item>ZAVOD ZA JAVNO ZDRAVSTVO DR. ANDRIJA ŠTAMPAR</item>
      <item>Zagrebačka burza d.d.</item>
      <item>MAĐARIĆ &amp; LUI - odvjetničko društvo d.o.o.</item>
      <item>HRVOJE LUI</item>
      <item>METRONET TELEKOMUNIKACIJE d.d. za telekomunikacijske usluge</item>
      <item>DARKO VARNICA</item>
      <item>RELAX, d.o.o. za proizvodnju i trgovinu</item>
      <item>MINISTARSTVO GOSPODARSTVA, RAVNETELJSTVO ZA ROBNE ZALIHE</item>
      <item>ŽUPANIJSKO DRŽAVNO ODVJETNIŠTVO</item>
      <item>PUĆO d.o.o. za trgovinu, ugostiteljstvo i cestovni prijevoz</item>
      <item>ITEM, d.o.o. informatičke usluge</item>
      <item>ANTE RAJČIĆ</item>
      <item>ŠKARE TRADE, d.o.o. za trgovinu i ugostiteljstvo</item>
      <item>CROATIA osiguranje d.d. FILIJALA SPLIT</item>
      <item>MIRJANA BARIĆ</item>
      <item>SREDIŠNJE KLIRINŠKO DEPOZITARNO DRUŠTVO, dioničko društvo</item>
      <item>MILENKO BUŠLJETA</item>
      <item>MILICA UGARKOVIĆ</item>
      <item>FABIJAN PERONJA</item>
      <item>Agencija za upravljanje državnom imovinom</item>
      <item>KRUNO PERONJA</item>
      <item>COMENG, društvo s ograničenom odgovornošću za informatički inženjering</item>
      <item>AMEROPA AG</item>
      <item>GRAFOPLEX, društvo s ograničenom odgovornošću, za trgovinu i usluge</item>
      <item>HP - Hrvatska pošta d.d.</item>
      <item>Odvjetničko društvo Hanžeković &amp; Partneri društvo s ograničenom odgovornošću</item>
      <item>Financijska agencija</item>
      <item>DORIS KOŠTA</item>
      <item>NIKOLA LACMANOVIĆ</item>
      <item>HEP-Operator distribucijskog sustava d.o.o. za distribuciju i opskrbu električne energije</item>
      <item>MIRJANA KATUNARIĆ MATKOVIĆ</item>
      <item>VODOVOD I KANALIZACIJA, društvo s ograničenom odgovornošću za vodoopskrbu, odvodnju i pročišćavanje otpadnih voda</item>
      <item>JELKOM, društvo s ograničenom odgovornošću za komunalnu djelatnost</item>
      <item>DALMACIJAVINO d.d. za proizvodnju i promet alkoholnih i bezalkoholnih pića "u stečaju"</item>
      <item>EUROLEASING d.o.o.</item>
      <item>Rino Barbić, odvjetnik</item>
      <item>HVARSKI VODOVOD d.o.o.</item>
      <item>Rino Barbić</item>
      <item>Mr.sci.iur. Berigoj Vrsalović</item>
      <item>Odvjetničko društvo SURJAN I PARTNERI, odvjetnik Ivan Surjan</item>
      <item>IVAN MILAT</item>
      <item>DIONOVA - DIONA d.o.o.</item>
      <item>TEHNOPLAST d.o.o. za građevinarstvo, trgovinu, ugostiteljstvo, turizam i uslužne djelatnosti</item>
      <item>Borko Bebić</item>
      <item>VIPnet, društvo s ograničenom odgovornošću za usluge javnih telekomunikacija</item>
      <item>BILIĆ-ERIĆ d.o.o. za privatnu zaštitu</item>
      <item>Matija Dorić</item>
      <item>DALMACIJAVINO - ZAGREB društvo sograničenom odgovornošću za trgovinu, ugostiteljstvo i prijevoz</item>
      <item>GRAD DRNIŠ</item>
      <item>Vetropack Straža tvornica stakla d.d. Hum na Sutli</item>
      <item>MARKOVIĆ &amp; PLIŠO odvjetničko društvo d.o.o.</item>
      <item>Tamara Kranjec Malenica</item>
      <item>CAPRICORNO, društvo s ograničenom odgovornošću za trgovinu</item>
      <item>PELJEŠKI VRHOVI, POLJOPRIVREDNA ZADRUGA</item>
      <item>Rino Barbić</item>
      <item>Toma Šurjak</item>
      <item>Jakov Peronja</item>
      <item>TIGAR d.o.o. za usluge</item>
      <item>Zoran Iviš</item>
      <item>POREZNA UPRAVA Područni ured Split</item>
      <item>BURA I TRAMUNTANA d.o.o. za trgovinu i usluge</item>
      <item>VONČINA GRUBIŠIĆ LOVIĆ LALIĆ</item>
      <item>Marina Tončić-Bota</item>
      <item>TRAST međunarodno otpremništvo, dioničko društvo</item>
      <item>CHROMOS AGRO dioničko društvo proizvodnja sredstava za zaštitu bilja</item>
      <item>VODOVOD I KANALIZACIJA, društvo s ograničenom odgovornošću za vodoopskrbu, odvodnju i pročišćavanje otpadnih voda</item>
      <item>AUTOTRANS d. o. o. za javni prijevoz putnika u cestovonom prometu, trgovinu, usluge i turistička agencija</item>
      <item>BRTVILA BREZIĆ d.o.o. za proizvodnju brtvila, trgovinu i zastupanje</item>
      <item>Dijana Britvić</item>
      <item>Zajednički odvjetički ured Vinko Ljubičić, Željko Vrdoljak</item>
      <item>Odvjetničko društvo GLAMUZINA &amp; GROŠETA</item>
      <item>IREKS AROMA društvo s ograničenom odgovornošću</item>
      <item>Antonia Selak</item>
      <item>Marin Mileteta, odvjetnik</item>
      <item>Odvjetničko društvo  Dragičević i partneri d.o.o.</item>
      <item>HEP - Opskrba d.o.o. za opskrbu potrošača električnom, toplinskom energijom i plinom</item>
      <item>ING-ATEST d.o.o. za trgovinu i usluge</item>
      <item>Vinko Radovani</item>
      <item>Hrvatske vode, pravna osoba za upravljanje vodama</item>
      <item>BASLER OSIGURANJE ZAGREB dioničko društvo za osiguranje</item>
      <item>NARODNI TRGOVAČKI LANAC d.o.o. za trgovinu i usluge</item>
      <item>MANTIS, d.o.o. za trgovinu i usluge</item>
      <item>OPĆINSKI SUD U OSIJEKU</item>
      <item>Vinko Paina</item>
      <item>TRANSADRIA, međunarodna špedicija d. d. u stečaju</item>
      <item>Hrvatska radiotelevizija</item>
      <item>BRODOMERKUR trgovina i usluge, dioničko društvo</item>
      <item>ZAGREBAČKI HOLDING, društvo s ograničenom odgovornošću za javni prijevoz, opskrbu vodom, održavanje čistoće, putnička a</item>
      <item>Igor Radelić</item>
      <item>Ivo Staničić</item>
      <item>Odvjetničko društvo Stanić i partneri j.t.d.</item>
      <item>Odvjetničko društvo Hanžeković &amp; Partneri društvo s ograničenom odgovornošću</item>
      <item>NASTAVNI ZAVOD ZA JAVNO ZDRAVSTVO SPLITSKO-DALMATINSKE ŽUPANIJE</item>
      <item>Slavica Čupić</item>
      <item>BRODOSPLIT-BRODOGRADILIŠTE društvo s ograničenom odgovornošću</item>
      <item>COPAN ZAGREB društvo s ograničenom odgovornošću za trgovinu i zastupanje</item>
      <item>DUHAN društvo s ograničenom odgovornošću</item>
      <item>Ivica Maleš vl. autoservis "UNO"</item>
      <item>Teo Palaversić</item>
      <item>HRVATSKA POŠTANSKA BANKA, dioničko društvo</item>
      <item>OTIS DIZALA, društvo s ograničenom odgovornošću za proizvodnju, montažu, remont i održavanje dizala</item>
      <item>Fabijan Roić</item>
      <item>Ivo Družević</item>
      <item>Ivo Roić</item>
      <item>Josip Kovačević</item>
      <item>Tedi-Tadija Maroević</item>
      <item>Jakica Lupi</item>
      <item>Joza Bratanić</item>
      <item>Antun Pavičić</item>
      <item>Juraj Pavičić</item>
      <item>Cvjetko Matković</item>
      <item>Katica Kovačević</item>
      <item>Nikša Dužević</item>
      <item>Milovan Kombura</item>
      <item>Jelisava Pavičić</item>
      <item>Matko Carić</item>
      <item>Marinko Dužević</item>
      <item>Margarita Radonić</item>
      <item>Dinko Pavičić Tribunol</item>
      <item>Tonči Šurjak</item>
      <item>Duško Pavičić Ivelja</item>
      <item>Pero Dulčić Sušak</item>
      <item>Ivan Tadić</item>
      <item>Ivica Pavičić</item>
      <item>Mihovil-Mile Pavičić</item>
      <item>Tomi Moscatello</item>
      <item>Nikola Vodanović</item>
      <item>Margarita Marica Stančić</item>
      <item>Vjekoslav Radonić</item>
      <item>Marinko Sanseović</item>
      <item>Tadija Moškatelo</item>
      <item>Damir Petrić</item>
      <item>Louis Petrić</item>
      <item>Ivica Ljubić</item>
      <item>Vinko Lupi</item>
      <item>Ivan Tadić Šilo</item>
      <item>Ivan Tadić</item>
      <item>Vinko Maroević</item>
      <item>Ivan Buratović</item>
      <item>Mijo Mili Pavičić</item>
      <item>Marija Vodanović</item>
      <item>Jakov Fredotović</item>
      <item>Miljenko Srhoj</item>
      <item>Nikola Haladić</item>
      <item>Janez Jelušić</item>
      <item>Nikola Sansević</item>
      <item>Nikola Buratović</item>
      <item>Cvjetko Buratović</item>
      <item>Nikola Buratović</item>
      <item>Nikola Stipišić</item>
      <item>Prošper Moškatelo</item>
      <item>Tonko Maroević</item>
      <item>Ivo Pavičić</item>
      <item>Pavao Čubre</item>
      <item>Luka Šurjak</item>
      <item>Luka Franetović</item>
      <item>Ivan Miloš Mile</item>
      <item>Jure Moškatelo</item>
      <item>Vjekoslav Bogdanić</item>
      <item>Petro Šoljan</item>
      <item>Juraj Dužević</item>
      <item>Damir Šurjak</item>
      <item>Jakov Tresić</item>
      <item>Juraj Moškatelo Stariji</item>
      <item>Ruža Roić</item>
      <item>Rade Čavić</item>
      <item>Matilda Buratović</item>
      <item>Ivo Šurjak</item>
      <item>Dražica Matković Ljubo</item>
      <item>Dinko Račić</item>
      <item>Mila Franetović Dužević</item>
      <item>Luka Stančić</item>
      <item>Meri Petrić</item>
      <item>Ivan Moškatelo</item>
      <item>Vinko Moškatelo</item>
      <item>Nikola Šimunović</item>
      <item>Mirko Radonić</item>
      <item>Antun Sansević</item>
      <item>Nikša Moškatelo</item>
      <item>Antun Vodanović Stariji</item>
      <item>Ivo Bojanić</item>
      <item>Cvjetko Miličić</item>
      <item>Marija Trbuhović</item>
      <item>Neno Šoljan</item>
      <item>Juraj Tomi Moškatelo</item>
      <item>Ivo Račić Kapetanić</item>
      <item>Đuro Caratan</item>
      <item>Ante Tonči Drinković</item>
      <item>Kata Duboković</item>
      <item>Boris Carić</item>
      <item>Tonko Ivčević Bakulić</item>
      <item>Marko Huljić</item>
      <item>Lenka Roić</item>
      <item>Stjepan Jerković</item>
      <item>Boris Borović</item>
      <item>Niko Salamunić</item>
      <item>File Vranković</item>
      <item>Juraj Šperka</item>
      <item>Mili Razović</item>
      <item>Ante Mihojević</item>
      <item>Ljubica Stipišić</item>
      <item>Stjepan Hujo Huljić</item>
      <item>Nikola Grgičević</item>
      <item>Tonči Gurdulić</item>
      <item>Prošperino Milevčić</item>
      <item>Boris Rubinić</item>
      <item>Jakov Račić</item>
      <item>Jakša Radonić</item>
      <item>Vinko Palaversić</item>
      <item>Fabijan Kunčić</item>
      <item>Dušan Salamunić</item>
      <item>Margarita Stančić</item>
      <item>Josip Crnčić</item>
      <item>Luka Moškatelo</item>
      <item>Lucija Milatić-Bričolić</item>
      <item>Fabijan Dužević</item>
      <item>Vjeko Jakas</item>
      <item>Pavo Bunčuga</item>
      <item>Marko Buratović</item>
      <item>Antun Lučić</item>
      <item>Marin Parun Barbić</item>
      <item>Stjepan Tomislav Huljić</item>
      <item>Cvjetka Cvita Milevčić</item>
      <item>Marinko Radonić</item>
      <item>Antun Gurdulić</item>
      <item>Blaženko Jakas</item>
      <item>Braco Jakas</item>
      <item>Ivan Makjanić</item>
      <item>Ante Rubinić</item>
      <item>Dražica Vicenca Matković</item>
      <item>Jakov Radonić</item>
      <item>Slobodan Radičić</item>
      <item>Jurko Lučić</item>
      <item>Mate Antičević</item>
      <item>Josip Franičević</item>
      <item>Asija Bojanić</item>
      <item>Milivoj Vidas vl. Servisa instrumenata, mjerne i regulacione opreme</item>
      <item>Marko Ramljak</item>
      <item>Ivan Bilota dipl.ing.građ.</item>
      <item>BILOTA INŽENJERING d.o.o. za gradnju i turizam</item>
      <item>OPĆINSKI SUD U SPLITU</item>
      <item>OPĆINSKI SUD U KNINU Posbeni zemljišnoknjižni odjel sa sjedištem u Drnišu</item>
      <item>OPĆINSKI SUD U RIJECI Zemljišno-knjižni odjel</item>
      <item>Jelena Kalinić</item>
      <item>Trgovački sud Split, OVRŠNI ODJEL</item>
      <item>Trgovački sud Split OGLASNA PLOČA</item>
      <item>OPĆINSKI SUD ZADAR Zemljišno knjižni odjel</item>
      <item>TRGOVAČKI SUD ZADAR Stalna služba u Šibeniku</item>
      <item>OPĆINSKI GRAĐANSKI SUD ZAGREB</item>
      <item>Trgovački sud Split Računovodstvo</item>
      <item>Trgovački sud Split PISARNICA</item>
      <item>OPĆINSKI SUD STARI GRAD Zemljišno knjižni odjel</item>
      <item>OPĆINSKI SUD DRNIŠ</item>
      <item>OPĆINSKI SUD VUKOVAR Zemljišno knjižni odjel</item>
      <item>Josip Lončarić</item>
      <item>BURA l d.o.o. za trgovinu i usluge - u stečaju</item>
      <item>NET MEDIA SISTEMI d.o.o. za informatički inženjering</item>
      <item>Financijska agencija</item>
      <item>Hrvatski registar brodova</item>
      <item>Uprava za zaštitu kulturne baštine konzervatorski odjel Trogir</item>
      <item>Ivica Nalis</item>
      <item>Nenad Ševo</item>
      <item>Visoki trgovački sud Republike Hrvatske</item>
      <item>Agencija za osiguranje radničkih potraživanja u slučaju stečaja poslodavca</item>
      <item>Meri Stipinović</item>
      <item>SOCIETE GENERALE-SPLITSKA BANKA dioničko društvo</item>
      <item>Općinski sud u Zadru, Zemljišno knjižni odjel</item>
      <item>Općinski sud Velika Gorica, Zemljišjno knjižni odjel</item>
      <item>Posebni zemljišno knjižni odjel Općinskog suda u Kninu sa sjedištem u Drnišu</item>
      <item>Agencija za upravljanje državnom imovinom</item>
      <item>Općinski sud u Splitu, Zemljišno knjižni odjel</item>
      <item>Alen Dumanić</item>
      <item>Fond za zaštitu okoliša i energetsku učinkovitost</item>
      <item>ADRIACINK d.d. za pocinčavanje, lijevanje i izradu čeličnih konstrukcija</item>
      <item>Tomislav Krka</item>
      <item>Porezna uprava Zadar</item>
      <item>Porezna uprava Drniš</item>
      <item>Porezna uprava Vukovar</item>
      <item>Porezna uprava Rijeka</item>
      <item>Porezna uprava Ispostava Hvar</item>
      <item>Porezna uprava Velika Gorica</item>
      <item>Porezna uprava Split</item>
      <item>Marija Brčić</item>
      <item>Milan Veić</item>
      <item>Lukrecija Benković Duboković</item>
      <item>Zlatko Balić</item>
      <item>GRAD SPLIT</item>
      <item>Županijsko državno odvjetništvo u Splitu Građansko upravni odjel</item>
      <item>Fond za zaštitu okoliša i energetsku učinkovitost</item>
      <item>REDOX  j.d.o.o. za usluge</item>
      <item>Ines Jurašin</item>
      <item>Galić Ante</item>
      <item>Centar za restrukturiranje i prodaju</item>
      <item>Mirjana Katunarić - Matković, odvjetnica</item>
      <item>Općinski sud u Splitu Zemljišno knjižni odjel Kaštel Lukšić</item>
      <item>Ured državne uprave u Splitsko-dalmatinskoj županiji Ispostava Kaštela</item>
      <item>GRAD KAŠTELA</item>
      <item>Centar za restrukturiranje i prodaju</item>
      <item>Financijska agencija REGIONALNI CENTAR SPLIT</item>
      <item>Dean Prelević, odvjetnik</item>
      <item>Želimir Miletić</item>
      <item>Luči Roić</item>
      <item>Ivelja Pavičić Nade</item>
      <item>Dujko Čubre</item>
      <item>Antun Bratanić</item>
      <item>Andrija Matković</item>
      <item>Antun Vune Bratanić</item>
      <item>Dinko Lušić</item>
      <item>Nikica Nikola Matijević</item>
      <item>Ivan Sanseović</item>
      <item>Marija Kovačević Lolotović</item>
      <item>Petar Zlatan Vodanović</item>
      <item>Ivan Stančić</item>
      <item>Stjepan Moškatelo</item>
      <item>Toma Dužević</item>
      <item>Ivica Račić</item>
      <item>Alessandra Šimeta</item>
      <item>Kuzma Pavičić Aleluja</item>
      <item>Vinka Salamunić</item>
      <item>Teo Huljić</item>
      <item>Dejan Šperka</item>
      <item>Juraj Caratan</item>
      <item>Matko Antičević</item>
      <item>Dinko Rubinić ( Vjera )</item>
      <item>Vjera Rubinić</item>
      <item>Abraham Bojanić</item>
      <item>MINISTARSTVO PRAVOSUĐA Glavno tajništvo</item>
      <item>Vedran Nevešćanin</item>
      <item>Jadranko Vidović</item>
      <item>Marija Pjevac</item>
      <item>Anđa Šolić</item>
      <item>Hilda Aljinović</item>
      <item>Vinka Batalić</item>
      <item>Jadranka Jurjević</item>
      <item>Jerko Dugeč</item>
      <item>Mara Dobrota</item>
      <item>Marin Mladar</item>
      <item>Blaženka Mihanović</item>
      <item>Ljiljana Dadić</item>
      <item>Cvjetana Srbljin</item>
      <item>Mile Jerković</item>
      <item>Jurka Penić</item>
      <item>OŠTRC d.o.o.</item>
      <item>Ivan Mišetić</item>
      <item>Carinska uprava</item>
      <item>Hrvatski fond za privatizaciju</item>
      <item>Općinski sud u Starom Gradu - ZK odjel</item>
      <item>Viskoki trgovački sud RH</item>
      <item>Nada Akrap</item>
      <item>Jasminka Antunović</item>
      <item>Nediljka Armanda</item>
      <item>Ana Babić</item>
      <item>Gordana Babić</item>
      <item>Ivan Babić</item>
      <item>Katica Babić</item>
      <item>Jure Bacelj</item>
      <item>Ana Bačić</item>
      <item>Nediljka Bajić</item>
      <item>Žarka Bakotić</item>
      <item>Marko Baković</item>
      <item>Ivica Ban</item>
      <item>Srđanka Banovac</item>
      <item>Božidar Barać</item>
      <item>Vedran Barbarić</item>
      <item>Marija Barbir</item>
      <item>Petar Barbir</item>
      <item>Anica Baričević</item>
      <item>Damira Barišić</item>
      <item>Ivan Barišić</item>
      <item>Manda Bašić</item>
      <item>Aleksandar Bauk</item>
      <item>Marina Bauk</item>
      <item>Ivo Bavčević</item>
      <item>Nataša Bazina</item>
      <item>Mirjana Begonja</item>
      <item>Jelena Belić</item>
      <item>Niko Belić</item>
      <item>Jagoda Bešker</item>
      <item>Nedo Bešker</item>
      <item>Zorica Bilić</item>
      <item>Sanja Bilić Pavlinović</item>
      <item>Jela Bilobrk</item>
      <item>Antun Blažević</item>
      <item>Hrvoje Blažević</item>
      <item>Damir Bojčić</item>
      <item>Željko Bojčić</item>
      <item>Denis Boljat</item>
      <item>Srećko Boras</item>
      <item>Robert Borić</item>
      <item>Goran Bosančić</item>
      <item>Pava Botić</item>
      <item>Ljuba Božanić</item>
      <item>Anka Božić</item>
      <item>Anica Božić-Bakušić</item>
      <item>Ivica Bratić</item>
      <item>Nikša Bratić</item>
      <item>Vencislav Brizić</item>
      <item>Zlata Brizić</item>
      <item>Mate Brstilo</item>
      <item>Zora Budimir</item>
      <item>Miranda Budiša</item>
      <item>Nediljko Bugarin</item>
      <item>Željka Vučemilović Šimunović</item>
      <item>Gordana Buljević</item>
      <item>Marina Burić</item>
      <item>Mario Buzov</item>
      <item>Đuro Caratan</item>
      <item>Toni Caratan</item>
      <item>Boris Carić</item>
      <item>Paulo Carić</item>
      <item>Dinka Cazareo</item>
      <item>Nevenka Cukrov</item>
      <item>Dijana Czwik</item>
      <item>Vinka Čavala</item>
      <item>Silva Černak-Lojić</item>
      <item>Diana Čović</item>
      <item>Ante Čulo</item>
      <item>Blaž Ćapin</item>
      <item>Filip Delać</item>
      <item>Ankica Delić</item>
      <item>Marko Delić</item>
      <item>Nediljka Delić</item>
      <item>Gordana Didak</item>
      <item>Mili Divić</item>
      <item>Ljiljana Dragan</item>
      <item>Milka Drlje</item>
      <item>Mate Drmić</item>
      <item>Jozo Družianić</item>
      <item>Niko Dujić</item>
      <item>Stanko Duvančić</item>
      <item>Damir Duvnjak</item>
      <item>Nives Džanko</item>
      <item>Ante Đurđević</item>
      <item>Ljubica Elez</item>
      <item>Ankica Ezgeta</item>
      <item>Lenka Franić</item>
      <item>Ivica Gabelić</item>
      <item>Marija Galešić</item>
      <item>Petar Galić</item>
      <item>Silvana Galić</item>
      <item>Kazimir Garić</item>
      <item>Vencel Gašpar</item>
      <item>Vinko Gašpar</item>
      <item>Ana Goreta</item>
      <item>Zorka Goreta</item>
      <item>Josip Gotovac</item>
      <item>Vjekoslav Grbčić</item>
      <item>Divna Grbeša</item>
      <item>Ana Grubišić</item>
      <item>Gordana Grubišić</item>
      <item>Nikola Grubišić</item>
      <item>Sanja Grubišić</item>
      <item>Antonio Gudelj</item>
      <item>Kata Gugić</item>
      <item>Mirjana Gugić</item>
      <item>Ivica Hajder</item>
      <item>Željko Hajder</item>
      <item>Silvana Hajduk</item>
      <item>Tomislav Herceg</item>
      <item>Mira Ikica</item>
      <item>Franjo Ivčević</item>
      <item>Jelena Ivčević</item>
      <item>Damir Jakus</item>
      <item>Gospova Jakus</item>
      <item>Marica Jakus</item>
      <item>Petar Jakus</item>
      <item>Marko Janković</item>
      <item>Matija Jeličić</item>
      <item>Ante Jeličić</item>
      <item>Marija Jocić</item>
      <item>Ante Jolić</item>
      <item>Marica Jukić</item>
      <item>Marko Jukić</item>
      <item>Renata Jukić</item>
      <item>Jadranka Jurić</item>
      <item>Marija Jurić</item>
      <item>Ankica Kainić</item>
      <item>Jelena Kalinić</item>
      <item>Petar Kalinić</item>
      <item>Anamarija Kalinić Radović</item>
      <item>Stipan Kamber</item>
      <item>Đuro Kapoši</item>
      <item>Željko Karin</item>
      <item>Marijana Karin Prnjak</item>
      <item>Neda Kasalo</item>
      <item>Zvonimir Kasalo</item>
      <item>Suzana Kašić</item>
      <item>Ivana Katalinić</item>
      <item>Josip Katušić</item>
      <item>Ljiljana Kegalj</item>
      <item>Ante Kekez</item>
      <item>Ivanko Kekez</item>
      <item>Petrica Kekez</item>
      <item>Boško Kevo</item>
      <item>Antiša Kliškinić</item>
      <item>Veljko Knezović</item>
      <item>Stjepan Kokeza</item>
      <item>Petar Kolega</item>
      <item>Daniela Kovač</item>
      <item>Željka Kovač</item>
      <item>Ivan Kraljić</item>
      <item>Inga Krnjaić</item>
      <item>Anka Krstić</item>
      <item>Ivan Kundid</item>
      <item>Ivana Kundid</item>
      <item>Ružica Kundid</item>
      <item>Deni Kuvačić</item>
      <item>Anka Landikušić</item>
      <item>Ivan Lasić</item>
      <item>Dražen Lazić</item>
      <item>Nenad Leskur</item>
      <item>Ivana Lilić</item>
      <item>Ivo Lipanović</item>
      <item>Marko Lojić</item>
      <item>Mile Lovrić</item>
      <item>Ana Lovrinčević</item>
      <item>Dejan Lukavac</item>
      <item>Nela Madžar</item>
      <item>Alenka Malinić</item>
      <item>Pavao Marasović</item>
      <item>Anto Marijan</item>
      <item>Cvita Marijanović</item>
      <item>Dobrinka Marijanović</item>
      <item>Tomislav Marijanović</item>
      <item>Jasna Marin</item>
      <item>Marina Marin</item>
      <item>Željko Marinac</item>
      <item>Božidar Marinković</item>
      <item>Jakov Mateta</item>
      <item>Ivan Matić</item>
      <item>Ružica Matić</item>
      <item>Slavko Matić</item>
      <item>Željko Matić</item>
      <item>Marija Matković</item>
      <item>Ivan Melvan</item>
      <item>Nikola Midenjak</item>
      <item>Pere Mihanović</item>
      <item>Ana Mikulić</item>
      <item>Mate Mikulić</item>
      <item>Ivan Milaković</item>
      <item>Ivan Milanović</item>
      <item>Zorka Miletić</item>
      <item>Milan Miljuš</item>
      <item>Đorđe Mirčetić</item>
      <item>Tonči Mišković</item>
      <item>Ana Moro</item>
      <item>Slavko Moro</item>
      <item>Tomi Moscatello</item>
      <item>Marija Munitić</item>
      <item>Ljubomir Muslim</item>
      <item>Mijo Nožina</item>
      <item>Jurica Oman</item>
      <item>Mirko Oman</item>
      <item>Janja Orošnjak</item>
      <item>Mila Palada</item>
      <item>Ivan Pandža</item>
      <item>Asija Papić</item>
      <item>Mijo Papić</item>
      <item>Tereza Papić</item>
      <item>Rajko Parać</item>
      <item>Tatjana Parać</item>
      <item>Đurđica Parat</item>
      <item>Ivan Pastuović</item>
      <item>Jurica Pavela</item>
      <item>Roki Pavičić</item>
      <item>Ivan Pažanin</item>
      <item>Luka Peko</item>
      <item>Neda Penga</item>
      <item>Ante Perko</item>
      <item>Ivana Perko</item>
      <item>Gordana Perković</item>
      <item>Marica Perković</item>
      <item>Nediljko Perković</item>
      <item>Nila Peroš</item>
      <item>Dragica Peša</item>
      <item>Iris Peša</item>
      <item>Nikša Petrić</item>
      <item>Matko Pezo</item>
      <item>Zlatko Piperković</item>
      <item>Joško Pivac</item>
      <item>Luka Pjevac</item>
      <item>Anka Plazonja</item>
      <item>Robert Plazonja</item>
      <item>Gordan Poparić</item>
      <item>Ante Popović</item>
      <item>Milanka Pranić</item>
      <item>Miroslav Primorac</item>
      <item>Iva Punda</item>
      <item>Drago Radić</item>
      <item>Mladen Radmilović</item>
      <item>Petar Radonić</item>
      <item>Jagoda Radošević</item>
      <item>Ante Rajčić</item>
      <item>Marko Ralica</item>
      <item>Ivan Raos</item>
      <item>Zdenka Razlog</item>
      <item>Mila Rebić</item>
      <item>Marija Reljanović</item>
      <item>Mara Režić</item>
      <item>Marija Rizvan</item>
      <item>Anđelko Rogulj</item>
      <item>Berislava Roša</item>
      <item>Sofija Ruić</item>
      <item>Ana Runjić</item>
      <item>Gordan Ruščić</item>
      <item>Sanja Ružić</item>
      <item>Svjetlana Samac</item>
      <item>Miljenko Samardžić</item>
      <item>Dinka Sanseović</item>
      <item>Ante Sarić</item>
      <item>Ivan Sarić</item>
      <item>Marija Sedlar</item>
      <item>Ljubica Sekelez</item>
      <item>Kristina Serdarević</item>
      <item>Aleksandra Sever-Muhar</item>
      <item>Boško Sikavica</item>
      <item>Snježana Sikavica</item>
      <item>Dragan Simić</item>
      <item>Tanja Sinovčić</item>
      <item>Ljiljana Sirić</item>
      <item>Dijana Skelin</item>
      <item>Kata Sočo</item>
      <item>Marija Stančić</item>
      <item>Đani Stanić</item>
      <item>Danica Stipinović</item>
      <item>Milorad Stojsavljević</item>
      <item>Petar Strinić</item>
      <item>Luca Strunje</item>
      <item>Slavka Svalina</item>
      <item>Marijan Šamija</item>
      <item>Marinka Šamija</item>
      <item>Katica Šeparović</item>
      <item>Nenad Ševo</item>
      <item>Krasna Šiklić</item>
      <item>Mili Šimig</item>
      <item>Vesna Škare</item>
      <item>Ljubica Škopljanac</item>
      <item>Milica Špar</item>
      <item>Eleana Šubat</item>
      <item>Ivan Šuljug</item>
      <item>Vesna Šunjić</item>
      <item>Ljubica Tarle</item>
      <item>Nada Teklić</item>
      <item>Lada Terzić</item>
      <item>Ivan Tomić</item>
      <item>Ivan Topić</item>
      <item>Jelica Topić</item>
      <item>Tvrtko Topić</item>
      <item>Anđelka Torlak</item>
      <item>Ivan Torlak</item>
      <item>Marko Torlak</item>
      <item>Damir Tot</item>
      <item>Anka Treskavica</item>
      <item>Anka Tukić</item>
      <item>Nediljko Ugrin</item>
      <item>Marinko Uvodić</item>
      <item>Nedjeljka Uvodić</item>
      <item>Marko Validžić</item>
      <item>Ivanka Varnica</item>
      <item>Milica Varvodić</item>
      <item>Kristina Velić</item>
      <item>Ljiljana Vesković</item>
      <item>Milka Veštić</item>
      <item>Ante Vidan</item>
      <item>Marko Vidović</item>
      <item>Matko Vidović</item>
      <item>Nevenka Vidović</item>
      <item>Ankica Vilibić</item>
      <item>Anđelko Vilić</item>
      <item>Normela Visković</item>
      <item>Tonči Visković</item>
      <item>Marica Vlaić</item>
      <item>Dubravka Vlainić</item>
      <item>Ivo Vodanović</item>
      <item>Josip Vogleš</item>
      <item>Vinko Vranković</item>
      <item>Ivan Vrdoljak</item>
      <item>Mirjana Vrdoljak</item>
      <item>Marija Vrgoč</item>
      <item>Bože Vuco</item>
      <item>Mirjana Vučković</item>
      <item>Višnja Vučković</item>
      <item>Ivan Vugdelija</item>
      <item>Dubravka Vukas</item>
      <item>Anđelka Vukičević</item>
      <item>Zora Vuković</item>
      <item>Ivan Vukušić</item>
      <item>Jadran Vukušić</item>
      <item>Nevenka Vukušić</item>
      <item>Vjera Vukušić</item>
      <item>Zvonimir Vukušić</item>
      <item>Nevenka Vuleta</item>
      <item>Vinka Zekić</item>
      <item>Dinko Zenčić</item>
      <item>Borislav Zokić</item>
      <item>Dolina Zokić</item>
      <item>Margita Zokić</item>
      <item>Luca Zolota</item>
      <item>Milan Žarković</item>
      <item>Nevenka Živko</item>
      <item>Davorka Živković</item>
      <item>Ivica Živković</item>
      <item>Ivo Živković</item>
      <item>Mario Tomić</item>
      <item>Siniša Ivančić</item>
      <item>Iva Jelić</item>
      <item>Marko Kavelj</item>
      <item>Ivan Koljanin</item>
      <item>Željko Kovač</item>
      <item>Zvonko Kruneš</item>
      <item>Nikola Lacmanović</item>
      <item>Vesna Lepetić</item>
      <item>Jelica Ljubica</item>
      <item>Darko Lulić</item>
      <item>Vesna Lulić</item>
      <item>Marija Mamić</item>
      <item>Radojka Marijanović</item>
      <item>Meri Cabadaj</item>
      <item>Mate Markotić</item>
      <item>Ante Marović</item>
      <item>Ivan Marušić</item>
      <item>Iva Melvan</item>
      <item>Goran Merkel</item>
      <item>Ivan Mornar</item>
      <item>Miodrag Munjiza</item>
      <item>Ante Nožina</item>
      <item>Anica Pandža</item>
      <item>Nikica Pavlović</item>
      <item>Silvana Perić</item>
      <item>Nediljka Perišić</item>
      <item>Elvira Dračevac</item>
      <item>Mara Dobrota</item>
      <item>Neda-lidia Buljević</item>
      <item>Ivan Bugarin</item>
      <item>Maja Bučić</item>
      <item>Mira Božić</item>
      <item>Sandra Borić</item>
      <item>Marija Davidović</item>
      <item>Petar Adjanski</item>
      <item>Ana Čatlak</item>
      <item>Marinko Buškulić</item>
      <item>Marinko Galić</item>
      <item>Luca Gabela</item>
      <item>Tomislav Frankić</item>
      <item>Elias Erceg</item>
      <item>Jakov Elez</item>
      <item>Sretan Bajalo</item>
      <item>Mario Tomić</item>
      <item>Ranko Vuleta</item>
      <item>Zlatko Balić</item>
      <item>Boško Barać</item>
      <item>Milan Vukić</item>
      <item>Mara Vukorepa</item>
      <item>Bare Vujina</item>
      <item>Milenko Bašić</item>
      <item>Diana Blažević</item>
      <item>Jozo Bogić</item>
      <item>Stjepko Bojanić</item>
      <item>Miroslav Trečić</item>
      <item>Neda Tukić</item>
      <item>Vinka Ukić</item>
      <item>Mira Velić</item>
      <item>Ivan Vrdoljak</item>
      <item>Iva Vrdoljak</item>
      <item>Dražen Todorović</item>
      <item>Dubravka Stojanovska</item>
      <item>Josip Strniša</item>
      <item>Ivica Sviličić</item>
      <item>Ana Rogošić</item>
      <item>Ivica Stipinović</item>
      <item>Darko Topić</item>
      <item>Marija Trečić</item>
      <item>Milica Zorić</item>
      <item>Ivo Rajčić</item>
      <item>Ivan Radoš</item>
      <item>Željka Vučemilović-šimunović</item>
      <item>Marija Davidović</item>
    </izvorni_sadrzaj>
    <derivirana_varijabla naziv="DomainObject.Predmet.SudioniciListNaziv_1">
      <item>ŽUPANIJSKO DRŽAVNO ODVJETNIŠTVO U SPLITU</item>
      <item>REPUBLIKA HRVATSKA</item>
      <item>DALMACIJAVINO d.d. za proizvodnju i promet alkoholnih i bezalkoholnih pića "u stečaju"</item>
      <item>Ivan Matković</item>
      <item>Financijska agencija</item>
      <item>NARODNE NOVINE, dioničko društvo za izdavanje i tiskanje Službenog lista Republike Hrvatske, službenih i drugih obrazaca te </item>
      <item>Perica Mitrović dipl.iur.</item>
      <item>LUKA dioničko društvo</item>
      <item>RAD, d.o.o. za vodoopskrbu i ostale komunalne djelatnosti</item>
      <item>Dr. Silvio Ćurin</item>
      <item>Toni Vukičević</item>
      <item>HEP-Operator distribucijskog sustava d.o.o. za distribuciju i opskrbu električne energije ELEKTRA ŠIBENI</item>
      <item>Mara Jukić</item>
      <item>Ivica Bašić</item>
      <item>Mijo Jeličić</item>
      <item>GASTRO GRUPA d.o.o. za trgovinu i usluge</item>
      <item>Damir Zagoršćak</item>
      <item>AUTO HRVATSKA dioničko društvo</item>
      <item>JADRANSKO OSIGURANJE d.d.</item>
      <item>Grgić &amp; Partneri odvjetničko društvo j.t.d.</item>
      <item>CITY EX d.o.o. za prijenos poslovne dokumentacije</item>
      <item>Antonio Zujić</item>
      <item>Hrvatski Telekom d.d.</item>
      <item>CODEX SORTIUM društvo s ograničenom odgovornošću za pružanje kompleksnih konzalting usluga</item>
      <item>SUNCE osiguranje d.d.</item>
      <item>HRVATSKA IZVJEŠTAJNA NOVINSKA AGENCIJA</item>
      <item>ČISTOĆA d.o.o. za komunalnu djelatnost, održavanje čistoće i odlaganje komunalnog otpada</item>
      <item>Anđelko Jureško</item>
      <item>TEXT-PAPIR d.o.o. za trgovinu i usluge</item>
      <item>PAVIŠA MAROVIĆ</item>
      <item>SLOBODNA DALMACIJA izdavačka i tiskarska djelatnost, dioničko društvo</item>
      <item>ČISTOĆA društvo s ograničenom odgovornošću za obavljanje komunalnih djelatnosti održavanja čistoće i odlaganja komunaln</item>
      <item>JADRANŠPED društvo s ograničenom odgovornošću za špediciju, trgovinu i usluge</item>
      <item>Lukica Bucat</item>
      <item>Miranda Budiša</item>
      <item>Nada Lović</item>
      <item>JADRANSKO OSIGURANJE dioničko društvo</item>
      <item>OPĆINA JELSA Jedinstveni upravni odjel</item>
      <item>AUTOKUĆA BOSNIĆ d.o.o. za trgovinu, servis i remont</item>
      <item>Zajednički odvjetnički ured VINKO LJUBIČIĆ, ŽELJKO VRDOL</item>
      <item>Jasmin Avdagić</item>
      <item>TISKARA MALENICA d.o.o.</item>
      <item>Odvjetnički ured Avdagić</item>
      <item>Ivica Crnogaća</item>
      <item>Zdravko Bojanić</item>
      <item>Ivan Marijan</item>
      <item>HEP-Operator distribucijskog sustava d.o.o. za distribuciju i opskrbu električne energije</item>
      <item>Rikard Pavlović</item>
      <item>LUČKA UPRAVA SPLIT</item>
      <item>TINA ALATI društvo s ograničenom odgovorošću za trgovinu i usluge</item>
      <item>PLOVPUT trgovačko društvo s ograničenom odgovornošću za održavanje pomorskih plovnih putova i radijske službe</item>
      <item>Regionalna veletržnica Benkovac dioničko društvo za trgovinu i usluge "u stečaju"</item>
      <item>MESSER CROATIA PLIN Poduzeće za proizvodnju i prodaju tehničkih plinova d.o.o.</item>
      <item>ZAVOD ZA JAVNO ZDRAVSTVO DR. ANDRIJA ŠTAMPAR</item>
      <item>Zagrebačka burza d.d.</item>
      <item>MAĐARIĆ &amp; LUI - odvjetničko društvo d.o.o.</item>
      <item>HRVOJE LUI</item>
      <item>METRONET TELEKOMUNIKACIJE d.d. za telekomunikacijske usluge</item>
      <item>DARKO VARNICA</item>
      <item>RELAX, d.o.o. za proizvodnju i trgovinu</item>
      <item>MINISTARSTVO GOSPODARSTVA, RAVNETELJSTVO ZA ROBNE ZALIHE</item>
      <item>ŽUPANIJSKO DRŽAVNO ODVJETNIŠTVO</item>
      <item>PUĆO d.o.o. za trgovinu, ugostiteljstvo i cestovni prijevoz</item>
      <item>ITEM, d.o.o. informatičke usluge</item>
      <item>ANTE RAJČIĆ</item>
      <item>ŠKARE TRADE, d.o.o. za trgovinu i ugostiteljstvo</item>
      <item>CROATIA osiguranje d.d. FILIJALA SPLIT</item>
      <item>MIRJANA BARIĆ</item>
      <item>SREDIŠNJE KLIRINŠKO DEPOZITARNO DRUŠTVO, dioničko društvo</item>
      <item>MILENKO BUŠLJETA</item>
      <item>MILICA UGARKOVIĆ</item>
      <item>FABIJAN PERONJA</item>
      <item>Agencija za upravljanje državnom imovinom</item>
      <item>KRUNO PERONJA</item>
      <item>COMENG, društvo s ograničenom odgovornošću za informatički inženjering</item>
      <item>AMEROPA AG</item>
      <item>GRAFOPLEX, društvo s ograničenom odgovornošću, za trgovinu i usluge</item>
      <item>HP - Hrvatska pošta d.d.</item>
      <item>Odvjetničko društvo Hanžeković &amp; Partneri društvo s ograničenom odgovornošću</item>
      <item>Financijska agencija</item>
      <item>DORIS KOŠTA</item>
      <item>NIKOLA LACMANOVIĆ</item>
      <item>HEP-Operator distribucijskog sustava d.o.o. za distribuciju i opskrbu električne energije</item>
      <item>MIRJANA KATUNARIĆ MATKOVIĆ</item>
      <item>VODOVOD I KANALIZACIJA, društvo s ograničenom odgovornošću za vodoopskrbu, odvodnju i pročišćavanje otpadnih voda</item>
      <item>JELKOM, društvo s ograničenom odgovornošću za komunalnu djelatnost</item>
      <item>DALMACIJAVINO d.d. za proizvodnju i promet alkoholnih i bezalkoholnih pića "u stečaju"</item>
      <item>EUROLEASING d.o.o.</item>
      <item>Rino Barbić, odvjetnik</item>
      <item>HVARSKI VODOVOD d.o.o.</item>
      <item>Rino Barbić</item>
      <item>Mr.sci.iur. Berigoj Vrsalović</item>
      <item>Odvjetničko društvo SURJAN I PARTNERI, odvjetnik Ivan Surjan</item>
      <item>IVAN MILAT</item>
      <item>DIONOVA - DIONA d.o.o.</item>
      <item>TEHNOPLAST d.o.o. za građevinarstvo, trgovinu, ugostiteljstvo, turizam i uslužne djelatnosti</item>
      <item>Borko Bebić</item>
      <item>VIPnet, društvo s ograničenom odgovornošću za usluge javnih telekomunikacija</item>
      <item>BILIĆ-ERIĆ d.o.o. za privatnu zaštitu</item>
      <item>Matija Dorić</item>
      <item>DALMACIJAVINO - ZAGREB društvo sograničenom odgovornošću za trgovinu, ugostiteljstvo i prijevoz</item>
      <item>GRAD DRNIŠ</item>
      <item>Vetropack Straža tvornica stakla d.d. Hum na Sutli</item>
      <item>MARKOVIĆ &amp; PLIŠO odvjetničko društvo d.o.o.</item>
      <item>Tamara Kranjec Malenica</item>
      <item>CAPRICORNO, društvo s ograničenom odgovornošću za trgovinu</item>
      <item>PELJEŠKI VRHOVI, POLJOPRIVREDNA ZADRUGA</item>
      <item>Rino Barbić</item>
      <item>Toma Šurjak</item>
      <item>Jakov Peronja</item>
      <item>TIGAR d.o.o. za usluge</item>
      <item>Zoran Iviš</item>
      <item>POREZNA UPRAVA Područni ured Split</item>
      <item>BURA I TRAMUNTANA d.o.o. za trgovinu i usluge</item>
      <item>VONČINA GRUBIŠIĆ LOVIĆ LALIĆ</item>
      <item>Marina Tončić-Bota</item>
      <item>TRAST međunarodno otpremništvo, dioničko društvo</item>
      <item>CHROMOS AGRO dioničko društvo proizvodnja sredstava za zaštitu bilja</item>
      <item>VODOVOD I KANALIZACIJA, društvo s ograničenom odgovornošću za vodoopskrbu, odvodnju i pročišćavanje otpadnih voda</item>
      <item>AUTOTRANS d. o. o. za javni prijevoz putnika u cestovonom prometu, trgovinu, usluge i turistička agencija</item>
      <item>BRTVILA BREZIĆ d.o.o. za proizvodnju brtvila, trgovinu i zastupanje</item>
      <item>Dijana Britvić</item>
      <item>Zajednički odvjetički ured Vinko Ljubičić, Željko Vrdoljak</item>
      <item>Odvjetničko društvo GLAMUZINA &amp; GROŠETA</item>
      <item>IREKS AROMA društvo s ograničenom odgovornošću</item>
      <item>Antonia Selak</item>
      <item>Marin Mileteta, odvjetnik</item>
      <item>Odvjetničko društvo  Dragičević i partneri d.o.o.</item>
      <item>HEP - Opskrba d.o.o. za opskrbu potrošača električnom, toplinskom energijom i plinom</item>
      <item>ING-ATEST d.o.o. za trgovinu i usluge</item>
      <item>Vinko Radovani</item>
      <item>Hrvatske vode, pravna osoba za upravljanje vodama</item>
      <item>BASLER OSIGURANJE ZAGREB dioničko društvo za osiguranje</item>
      <item>NARODNI TRGOVAČKI LANAC d.o.o. za trgovinu i usluge</item>
      <item>MANTIS, d.o.o. za trgovinu i usluge</item>
      <item>OPĆINSKI SUD U OSIJEKU</item>
      <item>Vinko Paina</item>
      <item>TRANSADRIA, međunarodna špedicija d. d. u stečaju</item>
      <item>Hrvatska radiotelevizija</item>
      <item>BRODOMERKUR trgovina i usluge, dioničko društvo</item>
      <item>ZAGREBAČKI HOLDING, društvo s ograničenom odgovornošću za javni prijevoz, opskrbu vodom, održavanje čistoće, putnička a</item>
      <item>Igor Radelić</item>
      <item>Ivo Staničić</item>
      <item>Odvjetničko društvo Stanić i partneri j.t.d.</item>
      <item>Odvjetničko društvo Hanžeković &amp; Partneri društvo s ograničenom odgovornošću</item>
      <item>NASTAVNI ZAVOD ZA JAVNO ZDRAVSTVO SPLITSKO-DALMATINSKE ŽUPANIJE</item>
      <item>Slavica Čupić</item>
      <item>BRODOSPLIT-BRODOGRADILIŠTE društvo s ograničenom odgovornošću</item>
      <item>COPAN ZAGREB društvo s ograničenom odgovornošću za trgovinu i zastupanje</item>
      <item>DUHAN društvo s ograničenom odgovornošću</item>
      <item>Ivica Maleš vl. autoservis "UNO"</item>
      <item>Teo Palaversić</item>
      <item>HRVATSKA POŠTANSKA BANKA, dioničko društvo</item>
      <item>OTIS DIZALA, društvo s ograničenom odgovornošću za proizvodnju, montažu, remont i održavanje dizala</item>
      <item>Fabijan Roić</item>
      <item>Ivo Družević</item>
      <item>Ivo Roić</item>
      <item>Josip Kovačević</item>
      <item>Tedi-Tadija Maroević</item>
      <item>Jakica Lupi</item>
      <item>Joza Bratanić</item>
      <item>Antun Pavičić</item>
      <item>Juraj Pavičić</item>
      <item>Cvjetko Matković</item>
      <item>Katica Kovačević</item>
      <item>Nikša Dužević</item>
      <item>Milovan Kombura</item>
      <item>Jelisava Pavičić</item>
      <item>Matko Carić</item>
      <item>Marinko Dužević</item>
      <item>Margarita Radonić</item>
      <item>Dinko Pavičić Tribunol</item>
      <item>Tonči Šurjak</item>
      <item>Duško Pavičić Ivelja</item>
      <item>Pero Dulčić Sušak</item>
      <item>Ivan Tadić</item>
      <item>Ivica Pavičić</item>
      <item>Mihovil-Mile Pavičić</item>
      <item>Tomi Moscatello</item>
      <item>Nikola Vodanović</item>
      <item>Margarita Marica Stančić</item>
      <item>Vjekoslav Radonić</item>
      <item>Marinko Sanseović</item>
      <item>Tadija Moškatelo</item>
      <item>Damir Petrić</item>
      <item>Louis Petrić</item>
      <item>Ivica Ljubić</item>
      <item>Vinko Lupi</item>
      <item>Ivan Tadić Šilo</item>
      <item>Ivan Tadić</item>
      <item>Vinko Maroević</item>
      <item>Ivan Buratović</item>
      <item>Mijo Mili Pavičić</item>
      <item>Marija Vodanović</item>
      <item>Jakov Fredotović</item>
      <item>Miljenko Srhoj</item>
      <item>Nikola Haladić</item>
      <item>Janez Jelušić</item>
      <item>Nikola Sansević</item>
      <item>Nikola Buratović</item>
      <item>Cvjetko Buratović</item>
      <item>Nikola Buratović</item>
      <item>Nikola Stipišić</item>
      <item>Prošper Moškatelo</item>
      <item>Tonko Maroević</item>
      <item>Ivo Pavičić</item>
      <item>Pavao Čubre</item>
      <item>Luka Šurjak</item>
      <item>Luka Franetović</item>
      <item>Ivan Miloš Mile</item>
      <item>Jure Moškatelo</item>
      <item>Vjekoslav Bogdanić</item>
      <item>Petro Šoljan</item>
      <item>Juraj Dužević</item>
      <item>Damir Šurjak</item>
      <item>Jakov Tresić</item>
      <item>Juraj Moškatelo Stariji</item>
      <item>Ruža Roić</item>
      <item>Rade Čavić</item>
      <item>Matilda Buratović</item>
      <item>Ivo Šurjak</item>
      <item>Dražica Matković Ljubo</item>
      <item>Dinko Račić</item>
      <item>Mila Franetović Dužević</item>
      <item>Luka Stančić</item>
      <item>Meri Petrić</item>
      <item>Ivan Moškatelo</item>
      <item>Vinko Moškatelo</item>
      <item>Nikola Šimunović</item>
      <item>Mirko Radonić</item>
      <item>Antun Sansević</item>
      <item>Nikša Moškatelo</item>
      <item>Antun Vodanović Stariji</item>
      <item>Ivo Bojanić</item>
      <item>Cvjetko Miličić</item>
      <item>Marija Trbuhović</item>
      <item>Neno Šoljan</item>
      <item>Juraj Tomi Moškatelo</item>
      <item>Ivo Račić Kapetanić</item>
      <item>Đuro Caratan</item>
      <item>Ante Tonči Drinković</item>
      <item>Kata Duboković</item>
      <item>Boris Carić</item>
      <item>Tonko Ivčević Bakulić</item>
      <item>Marko Huljić</item>
      <item>Lenka Roić</item>
      <item>Stjepan Jerković</item>
      <item>Boris Borović</item>
      <item>Niko Salamunić</item>
      <item>File Vranković</item>
      <item>Juraj Šperka</item>
      <item>Mili Razović</item>
      <item>Ante Mihojević</item>
      <item>Ljubica Stipišić</item>
      <item>Stjepan Hujo Huljić</item>
      <item>Nikola Grgičević</item>
      <item>Tonči Gurdulić</item>
      <item>Prošperino Milevčić</item>
      <item>Boris Rubinić</item>
      <item>Jakov Račić</item>
      <item>Jakša Radonić</item>
      <item>Vinko Palaversić</item>
      <item>Fabijan Kunčić</item>
      <item>Dušan Salamunić</item>
      <item>Margarita Stančić</item>
      <item>Josip Crnčić</item>
      <item>Luka Moškatelo</item>
      <item>Lucija Milatić-Bričolić</item>
      <item>Fabijan Dužević</item>
      <item>Vjeko Jakas</item>
      <item>Pavo Bunčuga</item>
      <item>Marko Buratović</item>
      <item>Antun Lučić</item>
      <item>Marin Parun Barbić</item>
      <item>Stjepan Tomislav Huljić</item>
      <item>Cvjetka Cvita Milevčić</item>
      <item>Marinko Radonić</item>
      <item>Antun Gurdulić</item>
      <item>Blaženko Jakas</item>
      <item>Braco Jakas</item>
      <item>Ivan Makjanić</item>
      <item>Ante Rubinić</item>
      <item>Dražica Vicenca Matković</item>
      <item>Jakov Radonić</item>
      <item>Slobodan Radičić</item>
      <item>Jurko Lučić</item>
      <item>Mate Antičević</item>
      <item>Josip Franičević</item>
      <item>Asija Bojanić</item>
      <item>Milivoj Vidas vl. Servisa instrumenata, mjerne i regulacione opreme</item>
      <item>Marko Ramljak</item>
      <item>Ivan Bilota dipl.ing.građ.</item>
      <item>BILOTA INŽENJERING d.o.o. za gradnju i turizam</item>
      <item>OPĆINSKI SUD U SPLITU</item>
      <item>OPĆINSKI SUD U KNINU Posbeni zemljišnoknjižni odjel sa sjedištem u Drnišu</item>
      <item>OPĆINSKI SUD U RIJECI Zemljišno-knjižni odjel</item>
      <item>Jelena Kalinić</item>
      <item>Trgovački sud Split, OVRŠNI ODJEL</item>
      <item>Trgovački sud Split OGLASNA PLOČA</item>
      <item>OPĆINSKI SUD ZADAR Zemljišno knjižni odjel</item>
      <item>TRGOVAČKI SUD ZADAR Stalna služba u Šibeniku</item>
      <item>OPĆINSKI GRAĐANSKI SUD ZAGREB</item>
      <item>Trgovački sud Split Računovodstvo</item>
      <item>Trgovački sud Split PISARNICA</item>
      <item>OPĆINSKI SUD STARI GRAD Zemljišno knjižni odjel</item>
      <item>OPĆINSKI SUD DRNIŠ</item>
      <item>OPĆINSKI SUD VUKOVAR Zemljišno knjižni odjel</item>
      <item>Josip Lončarić</item>
      <item>BURA l d.o.o. za trgovinu i usluge - u stečaju</item>
      <item>NET MEDIA SISTEMI d.o.o. za informatički inženjering</item>
      <item>Financijska agencija</item>
      <item>Hrvatski registar brodova</item>
      <item>Uprava za zaštitu kulturne baštine konzervatorski odjel Trogir</item>
      <item>Ivica Nalis</item>
      <item>Nenad Ševo</item>
      <item>Visoki trgovački sud Republike Hrvatske</item>
      <item>Agencija za osiguranje radničkih potraživanja u slučaju stečaja poslodavca</item>
      <item>Meri Stipinović</item>
      <item>SOCIETE GENERALE-SPLITSKA BANKA dioničko društvo</item>
      <item>Općinski sud u Zadru, Zemljišno knjižni odjel</item>
      <item>Općinski sud Velika Gorica, Zemljišjno knjižni odjel</item>
      <item>Posebni zemljišno knjižni odjel Općinskog suda u Kninu sa sjedištem u Drnišu</item>
      <item>Agencija za upravljanje državnom imovinom</item>
      <item>Općinski sud u Splitu, Zemljišno knjižni odjel</item>
      <item>Alen Dumanić</item>
      <item>Fond za zaštitu okoliša i energetsku učinkovitost</item>
      <item>ADRIACINK d.d. za pocinčavanje, lijevanje i izradu čeličnih konstrukcija</item>
      <item>Tomislav Krka</item>
      <item>Porezna uprava Zadar</item>
      <item>Porezna uprava Drniš</item>
      <item>Porezna uprava Vukovar</item>
      <item>Porezna uprava Rijeka</item>
      <item>Porezna uprava Ispostava Hvar</item>
      <item>Porezna uprava Velika Gorica</item>
      <item>Porezna uprava Split</item>
      <item>Marija Brčić</item>
      <item>Milan Veić</item>
      <item>Lukrecija Benković Duboković</item>
      <item>Zlatko Balić</item>
      <item>GRAD SPLIT</item>
      <item>Županijsko državno odvjetništvo u Splitu Građansko upravni odjel</item>
      <item>Fond za zaštitu okoliša i energetsku učinkovitost</item>
      <item>REDOX  j.d.o.o. za usluge</item>
      <item>Ines Jurašin</item>
      <item>Galić Ante</item>
      <item>Centar za restrukturiranje i prodaju</item>
      <item>Mirjana Katunarić - Matković, odvjetnica</item>
      <item>Općinski sud u Splitu Zemljišno knjižni odjel Kaštel Lukšić</item>
      <item>Ured državne uprave u Splitsko-dalmatinskoj županiji Ispostava Kaštela</item>
      <item>GRAD KAŠTELA</item>
      <item>Centar za restrukturiranje i prodaju</item>
      <item>Financijska agencija REGIONALNI CENTAR SPLIT</item>
      <item>Dean Prelević, odvjetnik</item>
      <item>Želimir Miletić</item>
      <item>Luči Roić</item>
      <item>Ivelja Pavičić Nade</item>
      <item>Dujko Čubre</item>
      <item>Antun Bratanić</item>
      <item>Andrija Matković</item>
      <item>Antun Vune Bratanić</item>
      <item>Dinko Lušić</item>
      <item>Nikica Nikola Matijević</item>
      <item>Ivan Sanseović</item>
      <item>Marija Kovačević Lolotović</item>
      <item>Petar Zlatan Vodanović</item>
      <item>Ivan Stančić</item>
      <item>Stjepan Moškatelo</item>
      <item>Toma Dužević</item>
      <item>Ivica Račić</item>
      <item>Alessandra Šimeta</item>
      <item>Kuzma Pavičić Aleluja</item>
      <item>Vinka Salamunić</item>
      <item>Teo Huljić</item>
      <item>Dejan Šperka</item>
      <item>Juraj Caratan</item>
      <item>Matko Antičević</item>
      <item>Dinko Rubinić ( Vjera )</item>
      <item>Vjera Rubinić</item>
      <item>Abraham Bojanić</item>
      <item>MINISTARSTVO PRAVOSUĐA Glavno tajništvo</item>
      <item>Vedran Nevešćanin</item>
      <item>Jadranko Vidović</item>
      <item>Marija Pjevac</item>
      <item>Anđa Šolić</item>
      <item>Hilda Aljinović</item>
      <item>Vinka Batalić</item>
      <item>Jadranka Jurjević</item>
      <item>Jerko Dugeč</item>
      <item>Mara Dobrota</item>
      <item>Marin Mladar</item>
      <item>Blaženka Mihanović</item>
      <item>Ljiljana Dadić</item>
      <item>Cvjetana Srbljin</item>
      <item>Mile Jerković</item>
      <item>Jurka Penić</item>
      <item>OŠTRC d.o.o.</item>
      <item>Ivan Mišetić</item>
      <item>Carinska uprava</item>
      <item>Hrvatski fond za privatizaciju</item>
      <item>Općinski sud u Starom Gradu - ZK odjel</item>
      <item>Viskoki trgovački sud RH</item>
      <item>Nada Akrap</item>
      <item>Jasminka Antunović</item>
      <item>Nediljka Armanda</item>
      <item>Ana Babić</item>
      <item>Gordana Babić</item>
      <item>Ivan Babić</item>
      <item>Katica Babić</item>
      <item>Jure Bacelj</item>
      <item>Ana Bačić</item>
      <item>Nediljka Bajić</item>
      <item>Žarka Bakotić</item>
      <item>Marko Baković</item>
      <item>Ivica Ban</item>
      <item>Srđanka Banovac</item>
      <item>Božidar Barać</item>
      <item>Vedran Barbarić</item>
      <item>Marija Barbir</item>
      <item>Petar Barbir</item>
      <item>Anica Baričević</item>
      <item>Damira Barišić</item>
      <item>Ivan Barišić</item>
      <item>Manda Bašić</item>
      <item>Aleksandar Bauk</item>
      <item>Marina Bauk</item>
      <item>Ivo Bavčević</item>
      <item>Nataša Bazina</item>
      <item>Mirjana Begonja</item>
      <item>Jelena Belić</item>
      <item>Niko Belić</item>
      <item>Jagoda Bešker</item>
      <item>Nedo Bešker</item>
      <item>Zorica Bilić</item>
      <item>Sanja Bilić Pavlinović</item>
      <item>Jela Bilobrk</item>
      <item>Antun Blažević</item>
      <item>Hrvoje Blažević</item>
      <item>Damir Bojčić</item>
      <item>Željko Bojčić</item>
      <item>Denis Boljat</item>
      <item>Srećko Boras</item>
      <item>Robert Borić</item>
      <item>Goran Bosančić</item>
      <item>Pava Botić</item>
      <item>Ljuba Božanić</item>
      <item>Anka Božić</item>
      <item>Anica Božić-Bakušić</item>
      <item>Ivica Bratić</item>
      <item>Nikša Bratić</item>
      <item>Vencislav Brizić</item>
      <item>Zlata Brizić</item>
      <item>Mate Brstilo</item>
      <item>Zora Budimir</item>
      <item>Miranda Budiša</item>
      <item>Nediljko Bugarin</item>
      <item>Željka Vučemilović Šimunović</item>
      <item>Gordana Buljević</item>
      <item>Marina Burić</item>
      <item>Mario Buzov</item>
      <item>Đuro Caratan</item>
      <item>Toni Caratan</item>
      <item>Boris Carić</item>
      <item>Paulo Carić</item>
      <item>Dinka Cazareo</item>
      <item>Nevenka Cukrov</item>
      <item>Dijana Czwik</item>
      <item>Vinka Čavala</item>
      <item>Silva Černak-Lojić</item>
      <item>Diana Čović</item>
      <item>Ante Čulo</item>
      <item>Blaž Ćapin</item>
      <item>Filip Delać</item>
      <item>Ankica Delić</item>
      <item>Marko Delić</item>
      <item>Nediljka Delić</item>
      <item>Gordana Didak</item>
      <item>Mili Divić</item>
      <item>Ljiljana Dragan</item>
      <item>Milka Drlje</item>
      <item>Mate Drmić</item>
      <item>Jozo Družianić</item>
      <item>Niko Dujić</item>
      <item>Stanko Duvančić</item>
      <item>Damir Duvnjak</item>
      <item>Nives Džanko</item>
      <item>Ante Đurđević</item>
      <item>Ljubica Elez</item>
      <item>Ankica Ezgeta</item>
      <item>Lenka Franić</item>
      <item>Ivica Gabelić</item>
      <item>Marija Galešić</item>
      <item>Petar Galić</item>
      <item>Silvana Galić</item>
      <item>Kazimir Garić</item>
      <item>Vencel Gašpar</item>
      <item>Vinko Gašpar</item>
      <item>Ana Goreta</item>
      <item>Zorka Goreta</item>
      <item>Josip Gotovac</item>
      <item>Vjekoslav Grbčić</item>
      <item>Divna Grbeša</item>
      <item>Ana Grubišić</item>
      <item>Gordana Grubišić</item>
      <item>Nikola Grubišić</item>
      <item>Sanja Grubišić</item>
      <item>Antonio Gudelj</item>
      <item>Kata Gugić</item>
      <item>Mirjana Gugić</item>
      <item>Ivica Hajder</item>
      <item>Željko Hajder</item>
      <item>Silvana Hajduk</item>
      <item>Tomislav Herceg</item>
      <item>Mira Ikica</item>
      <item>Franjo Ivčević</item>
      <item>Jelena Ivčević</item>
      <item>Damir Jakus</item>
      <item>Gospova Jakus</item>
      <item>Marica Jakus</item>
      <item>Petar Jakus</item>
      <item>Marko Janković</item>
      <item>Matija Jeličić</item>
      <item>Ante Jeličić</item>
      <item>Marija Jocić</item>
      <item>Ante Jolić</item>
      <item>Marica Jukić</item>
      <item>Marko Jukić</item>
      <item>Renata Jukić</item>
      <item>Jadranka Jurić</item>
      <item>Marija Jurić</item>
      <item>Ankica Kainić</item>
      <item>Jelena Kalinić</item>
      <item>Petar Kalinić</item>
      <item>Anamarija Kalinić Radović</item>
      <item>Stipan Kamber</item>
      <item>Đuro Kapoši</item>
      <item>Željko Karin</item>
      <item>Marijana Karin Prnjak</item>
      <item>Neda Kasalo</item>
      <item>Zvonimir Kasalo</item>
      <item>Suzana Kašić</item>
      <item>Ivana Katalinić</item>
      <item>Josip Katušić</item>
      <item>Ljiljana Kegalj</item>
      <item>Ante Kekez</item>
      <item>Ivanko Kekez</item>
      <item>Petrica Kekez</item>
      <item>Boško Kevo</item>
      <item>Antiša Kliškinić</item>
      <item>Veljko Knezović</item>
      <item>Stjepan Kokeza</item>
      <item>Petar Kolega</item>
      <item>Daniela Kovač</item>
      <item>Željka Kovač</item>
      <item>Ivan Kraljić</item>
      <item>Inga Krnjaić</item>
      <item>Anka Krstić</item>
      <item>Ivan Kundid</item>
      <item>Ivana Kundid</item>
      <item>Ružica Kundid</item>
      <item>Deni Kuvačić</item>
      <item>Anka Landikušić</item>
      <item>Ivan Lasić</item>
      <item>Dražen Lazić</item>
      <item>Nenad Leskur</item>
      <item>Ivana Lilić</item>
      <item>Ivo Lipanović</item>
      <item>Marko Lojić</item>
      <item>Mile Lovrić</item>
      <item>Ana Lovrinčević</item>
      <item>Dejan Lukavac</item>
      <item>Nela Madžar</item>
      <item>Alenka Malinić</item>
      <item>Pavao Marasović</item>
      <item>Anto Marijan</item>
      <item>Cvita Marijanović</item>
      <item>Dobrinka Marijanović</item>
      <item>Tomislav Marijanović</item>
      <item>Jasna Marin</item>
      <item>Marina Marin</item>
      <item>Željko Marinac</item>
      <item>Božidar Marinković</item>
      <item>Jakov Mateta</item>
      <item>Ivan Matić</item>
      <item>Ružica Matić</item>
      <item>Slavko Matić</item>
      <item>Željko Matić</item>
      <item>Marija Matković</item>
      <item>Ivan Melvan</item>
      <item>Nikola Midenjak</item>
      <item>Pere Mihanović</item>
      <item>Ana Mikulić</item>
      <item>Mate Mikulić</item>
      <item>Ivan Milaković</item>
      <item>Ivan Milanović</item>
      <item>Zorka Miletić</item>
      <item>Milan Miljuš</item>
      <item>Đorđe Mirčetić</item>
      <item>Tonči Mišković</item>
      <item>Ana Moro</item>
      <item>Slavko Moro</item>
      <item>Tomi Moscatello</item>
      <item>Marija Munitić</item>
      <item>Ljubomir Muslim</item>
      <item>Mijo Nožina</item>
      <item>Jurica Oman</item>
      <item>Mirko Oman</item>
      <item>Janja Orošnjak</item>
      <item>Mila Palada</item>
      <item>Ivan Pandža</item>
      <item>Asija Papić</item>
      <item>Mijo Papić</item>
      <item>Tereza Papić</item>
      <item>Rajko Parać</item>
      <item>Tatjana Parać</item>
      <item>Đurđica Parat</item>
      <item>Ivan Pastuović</item>
      <item>Jurica Pavela</item>
      <item>Roki Pavičić</item>
      <item>Ivan Pažanin</item>
      <item>Luka Peko</item>
      <item>Neda Penga</item>
      <item>Ante Perko</item>
      <item>Ivana Perko</item>
      <item>Gordana Perković</item>
      <item>Marica Perković</item>
      <item>Nediljko Perković</item>
      <item>Nila Peroš</item>
      <item>Dragica Peša</item>
      <item>Iris Peša</item>
      <item>Nikša Petrić</item>
      <item>Matko Pezo</item>
      <item>Zlatko Piperković</item>
      <item>Joško Pivac</item>
      <item>Luka Pjevac</item>
      <item>Anka Plazonja</item>
      <item>Robert Plazonja</item>
      <item>Gordan Poparić</item>
      <item>Ante Popović</item>
      <item>Milanka Pranić</item>
      <item>Miroslav Primorac</item>
      <item>Iva Punda</item>
      <item>Drago Radić</item>
      <item>Mladen Radmilović</item>
      <item>Petar Radonić</item>
      <item>Jagoda Radošević</item>
      <item>Ante Rajčić</item>
      <item>Marko Ralica</item>
      <item>Ivan Raos</item>
      <item>Zdenka Razlog</item>
      <item>Mila Rebić</item>
      <item>Marija Reljanović</item>
      <item>Mara Režić</item>
      <item>Marija Rizvan</item>
      <item>Anđelko Rogulj</item>
      <item>Berislava Roša</item>
      <item>Sofija Ruić</item>
      <item>Ana Runjić</item>
      <item>Gordan Ruščić</item>
      <item>Sanja Ružić</item>
      <item>Svjetlana Samac</item>
      <item>Miljenko Samardžić</item>
      <item>Dinka Sanseović</item>
      <item>Ante Sarić</item>
      <item>Ivan Sarić</item>
      <item>Marija Sedlar</item>
      <item>Ljubica Sekelez</item>
      <item>Kristina Serdarević</item>
      <item>Aleksandra Sever-Muhar</item>
      <item>Boško Sikavica</item>
      <item>Snježana Sikavica</item>
      <item>Dragan Simić</item>
      <item>Tanja Sinovčić</item>
      <item>Ljiljana Sirić</item>
      <item>Dijana Skelin</item>
      <item>Kata Sočo</item>
      <item>Marija Stančić</item>
      <item>Đani Stanić</item>
      <item>Danica Stipinović</item>
      <item>Milorad Stojsavljević</item>
      <item>Petar Strinić</item>
      <item>Luca Strunje</item>
      <item>Slavka Svalina</item>
      <item>Marijan Šamija</item>
      <item>Marinka Šamija</item>
      <item>Katica Šeparović</item>
      <item>Nenad Ševo</item>
      <item>Krasna Šiklić</item>
      <item>Mili Šimig</item>
      <item>Vesna Škare</item>
      <item>Ljubica Škopljanac</item>
      <item>Milica Špar</item>
      <item>Eleana Šubat</item>
      <item>Ivan Šuljug</item>
      <item>Vesna Šunjić</item>
      <item>Ljubica Tarle</item>
      <item>Nada Teklić</item>
      <item>Lada Terzić</item>
      <item>Ivan Tomić</item>
      <item>Ivan Topić</item>
      <item>Jelica Topić</item>
      <item>Tvrtko Topić</item>
      <item>Anđelka Torlak</item>
      <item>Ivan Torlak</item>
      <item>Marko Torlak</item>
      <item>Damir Tot</item>
      <item>Anka Treskavica</item>
      <item>Anka Tukić</item>
      <item>Nediljko Ugrin</item>
      <item>Marinko Uvodić</item>
      <item>Nedjeljka Uvodić</item>
      <item>Marko Validžić</item>
      <item>Ivanka Varnica</item>
      <item>Milica Varvodić</item>
      <item>Kristina Velić</item>
      <item>Ljiljana Vesković</item>
      <item>Milka Veštić</item>
      <item>Ante Vidan</item>
      <item>Marko Vidović</item>
      <item>Matko Vidović</item>
      <item>Nevenka Vidović</item>
      <item>Ankica Vilibić</item>
      <item>Anđelko Vilić</item>
      <item>Normela Visković</item>
      <item>Tonči Visković</item>
      <item>Marica Vlaić</item>
      <item>Dubravka Vlainić</item>
      <item>Ivo Vodanović</item>
      <item>Josip Vogleš</item>
      <item>Vinko Vranković</item>
      <item>Ivan Vrdoljak</item>
      <item>Mirjana Vrdoljak</item>
      <item>Marija Vrgoč</item>
      <item>Bože Vuco</item>
      <item>Mirjana Vučković</item>
      <item>Višnja Vučković</item>
      <item>Ivan Vugdelija</item>
      <item>Dubravka Vukas</item>
      <item>Anđelka Vukičević</item>
      <item>Zora Vuković</item>
      <item>Ivan Vukušić</item>
      <item>Jadran Vukušić</item>
      <item>Nevenka Vukušić</item>
      <item>Vjera Vukušić</item>
      <item>Zvonimir Vukušić</item>
      <item>Nevenka Vuleta</item>
      <item>Vinka Zekić</item>
      <item>Dinko Zenčić</item>
      <item>Borislav Zokić</item>
      <item>Dolina Zokić</item>
      <item>Margita Zokić</item>
      <item>Luca Zolota</item>
      <item>Milan Žarković</item>
      <item>Nevenka Živko</item>
      <item>Davorka Živković</item>
      <item>Ivica Živković</item>
      <item>Ivo Živković</item>
      <item>Mario Tomić</item>
      <item>Siniša Ivančić</item>
      <item>Iva Jelić</item>
      <item>Marko Kavelj</item>
      <item>Ivan Koljanin</item>
      <item>Željko Kovač</item>
      <item>Zvonko Kruneš</item>
      <item>Nikola Lacmanović</item>
      <item>Vesna Lepetić</item>
      <item>Jelica Ljubica</item>
      <item>Darko Lulić</item>
      <item>Vesna Lulić</item>
      <item>Marija Mamić</item>
      <item>Radojka Marijanović</item>
      <item>Meri Cabadaj</item>
      <item>Mate Markotić</item>
      <item>Ante Marović</item>
      <item>Ivan Marušić</item>
      <item>Iva Melvan</item>
      <item>Goran Merkel</item>
      <item>Ivan Mornar</item>
      <item>Miodrag Munjiza</item>
      <item>Ante Nožina</item>
      <item>Anica Pandža</item>
      <item>Nikica Pavlović</item>
      <item>Silvana Perić</item>
      <item>Nediljka Perišić</item>
      <item>Elvira Dračevac</item>
      <item>Mara Dobrota</item>
      <item>Neda-lidia Buljević</item>
      <item>Ivan Bugarin</item>
      <item>Maja Bučić</item>
      <item>Mira Božić</item>
      <item>Sandra Borić</item>
      <item>Marija Davidović</item>
      <item>Petar Adjanski</item>
      <item>Ana Čatlak</item>
      <item>Marinko Buškulić</item>
      <item>Marinko Galić</item>
      <item>Luca Gabela</item>
      <item>Tomislav Frankić</item>
      <item>Elias Erceg</item>
      <item>Jakov Elez</item>
      <item>Sretan Bajalo</item>
      <item>Mario Tomić</item>
      <item>Ranko Vuleta</item>
      <item>Zlatko Balić</item>
      <item>Boško Barać</item>
      <item>Milan Vukić</item>
      <item>Mara Vukorepa</item>
      <item>Bare Vujina</item>
      <item>Milenko Bašić</item>
      <item>Diana Blažević</item>
      <item>Jozo Bogić</item>
      <item>Stjepko Bojanić</item>
      <item>Miroslav Trečić</item>
      <item>Neda Tukić</item>
      <item>Vinka Ukić</item>
      <item>Mira Velić</item>
      <item>Ivan Vrdoljak</item>
      <item>Iva Vrdoljak</item>
      <item>Dražen Todorović</item>
      <item>Dubravka Stojanovska</item>
      <item>Josip Strniša</item>
      <item>Ivica Sviličić</item>
      <item>Ana Rogošić</item>
      <item>Ivica Stipinović</item>
      <item>Darko Topić</item>
      <item>Marija Trečić</item>
      <item>Milica Zorić</item>
      <item>Ivo Rajčić</item>
      <item>Ivan Radoš</item>
      <item>Željka Vučemilović-šimunović</item>
      <item>Marija Davidović</item>
    </derivirana_varijabla>
  </DomainObject.Predmet.SudioniciListNaziv>
  <DomainObject.Predmet.SudioniciListAdressOIB>
    <izvorni_sadrzaj>
      <item>ŽUPANIJSKO DRŽAVNO ODVJETNIŠTVO U SPLITU, OIB 70793241859, Gundulićeva 29,21000 Split</item>
      <item>REPUBLIKA HRVATSKA, OIB 18683136487</item>
      <item>DALMACIJAVINO d.d. za proizvodnju i promet alkoholnih i bezalkoholnih pića "u stečaju", OIB 07837847925, Obala kneza Domagoja 15,Split</item>
      <item>Ivan Matković, Jurja Šižgorića 20,21000 Split</item>
      <item>Financijska agencija, OIB 85821130368, Vrtni put 3,10000 Zagreb</item>
      <item>NARODNE NOVINE, dioničko društvo za izdavanje i tiskanje Službenog lista Republike Hrvatske, službenih i drugih obrazaca te , OIB 64546066176, Savski Gaj XIII. put 6,10000 Zagreb</item>
      <item>Perica Mitrović dipl.iur., OIB 29538074286, Bjelolasička 23,31000 Osijek</item>
      <item>LUKA dioničko društvo, OIB 34440814040, Kopilica 47 B,Split</item>
      <item>RAD, d.o.o. za vodoopskrbu i ostale komunalne djelatnosti, OIB 71304592430, Ul.Stjepana Radića 69,Drniš</item>
      <item>Dr. Silvio Ćurin, OIB 42669674962, Domovinskog rata 27/I,21000 Split</item>
      <item>Toni Vukičević, Gorička 6 a,21000 Split</item>
      <item>HEP-Operator distribucijskog sustava d.o.o. za distribuciju i opskrbu električne energije ELEKTRA ŠIBENI, OIB 46830600751, Ulica grada Vukovara 37,10000 Zagreb</item>
      <item>Mara Jukić, OIB 37710339746, Čavoglave bb,22322 Ružić</item>
      <item>Ivica Bašić, OIB 14595893401, Vukovarska 170,21000 Split</item>
      <item>Mijo Jeličić, OIB 71855290129, Kliška 29,21000 Split</item>
      <item>GASTRO GRUPA d.o.o. za trgovinu i usluge, OIB 39228456312, Grada Vukovara 271,10000 Zagreb</item>
      <item>Damir Zagoršćak, OIB 30993782023, I. Gundulića 36 b,31000 Osijek</item>
      <item>AUTO HRVATSKA dioničko društvo, OIB 32709834358, Dubrovačka Ulica 1,Split</item>
      <item>JADRANSKO OSIGURANJE d.d., OIB 94472454976, Listopadska 2,10000 Zagreb</item>
      <item>Grgić &amp; Partneri odvjetničko društvo j.t.d., OIB 16457179668, Ulica grada Vukovara 282,10000 Zagreb</item>
      <item>CITY EX d.o.o. za prijenos poslovne dokumentacije, OIB 99406899243, Donje Svetice 40,10 000 Zagreb</item>
      <item>Antonio Zujić, Arnoldova 4,10000 Zagreb</item>
      <item>Hrvatski Telekom d.d., OIB 81793146560, Savska cesta 32,10000 Zagreb</item>
      <item>CODEX SORTIUM društvo s ograničenom odgovornošću za pružanje kompleksnih konzalting usluga, OIB 83918065246, Ivana Šibla 9,10000 Zagreb</item>
      <item>SUNCE osiguranje d.d., OIB 12012147571, Trnjanska cesta 108,10000 Zagreb</item>
      <item>HRVATSKA IZVJEŠTAJNA NOVINSKA AGENCIJA, OIB 41387373932, Marulićev trg 16,10000 Zagreb</item>
      <item>ČISTOĆA d.o.o. za komunalnu djelatnost, održavanje čistoće i odlaganje komunalnog otpada, OIB 16912997621, Put od Republike 14,Dubrovnik</item>
      <item>Anđelko Jureško, OIB 77082063693, Radnički dol 23,10000 Zagreb</item>
      <item>TEXT-PAPIR d.o.o. za trgovinu i usluge, OIB 45878059290, Stinice 12,Split</item>
      <item>PAVIŠA MAROVIĆ, Bosanska 11/III,21000 Split</item>
      <item>SLOBODNA DALMACIJA izdavačka i tiskarska djelatnost, dioničko društvo, OIB 35075764438, Ulica Hrvatske Mornarice 4,Split</item>
      <item>ČISTOĆA društvo s ograničenom odgovornošću za obavljanje komunalnih djelatnosti održavanja čistoće i odlaganja komunaln, OIB 38812451417, Put Plokita 81,Split</item>
      <item>JADRANŠPED društvo s ograničenom odgovornošću za špediciju, trgovinu i usluge, OIB 01049951500, Kopilica 47 b,Split</item>
      <item>Lukica Bucat, OIB 91720486742, Milna 2014,Milna</item>
      <item>Miranda Budiša, OIB 35557811513, Ulica Kralja Zvonimira 18,22320 Drniš</item>
      <item>Nada Lović, OIB 30557474014, Pujanke 1,21000 Split</item>
      <item>JADRANSKO OSIGURANJE dioničko društvo, OIB 94472454976, Listopadska 2,10000 Zagreb</item>
      <item>OPĆINA JELSA Jedinstveni upravni odjel, OIB 94187441810, Riba bb,21465 Jelsa</item>
      <item>AUTOKUĆA BOSNIĆ d.o.o. za trgovinu, servis i remont, OIB 62890333516, Rakite 27,Žrnovnica</item>
      <item>Zajednički odvjetnički ured VINKO LJUBIČIĆ, ŽELJKO VRDOL, Sukojišanska 4,21000 Split</item>
      <item>Jasmin Avdagić, Kralja Zvonimira 44,22000 Šibenik</item>
      <item>TISKARA MALENICA d.o.o., OIB 21268596817, 113. Šibenske brigade HV-a 193,Šibenik</item>
      <item>Odvjetnički ured Avdagić, Kralja Zvonimira 44,22000 Šibenik</item>
      <item>Ivica Crnogaća, Kralja Zvonimira 44,22000 Šibenik</item>
      <item>Zdravko Bojanić, P. Scutteri 7,21460 STARI GRAD, Otok Hvar</item>
      <item>Ivan Marijan, OIB 35721802898, Strossmayerovo šetalište bb,21465 JELSA, Otok Hvar</item>
      <item>HEP-Operator distribucijskog sustava d.o.o. za distribuciju i opskrbu električne energije, OIB 46830600751, Ulica grada Vukovara 37,10000 Zagreb</item>
      <item>Rikard Pavlović, OIB 16829467929, Gundulićeva 26,21000 Split</item>
      <item>LUČKA UPRAVA SPLIT, OIB 06992092556, Gat Sv. Duje 1,Split</item>
      <item>TINA ALATI društvo s ograničenom odgovorošću za trgovinu i usluge, OIB 72232886006, Trg Francuske Repub. 14,10000 Zagreb</item>
      <item>PLOVPUT trgovačko društvo s ograničenom odgovornošću za održavanje pomorskih plovnih putova i radijske službe, OIB 14480721492, Obala Lazareta 1,Split</item>
      <item>Regionalna veletržnica Benkovac dioničko društvo za trgovinu i usluge "u stečaju", OIB 16205687638, Benkovačke bojne 17,Benkovac</item>
      <item>MESSER CROATIA PLIN Poduzeće za proizvodnju i prodaju tehničkih plinova d.o.o., OIB 32179081874, Industrijska 1,Zaprešić</item>
      <item>ZAVOD ZA JAVNO ZDRAVSTVO DR. ANDRIJA ŠTAMPAR, OIB 33392005961, Mirogojska Cesta 16,10000 Zagreb</item>
      <item>Zagrebačka burza d.d., OIB 84368186611, Ivana Lučića 2a/22,10000 Zagreb</item>
      <item>MAĐARIĆ &amp; LUI - odvjetničko društvo d.o.o., OIB 27355904472, Ilica 191F,10000 Zagreb</item>
      <item>HRVOJE LUI, Ilica 191 F,10000 Zagreb</item>
      <item>METRONET TELEKOMUNIKACIJE d.d. za telekomunikacijske usluge, OIB 23269006802, Ulica Grada Vukovara 269/d,10000 Zagreb</item>
      <item>DARKO VARNICA, F.Tuđmana 632,21214 Kaštel Kambelovac</item>
      <item>RELAX, d.o.o. za proizvodnju i trgovinu, OIB 24543050439, Tijardovićeva 4/II,Split</item>
      <item>MINISTARSTVO GOSPODARSTVA, RAVNETELJSTVO ZA ROBNE ZALIHE, OIB 22413472900, Ul.Grada Vukovara 78/VI,10000 Zagreb</item>
      <item>ŽUPANIJSKO DRŽAVNO ODVJETNIŠTVO, OIB 70793241859, Gundulićeva 29 a,21000 Split</item>
      <item>PUĆO d.o.o. za trgovinu, ugostiteljstvo i cestovni prijevoz, OIB 33417474295, Puće 2,Ružić</item>
      <item>ITEM, d.o.o. informatičke usluge, OIB 71527463594, Put Supavla 39,Split</item>
      <item>ANTE RAJČIĆ, Sukoišanska 23,21000 Split</item>
      <item>ŠKARE TRADE, d.o.o. za trgovinu i ugostiteljstvo, OIB 88448992592, Sarajevska Ulica 64,Split</item>
      <item>CROATIA osiguranje d.d. FILIJALA SPLIT, OIB 26187994862, Miramarska 22,10000 Zagreb</item>
      <item>MIRJANA BARIĆ, OIB 91861480870, D.Farlatija 92,23000 Zadar</item>
      <item>SREDIŠNJE KLIRINŠKO DEPOZITARNO DRUŠTVO, dioničko društvo, OIB 64406809162, Heinzelova 62/a,10000 Zagreb</item>
      <item>MILENKO BUŠLJETA, OIB 63433937940, P. Bonifacije 30,23000 Zadar</item>
      <item>MILICA UGARKOVIĆ, OIB 03462724779, 23000 Zadar</item>
      <item>FABIJAN PERONJA, OIB 19033633778, Banski dolac bb,21465 Jelsa</item>
      <item>Agencija za upravljanje državnom imovinom, OIB 75666130770, Ivana Lučića 6,10000 Zagreb</item>
      <item>KRUNO PERONJA, Domovinskog rata 29 b/V,21000 Split</item>
      <item>COMENG, društvo s ograničenom odgovornošću za informatički inženjering, OIB 42122172362, A. Starčevića 11,Solin</item>
      <item>AMEROPA AG, OIB 38272342702, Rebgasse 108,BINNINGEN</item>
      <item>GRAFOPLEX, društvo s ograničenom odgovornošću, za trgovinu i usluge, OIB 71142152777, Hektorovićeva 47,Split</item>
      <item>HP - Hrvatska pošta d.d., OIB 87311810356, Jurišićeva 13,10000 Zagreb</item>
      <item>Odvjetničko društvo Hanžeković &amp; Partneri društvo s ograničenom odgovornošću, OIB 85127306373, Radnička Cesta 22,10000 Zagreb</item>
      <item>Financijska agencija, OIB 85821130368, Vrtni put 3,10000 Zagreb</item>
      <item>DORIS KOŠTA, OIB 50670282682, Ulica Domovinskog rata 21,21000 Split</item>
      <item>NIKOLA LACMANOVIĆ, OIB 50670282682, Sukoišanska 19,21000 Split</item>
      <item>HEP-Operator distribucijskog sustava d.o.o. za distribuciju i opskrbu električne energije, OIB 46830600751, Ulica grada Vukovara 37,10000 Zagreb</item>
      <item>MIRJANA KATUNARIĆ MATKOVIĆ, Matoševa 24,21000 Split</item>
      <item>VODOVOD I KANALIZACIJA, društvo s ograničenom odgovornošću za vodoopskrbu, odvodnju i pročišćavanje otpadnih voda, OIB 56826138353, Biokovska 3,Split</item>
      <item>JELKOM, društvo s ograničenom odgovornošću za komunalnu djelatnost, OIB 92345732468, Vrboska</item>
      <item>DALMACIJAVINO d.d. za proizvodnju i promet alkoholnih i bezalkoholnih pića "u stečaju", OIB 07837847925, Obala kneza Domagoja 15,Split</item>
      <item>EUROLEASING d.o.o., OIB 48922277230, Remetinečka cesta 98,10000 Zagreb</item>
      <item>Rino Barbić, odvjetnik, OIB 04402974520, Vrsina 0,21465 Jelsa</item>
      <item>HVARSKI VODOVOD d.o.o., OIB 96577868636, Radičina 0,21465 Jelsa</item>
      <item>Rino Barbić, Vrsina bb,21465 Jelsa</item>
      <item>Mr.sci.iur. Berigoj Vrsalović, OIB 35894904443, Trg Mihovila Pavlinovića 3,21000 Split</item>
      <item>Odvjetničko društvo SURJAN I PARTNERI, odvjetnik Ivan Surjan, Martićeva 10/II,10000 Zagreb</item>
      <item>IVAN MILAT, OIB 89865160390, Ulica br. 7,20271 BLATO NA KORČULI</item>
      <item>DIONOVA - DIONA d.o.o., OIB 41112127430, Donje Svetice 127,10000 Zagreb</item>
      <item>TEHNOPLAST d.o.o. za građevinarstvo, trgovinu, ugostiteljstvo, turizam i uslužne djelatnosti, OIB 70676517267, Ulica Slobode 5,21000 Split</item>
      <item>Borko Bebić, Kneza Višeslava 16,21000 Split</item>
      <item>VIPnet, društvo s ograničenom odgovornošću za usluge javnih telekomunikacija, OIB 29524210204, Vrtni put 1,10000 Zagreb</item>
      <item>BILIĆ-ERIĆ d.o.o. za privatnu zaštitu, OIB 68580128211, Ljudevita Posavskog 3, Trgovački centar Millennijum,Sesvete</item>
      <item>Matija Dorić, Švarcova 2,10000 Zagreb</item>
      <item>DALMACIJAVINO - ZAGREB društvo sograničenom odgovornošću za trgovinu, ugostiteljstvo i prijevoz, OIB 93269876765, Gajeva 26,10000 Zagreb</item>
      <item>GRAD DRNIŠ, OIB 38309740312, Trg kralja Tomislava 1,22320 Drniš</item>
      <item>Vetropack Straža tvornica stakla d.d. Hum na Sutli, OIB 74210066591, Hum na Sutli, Hum na Sutli 203,Hum Na Sutli</item>
      <item>MARKOVIĆ &amp; PLIŠO odvjetničko društvo d.o.o., OIB 82282572283, Ilica 1A,10000 Zagreb</item>
      <item>Tamara Kranjec Malenica, Predovečka 11,10000 Zagreb</item>
      <item>CAPRICORNO, društvo s ograničenom odgovornošću za trgovinu, OIB 09517317411, Hercegovačka 57/A,Split</item>
      <item>PELJEŠKI VRHOVI, POLJOPRIVREDNA ZADRUGA, OIB 49398931487, Janjina 68,Janjina</item>
      <item>Rino Barbić, Vrsina bb,21465 Jelsa</item>
      <item>Toma Šurjak, OIB 66049692921, Sansovića dvori 29,21465 JELSA, DOL</item>
      <item>Jakov Peronja, OIB 07373599239, Jelsa 0,21465 Jelsa</item>
      <item>TIGAR d.o.o. za usluge, OIB 65051360088, Put Supavla 1,Split</item>
      <item>Zoran Iviš, Put Supavla 1/I,21000 Split</item>
      <item>POREZNA UPRAVA Područni ured Split, OIB 18683136487, Trg dr. Franje Tuđmana 4,21000 Split</item>
      <item>BURA I TRAMUNTANA d.o.o. za trgovinu i usluge, OIB 78359961331, Don Frane Bulića 205,Solin</item>
      <item>VONČINA GRUBIŠIĆ LOVIĆ LALIĆ, Preradovićeva 13,10000 Zagreb</item>
      <item>Marina Tončić-Bota, Nikole Tesle 3/II,10000 Zagreb</item>
      <item>TRAST međunarodno otpremništvo, dioničko društvo, OIB 93225891495,  Gat Sv.Duje 4,Split</item>
      <item>CHROMOS AGRO dioničko društvo proizvodnja sredstava za zaštitu bilja, OIB 82790074844, Radnička cesta 173/n,10000 Zagreb</item>
      <item>VODOVOD I KANALIZACIJA, društvo s ograničenom odgovornošću za vodoopskrbu, odvodnju i pročišćavanje otpadnih voda, OIB 56826138353, Biokovska 3,Split</item>
      <item>AUTOTRANS d. o. o. za javni prijevoz putnika u cestovonom prometu, trgovinu, usluge i turistička agencija, OIB 19819724166, Trg Žabica 1,Rijeka</item>
      <item>BRTVILA BREZIĆ d.o.o. za proizvodnju brtvila, trgovinu i zastupanje, OIB 47897946377, Starotrnjanska 46/A,10000 Zagreb</item>
      <item>Dijana Britvić, OIB 82319776508, Ćiril Metodova 38,21000 Split</item>
      <item>Zajednički odvjetički ured Vinko Ljubičić, Željko Vrdoljak, Sukoišanska 4,21000 Split</item>
      <item>Odvjetničko društvo GLAMUZINA &amp; GROŠETA, OIB 69402757072, Krajiška 27,10000 Zagreb</item>
      <item>IREKS AROMA društvo s ograničenom odgovornošću, OIB 36709757659, Radnička Cesta 37,10000 Zagreb</item>
      <item>Antonia Selak, Gorjanska 26/III,10000 Zagreb</item>
      <item>Marin Mileteta, odvjetnik, OIB 37476644793, Gorjanska 26,10000 Zagreb</item>
      <item>Odvjetničko društvo  Dragičević i partneri d.o.o., Palmotićeva 60,10000 Zagreb</item>
      <item>HEP - Opskrba d.o.o. za opskrbu potrošača električnom, toplinskom energijom i plinom, OIB 63073332379, Ulica grada Vukovara 37,10000 Zagreb</item>
      <item>ING-ATEST d.o.o. za trgovinu i usluge, OIB 21777333810, Hrvatske mornarice 1/a,Split</item>
      <item>Vinko Radovani, Hrvatske mornarice 1 J,21000 Split</item>
      <item>Hrvatske vode, pravna osoba za upravljanje vodama, OIB 28921383001, Grada Vukovara 220,10000 Zagreb</item>
      <item>BASLER OSIGURANJE ZAGREB dioničko društvo za osiguranje, OIB 59706054982, Radnička cesta 37/b,10000 Zagreb</item>
      <item>NARODNI TRGOVAČKI LANAC d.o.o. za trgovinu i usluge, OIB 78344221376, Soblinec, Soblinečka 55,Sesvete</item>
      <item>MANTIS, d.o.o. za trgovinu i usluge, OIB 41274793973, Varaždinska 51,Split</item>
      <item>OPĆINSKI SUD U OSIJEKU, OIB 38625793303, Europska avenija 7,31000 Osijek</item>
      <item>Vinko Paina, OIB 51203688235, Malo selo,21460 Stari Grad</item>
      <item>TRANSADRIA, međunarodna špedicija d. d. u stečaju, OIB 47965841018, Riva Boduli 1,Rijeka</item>
      <item>Hrvatska radiotelevizija, OIB 68419124305, Prisavlje 3,10000 Zagreb</item>
      <item>BRODOMERKUR trgovina i usluge, dioničko društvo, OIB 33956120458, Poljička Cesta 35,Split</item>
      <item>ZAGREBAČKI HOLDING, društvo s ograničenom odgovornošću za javni prijevoz, opskrbu vodom, održavanje čistoće, putnička a, OIB 85584865987, Ulica grada Vukovara 41,10000 Zagreb</item>
      <item>Igor Radelić, Kornatska 1,10000 Zagreb</item>
      <item>Ivo Staničić, I. Gundulića  16 A,21000 Split</item>
      <item>Odvjetničko društvo Stanić i partneri j.t.d., Riva 4,51000 Rijeka</item>
      <item>Odvjetničko društvo Hanžeković &amp; Partneri društvo s ograničenom odgovornošću, OIB 85127306373, Radnička Cesta 22,10000 Zagreb</item>
      <item>NASTAVNI ZAVOD ZA JAVNO ZDRAVSTVO SPLITSKO-DALMATINSKE ŽUPANIJE, OIB 54948902275, Vukovarska Ulica 46,Split</item>
      <item>Slavica Čupić, Bihačka 2 A/IV,21000 Split</item>
      <item>BRODOSPLIT-BRODOGRADILIŠTE društvo s ograničenom odgovornošću, OIB 05532178397, Put Supavla 21,Split</item>
      <item>COPAN ZAGREB društvo s ograničenom odgovornošću za trgovinu i zastupanje, OIB 43698579132, Selnica Šćitarjevska 25,10410 Velika Gorica</item>
      <item>DUHAN društvo s ograničenom odgovornošću, OIB 84143469050, Vukovarska 30,Dubrovnik</item>
      <item>Ivica Maleš vl. autoservis "UNO", OIB 89917595934, Put Blata bb,21216 Kaštel Stari</item>
      <item>Teo Palaversić, OIB 21074825891, Mala Banda 166,21465 Jelsa</item>
      <item>HRVATSKA POŠTANSKA BANKA, dioničko društvo, OIB 87939104217, Jurišićeva 4,10000 Zagreb</item>
      <item>OTIS DIZALA, društvo s ograničenom odgovornošću za proizvodnju, montažu, remont i održavanje dizala, OIB 76080865307, Prilaz Vladislava Brajkovića 15,10000 Zagreb</item>
      <item>Fabijan Roić, OIB 55646544786, Domobranska 26,21460 Stari Grad</item>
      <item>Ivo Družević, OIB 59608054089, Družević Dvor 20,21460 Stari Grad, Dol</item>
      <item>Ivo Roić, OIB 73872839985, Zbora Narodne garde 2,21460 Stari Grad</item>
      <item>Josip Kovačević, OIB 24407104693, M.Ivanića 26,21460 Stari Grad</item>
      <item>Tedi-Tadija Maroević, OIB 75901351091, Out Rudine 4,21460 Stari Grad</item>
      <item>Jakica Lupi, OIB 73236308888, Vrbanj 0,21462 Vrbanj</item>
      <item>Joza Bratanić, OIB 08011374888, Vrbanj 0,21462 Vrbanj</item>
      <item>Antun Pavičić, OIB 65866256737, Pavičića dvor 13,21460 Stari Grad, Dol</item>
      <item>Juraj Pavičić, OIB 09529542053, Ceratorij 0,21462 Vrbanj</item>
      <item>Cvjetko Matković, OIB 10443683019, Matije Ivanića 0,21460 Stari Grad</item>
      <item>Katica Kovačević, OIB 33120980772, Dol 0,21460 Dol</item>
      <item>Nikša Dužević, OIB 66241675982, Dol 0,21460 Dol</item>
      <item>Milovan Kombura, OIB 30770175855, F. Vrančića 13,21000 Split</item>
      <item>Jelisava Pavičić, OIB 83980708087, Vrbanj 0,21462 Vrbanj</item>
      <item>Matko Carić, OIB 35189247498, Dol 0,21460 Dol</item>
      <item>Marinko Dužević, OIB 12242231071, Dol  0,21460 Stari Grad, Dol</item>
      <item>Margarita Radonić, OIB 28025722533, Dol 0,21460 Dol</item>
      <item>Dinko Pavičić Tribunol, OIB 99243667034, Žrtava Rata  2,21460 Stari Grad</item>
      <item>Tonči Šurjak, OIB 60785268681, Stari Grad 0,21460 Stari Grad</item>
      <item>Duško Pavičić Ivelja, OIB 25982798589, Bassina 0,21462 Vrbanj</item>
      <item>Pero Dulčić Sušak, OIB 55533277123, Malo Selo 63,21460 Stari Grad</item>
      <item>Ivan Tadić, OIB 00384008152, Vagonj 32,21460 Stari Grad</item>
      <item>Ivica Pavičić, OIB 72332556277, Vrbanj 0,21462 Vrbanj</item>
      <item>Mihovil-Mile Pavičić, OIB 24835949834, Vrbanj 0,21462 Vrbanj</item>
      <item>Tomi Moscatello, OIB 28508820612, Dol,21460 Dol</item>
      <item>Nikola Vodanović, OIB 74845370223, Vrbanj 0,21462 Vrbanj</item>
      <item>Margarita Marica Stančić, OIB 08101100980, Kod Sv. Petra 0,21460 Stari Grad</item>
      <item>Vjekoslav Radonić, OIB 33204721839, Dol 0,21460 Dol</item>
      <item>Marinko Sanseović, OIB 45513941394, Dol 0,21460 Dol</item>
      <item>Tadija Moškatelo, OIB 31188799731, B.Kašića 9,21460 Stari Grad</item>
      <item>Damir Petrić, OIB 86091667582, Stari Grad 0,21460 Stari Grad</item>
      <item>Louis Petrić, OIB 16074465250, Srinjo kola 2,21460 Stari Grad</item>
      <item>Ivica Ljubić, OIB 56655610557, Stari Grad 0,21460 Stari Grad</item>
      <item>Vinko Lupi, OIB 35451219902, Sv. Magdalene 7,21460 Stari Grad</item>
      <item>Ivan Tadić Šilo, OIB 70114227603, Stari Grad 0,21460 Stari Grad</item>
      <item>Ivan Tadić, OIB 70114227603, Stari Grad 0,21460 Stari Grad</item>
      <item>Vinko Maroević, OIB 76848533915, Stari Grad,21460 Stari Grad</item>
      <item>Ivan Buratović, OIB 47859397279, Vrbanj 13,21462 Vrbanj</item>
      <item>Mijo Mili Pavičić, OIB 88915921313, Vrbanj 0,21460 Vrbanj</item>
      <item>Marija Vodanović, OIB 55757464937, Stari Grad 0,21460 Stari Grad</item>
      <item>Jakov Fredotović, OIB 46839149373, Vrbanj 297,21462 Vrbanj</item>
      <item>Miljenko Srhoj, OIB 83488729434, Krešimirova 5,21460 Stari Grad</item>
      <item>Nikola Haladić, OIB 44890767273, Stari Grad 0,21460 Stari Grad</item>
      <item>Janez Jelušić, OIB 53424861114, Sv. Petra 0,21460 Stari Grad</item>
      <item>Nikola Sansević, OIB 77925554696, Dol 0,21460 Stari Grad</item>
      <item>Nikola Buratović, OIB 63461897206, Vrbanj 0,21462 Vrbanj</item>
      <item>Cvjetko Buratović, OIB 68271062216, Put Križa 4,21460 Stari Grad</item>
      <item>Nikola Buratović, OIB 83296807791, Vrbanj 0,21462 Vrbanj</item>
      <item>Nikola Stipišić, OIB 40730811746, Vrbanj 0,21462 Vrbanj</item>
      <item>Prošper Moškatelo, OIB 30735770287, Dol 0,21460 Dol</item>
      <item>Tonko Maroević, OIB 09539101243, Šiberija 6,21460 Stari Grad</item>
      <item>Ivo Pavičić, OIB 10571584537, Dol 0,21460 Dol</item>
      <item>Pavao Čubre, OIB 53903728630, Vrbanj 0,21462 Vrbanj</item>
      <item>Luka Šurjak, OIB 94878152360, Dol 0,21460 Dol</item>
      <item>Luka Franetović, OIB 70961784599, C. Škarpe 17,21460 Stari Grad</item>
      <item>Ivan Miloš Mile, OIB 62291039145, Dol 0,21460 Dol</item>
      <item>Jure Moškatelo, OIB 82967525191, Ploča 2,21460 Dol</item>
      <item>Vjekoslav Bogdanić, OIB 94391191426, J.B.Jelačića 9,21460 Stari Grad</item>
      <item>Petro Šoljan, OIB 76350894229, Donja kola 0,21460 Stari Grad</item>
      <item>Juraj Dužević, OIB 99909425440, Radošića dvor 4,21460 Dol</item>
      <item>Damir Šurjak, OIB 27457530614, Šurokovića dvor 5,21460 Dol</item>
      <item>Jakov Tresić, OIB 60663993622, Vrbanj 0,21462 Vrbanj</item>
      <item>Juraj Moškatelo Stariji, OIB 12577877147, Ploča 27,21460 Stari Grad</item>
      <item>Ruža Roić, OIB 27524265061, Pod jugo 10,21460 Dol</item>
      <item>Rade Čavić, OIB 74420229729, Malo Selo 0,21460 Stari Grad</item>
      <item>Matilda Buratović, OIB 24198956638, Vrbanj 0,21462 Vrbanj</item>
      <item>Ivo Šurjak, OIB 90776404563, Ostravska 8,21000 Split</item>
      <item>Dražica Matković Ljubo, OIB 38484140872, Vrbanj 0,21462 Vrbanj</item>
      <item>Dinko Račić, OIB 02437704848, Vrbanj 173,21462 Vrbanj</item>
      <item>Mila Franetović Dužević, OIB 02539671010, Vrankovića dvor 5,21460 Stari Grad</item>
      <item>Luka Stančić, OIB 91475365556, Stančića dvor 0,21460 Dol</item>
      <item>Meri Petrić, OIB 49953370209, Stari Grad 0,21460 Stari Grad</item>
      <item>Ivan Moškatelo, OIB 16048013538, Ploča 29,21460 Dol</item>
      <item>Vinko Moškatelo, OIB 57771107058, Ploča 23,21460 Dol</item>
      <item>Nikola Šimunović, OIB 24630749503, K. Zvonimira 35,21460 Stari Grad</item>
      <item>Mirko Radonić, OIB 28025722533, Pod jugo 19,21460 Dol</item>
      <item>Antun Sansević, OIB 80183811492, Sansevića dvor 43,21460 Dol</item>
      <item>Nikša Moškatelo, OIB 98307576243, Ploča 4,21460 Dol</item>
      <item>Antun Vodanović Stariji, OIB 43563335947, Vrbanj  0,21460 Vrbanj</item>
      <item>Ivo Bojanić, OIB 00897882683, Šiberija 19,21460 Stari Grad</item>
      <item>Cvjetko Miličić, OIB 44230808110, T. Buzolića 8,21450 Hvar</item>
      <item>Marija Trbuhović, OIB 38712300010, Vrbanj 0,21462 Vrbanj</item>
      <item>Neno Šoljan, OIB 04419572654, Molo Selo 0,21460 Stari Grad</item>
      <item>Juraj Tomi Moškatelo, OIB 80968217347, Ploča 2,21460 Dol</item>
      <item>Ivo Račić Kapetanić, OIB 70008404713, Vrbanj 0,21462 Vrbanj</item>
      <item>Đuro Caratan, OIB 81898965125, Zavala 0,21465 Zavala</item>
      <item>Ante Tonči Drinković, OIB 92836065068, Bonski Dolac,21465 Jelsa</item>
      <item>Kata Duboković, OIB 93006547119, Pitve bb,21465 Pitve</item>
      <item>Boris Carić, OIB 46466426123, Ivan Dolac 0,21465 Ivan Dolac, Jelsa</item>
      <item>Tonko Ivčević Bakulić, OIB 62293366608, Šiberija 29,21460 Stari Grad</item>
      <item>Marko Huljić, OIB 99873701212, Račić 860,21465 Jelsa</item>
      <item>Lenka Roić, OIB 57371012596, Dol,21460 Dol</item>
      <item>Stjepan Jerković, OIB 25876380285, Zastražišće 0,21466 Zastražišće</item>
      <item>Boris Borović, OIB 51193036454, Poljica,21466 Poljica</item>
      <item>Niko Salamunić, OIB 76231208532, Jelsa bb,21465 Jelsa</item>
      <item>File Vranković, OIB 44132340384, Dol 0,21460 Dol</item>
      <item>Juraj Šperka, OIB 79176257167, Zastražišće 0,21466 Zastražišće</item>
      <item>Mili Razović, OIB 03291272208, Vinkovačka 51,21000 Split</item>
      <item>Ante Mihojević, OIB 08852465695, Vrboska,21463 Vrboska</item>
      <item>Ljubica Stipišić, OIB 53136752678, Vrbanj 0,21462 Vrbanj</item>
      <item>Stjepan Hujo Huljić, OIB 06947019866, Vrsina bb,21465 Jelsa</item>
      <item>Nikola Grgičević, OIB 72806517394, Vrisnik 0,21465 Vrisnik</item>
      <item>Tonči Gurdulić, OIB 88962507191, Jelsa 0,21465 Jelsa</item>
      <item>Prošperino Milevčić, OIB 45533211549, Jelsa 0,21465 Jelsa</item>
      <item>Boris Rubinić, OIB 69242251733, V rbanj  0,21462 Vrbanj</item>
      <item>Jakov Račić, OIB 31621777587, Vrbanj 302 A,21462 Vrbanj</item>
      <item>Jakša Radonić, OIB 11727504421, Jelsa 0,21465 Jelsa</item>
      <item>Vinko Palaversić, OIB 66878442541, Jelsa,21465 Jelsa</item>
      <item>Fabijan Kunčić, OIB 51005536058, Dol 0,21460 Dol</item>
      <item>Dušan Salamunić, OIB 67690387290, Račić bb,21465 Jelsa</item>
      <item>Margarita Stančić, OIB 77283348907, Dol 0,21460 Dol</item>
      <item>Josip Crnčić, OIB 78272535399, Pitve 0,21465 Pitve</item>
      <item>Luka Moškatelo, OIB 37611216898, Dol 0,21460 Dol</item>
      <item>Lucija Milatić-Bričolić, OIB 72454967005, Svirče 0,21462 Svirče</item>
      <item>Fabijan Dužević, OIB 65516171063, Domobranska 31,21460 Stari Grad</item>
      <item>Vjeko Jakas, OIB 99530955280, Zvala bb,21465 Zavala</item>
      <item>Pavo Bunčuga, OIB 76824484181, Banski Dolac bb,21465 Jelsa</item>
      <item>Marko Buratović, OIB 96637597848, Svirče 0,21462 Svirče</item>
      <item>Antun Lučić, OIB 23239072373, Poljica,21466 Poljica</item>
      <item>Marin Parun Barbić, OIB 39599282196, Pitve 0,21465 Pitve</item>
      <item>Stjepan Tomislav Huljić, OIB 97499130016, Lučica bb,21465 Jelsa</item>
      <item>Cvjetka Cvita Milevčić, OIB 75708915913, Jelsa 0,21465 Jelsa</item>
      <item>Marinko Radonić, OIB 89514038279, Pitve 72,21465 Pitve</item>
      <item>Antun Gurdulić, OIB 55215862622, Vrsina bb,21465 Jelsa</item>
      <item>Blaženko Jakas, OIB 38730295070, Zavala 0,21465 Zavala</item>
      <item>Braco Jakas, OIB 76920975322, Zavala 136,21465 Zavala</item>
      <item>Ivan Makjanić, OIB 86091321106, Svirče 0,21462 Svirče</item>
      <item>Ante Rubinić, OIB 15201258693, Vrsina  307,21465 Jelsa</item>
      <item>Dražica Vicenca Matković, OIB 67149132840, Vrbanj 117,21462 Vrbanj</item>
      <item>Jakov Radonić, OIB 93729454627, Jelsa bb,21465 Jelsa</item>
      <item>Slobodan Radičić, OIB 46777889915, Pitve bb,21465 Pitve</item>
      <item>Jurko Lučić, OIB 16439489089, Vrboska 0,21463 Vrboska</item>
      <item>Mate Antičević, OIB 55268785640, Zavala 0,21465 Zavala</item>
      <item>Josip Franičević, OIB 43547284113, Burkovo bb,21465 Jelsa</item>
      <item>Asija Bojanić, OIB 14798986072, Burkovo,21465 Jelsa</item>
      <item>Milivoj Vidas vl. Servisa instrumenata, mjerne i regulacione opreme, OIB 56342789123, Starčevićeva 26,21000 Split</item>
      <item>Marko Ramljak, Prilaz Gjure Deželića 57,10000 Zagreb</item>
      <item>Ivan Bilota dipl.ing.građ., OIB 56287080453, Ulica Hrvatskih Žrtava 130,21220 Seget Donji</item>
      <item>BILOTA INŽENJERING d.o.o. za gradnju i turizam, OIB 56075169776, Hrvatskih žrtava 130,Seget Donji</item>
      <item>OPĆINSKI SUD U SPLITU, OIB 61980608934, Dračevac, Bivša Vojarna Sveti Križ,21000 Split</item>
      <item>OPĆINSKI SUD U KNINU Posbeni zemljišnoknjižni odjel sa sjedištem u Drnišu, OIB 41941343564, Trg kralja Tomislava 2,22320 Drniš</item>
      <item>OPĆINSKI SUD U RIJECI Zemljišno-knjižni odjel, OIB 54566384631, Zadarska 1,51000 Rijeka</item>
      <item>Jelena Kalinić, Raosa Ivana 15,21000 Split</item>
      <item>Trgovački sud Split, OVRŠNI ODJEL, Sukoišanska 6,21000 Split</item>
      <item>Trgovački sud Split OGLASNA PLOČA, Sukoišanska 6,21000 Split</item>
      <item>OPĆINSKI SUD ZADAR Zemljišno knjižni odjel, Borelli 9,23 000 Zadar</item>
      <item>TRGOVAČKI SUD ZADAR Stalna služba u Šibeniku, OIB 97465301721, Stjepana Radića 81,22000 Šibenik</item>
      <item>OPĆINSKI GRAĐANSKI SUD ZAGREB, OIB 01252163117, Ulica grada Vukovara 84,10000 Zagreb</item>
      <item>Trgovački sud Split Računovodstvo, OIB 30842297926, Sukoišanska 6,21000 Split</item>
      <item>Trgovački sud Split PISARNICA, OIB 30842297926, Sukoišanska 6,21000 Split</item>
      <item>OPĆINSKI SUD STARI GRAD Zemljišno knjižni odjel, OIB 33628117012, Zbora narodne garde 9,21460 Stari Grad</item>
      <item>OPĆINSKI SUD DRNIŠ, Trg kralja Tomislava 2,22320 Drniš</item>
      <item>OPĆINSKI SUD VUKOVAR Zemljišno knjižni odjel, OIB 69370038985, Županijska ulica br. 31,32000 Vukovar</item>
      <item>Josip Lončarić, Kosirnikova 9,10000 Zagreb</item>
      <item>BURA l d.o.o. za trgovinu i usluge - u stečaju, OIB 79000721319, Koturaška 51,10000 Zagreb</item>
      <item>NET MEDIA SISTEMI d.o.o. za informatički inženjering, OIB 03380490457, Kvaternikova 12,Split</item>
      <item>Financijska agencija, OIB 85821130368, Vrtni put 3,10000 Zagreb</item>
      <item>Hrvatski registar brodova, OIB 04601923208, Marasovića 67,Split</item>
      <item>Uprava za zaštitu kulturne baštine konzervatorski odjel Trogir, Gradska 4,Trogir</item>
      <item>Ivica Nalis, OIB 03828238106, Ulica Zrinjskih I Frankopana 15,20350 Metković</item>
      <item>Nenad Ševo, OIB 88234857624, Teiljska 1,21000 Split</item>
      <item>Visoki trgovački sud Republike Hrvatske, OIB 97349366519, Berislavićeva 11,10000 Zagreb</item>
      <item>Agencija za osiguranje radničkih potraživanja u slučaju stečaja poslodavca, OIB 04323472109, Frankopanska 11,10000 Zagreb</item>
      <item>Meri Stipinović, OIB 64965084141, Sukoišanska 25,21000 Split</item>
      <item>SOCIETE GENERALE-SPLITSKA BANKA dioničko društvo, OIB 69326397242, Ruđera Boškovića 16,Split</item>
      <item>Općinski sud u Zadru, Zemljišno knjižni odjel, OIB 78866932443, Borelli 9,23000 Zadar</item>
      <item>Općinski sud Velika Gorica, Zemljišjno knjižni odjel, OIB 32284739479, Trg kralja Tomislava 36,10150 Velika Gorica</item>
      <item>Posebni zemljišno knjižni odjel Općinskog suda u Kninu sa sjedištem u Drnišu, OIB 41941343564, Trg kralja Tomislava 2,22320 Drniš</item>
      <item>Agencija za upravljanje državnom imovinom, OIB 75666130770, Ivana Lučića 6,10000 Zagreb</item>
      <item>Općinski sud u Splitu, Zemljišno knjižni odjel, OIB 61980608934, Gundulićeva  29,21000 Split</item>
      <item>Alen Dumanić, OIB 96821083726, Put Skalica 16,21000 Split</item>
      <item>Fond za zaštitu okoliša i energetsku učinkovitost, OIB 85828625994, Ksaver 208,10000 Zagreb</item>
      <item>ADRIACINK d.d. za pocinčavanje, lijevanje i izradu čeličnih konstrukcija, OIB 29615199749, Stinice 12,Split</item>
      <item>Tomislav Krka, Starčevićeva 13,Split</item>
      <item>Porezna uprava Zadar, OIB 18683136487, Ante Starčevića 9,23000 Zadar</item>
      <item>Porezna uprava Drniš, OIB 18683136487, Kardinala A. Stepinca 4,22320 Drniš</item>
      <item>Porezna uprava Vukovar, OIB 18683136487, Trg dr. Franje Tuđmana 1,32000 Vukovar</item>
      <item>Porezna uprava Rijeka, OIB 18683136487, Riva 16,51000 Rijeka</item>
      <item>Porezna uprava Ispostava Hvar, OIB 18683136487, Fabrika bb,21450 Hvar</item>
      <item>Porezna uprava Velika Gorica, OIB 18683136487, Trg kralja Tomislava 34,10410 Velika Gorica</item>
      <item>Porezna uprava Split, OIB 18683136487, Trg dr. Franje Tuđmana 4,21000 Split</item>
      <item>Marija Brčić, Put Plokita 3,21000 Split</item>
      <item>Milan Veić, Istarska 11,21000 Split</item>
      <item>Lukrecija Benković Duboković, OIB 23379427545, Put Firula 19,21000 Split</item>
      <item>Zlatko Balić, OIB 07837847925, Obala kneza Domagoja 15,21204 Dugopolje</item>
      <item>GRAD SPLIT, OBALAK.BRANIMIRA 14,21000 Split</item>
      <item>Županijsko državno odvjetništvo u Splitu Građansko upravni odjel, OIB 70793241859, Gundulićeva 29 a,21000 Split</item>
      <item>Fond za zaštitu okoliša i energetsku učinkovitost, Ksaver 208,10000 Zagreb</item>
      <item>REDOX  j.d.o.o. za usluge, OIB 55472425213, Imotska 61,Split</item>
      <item>Ines Jurašin, Gundulićeva 26,21000 Split</item>
      <item>Galić Ante, OIB 90017639391, Odeska 16,21000 Split</item>
      <item>Centar za restrukturiranje i prodaju, OIB 38083028711, Ivana Lučića 6,10000 Zagreb</item>
      <item>Mirjana Katunarić - Matković, odvjetnica, OIB 19345128906, Andrićeva 3,21000 Split</item>
      <item>Općinski sud u Splitu Zemljišno knjižni odjel Kaštel Lukšić, OIB 61980608934, Obala kralja Tomislava 2,21214 Kaštel Lukšić</item>
      <item>Ured državne uprave u Splitsko-dalmatinskoj županiji Ispostava Kaštela, Braće Radić 1,21212 Kaštel Sućurac</item>
      <item>GRAD KAŠTELA, Ulica Braće Radić 1,21212 Kaštel Sućurac</item>
      <item>Centar za restrukturiranje i prodaju, OIB 38083028711, Ivana Lučića 6,10000 Zagreb</item>
      <item>Financijska agencija REGIONALNI CENTAR SPLIT, OIB 85821130368, Mažuranićevo šetalište 24 b,21000 Split</item>
      <item>Dean Prelević, odvjetnik, OIB 10098946497, Gundulićeva 22,21000 Split</item>
      <item>Želimir Miletić, OIB 86888847404, Put Kotlara 31,23000 Zadar</item>
      <item>Luči Roić, OIB 24743587539, Pavičića dvor 7,21460 Dol</item>
      <item>Ivelja Pavičić Nade, Vrbanj 0,21460 Vrbanj</item>
      <item>Dujko Čubre, OIB 91478009603, Vrbanj 0,21460 Vrbanj</item>
      <item>Antun Bratanić, OIB 52392458213, Zvonimirova 27,21460 Stari Grad</item>
      <item>Andrija Matković, OIB 72332556277, Domobranska 22,21460 Stari Grad</item>
      <item>Antun Vune Bratanić, OIB 44890767273, Vrbanj 0,21460 Vrbanj</item>
      <item>Dinko Lušić, OIB 23131390669, Vrbanj 0,21460 Vrbanj</item>
      <item>Nikica Nikola Matijević, OIB 21094494613, Dol 0,21460 Stari Grad</item>
      <item>Ivan Sanseović, OIB 08563467932, Dol, Kunčića dvor 4,21460 Stari Grad</item>
      <item>Marija Kovačević Lolotović, OIB 69060952354, Vukovarska 23,21460 Stari Grad</item>
      <item>Petar Zlatan Vodanović, OIB 11403397863, Vrbanj 126,21460 Vrbanj</item>
      <item>Ivan Stančić, OIB 31497688270, Dol, Stančića dvor 0,21460 Stari Grad</item>
      <item>Stjepan Moškatelo, OIB 92020885489, Dol Sv. Marije 1,21460 Stari Grad</item>
      <item>Toma Dužević, OIB 08830644469, Dol Sv. Marije 0,21460 Stari Grad</item>
      <item>Ivica Račić, OIB 28123794048, Vrbanj 0,21460 Vrbanj</item>
      <item>Alessandra Šimeta, OIB 12919457160, Via Motta 34,6906 Lugano</item>
      <item>Kuzma Pavičić Aleluja, OIB 33120197409, Vrbanj 0,21460 Vrbanj</item>
      <item>Vinka Salamunić, OIB 91445751353, Jelsa 0,21465 Jelsa</item>
      <item>Teo Huljić, OIB 56034797647, Jelsa 0,21465 Jelsa</item>
      <item>Dejan Šperka, OIB 10054205030, Jelsa 0,21465 Jelsa</item>
      <item>Juraj Caratan, OIB 29357565225, Zavala 0,21465 Zavala</item>
      <item>Matko Antičević, OIB 42034643125, Pitve 0,21465 Pitve</item>
      <item>Dinko Rubinić ( Vjera ), OIB 69863599942, Vrisnik 73,21465 Vrisnik</item>
      <item>Vjera Rubinić, OIB 98825603309, Vrinsnik 73,21465 Vrisnik</item>
      <item>Abraham Bojanić, OIB 79576557482, Jelsa 1,21465 Jelsa</item>
      <item>MINISTARSTVO PRAVOSUĐA Glavno tajništvo, OIB 26635293339, Ulica grada Vukovara 49,10000 Zagreb</item>
      <item>Vedran Nevešćanin, OIB 34969575575, Smiljanićeva 2,21000 Split</item>
      <item>Jadranko Vidović, OIB 59002364613, Mažuranićevo šetalište 55,21000 Split</item>
      <item>Marija Pjevac, OIB 82096480140, Omiška 18,21000 Split</item>
      <item>Anđa Šolić, OIB 19915712920, Držićeva 15,21210 Solin</item>
      <item>Hilda Aljinović, OIB 29776220525, I. Paštrića Poljičanina 18,21311 Podstrana</item>
      <item>Vinka Batalić, OIB 93618932042, Kukuljevićeva 3,21000 Split</item>
      <item>Jadranka Jurjević, OIB 81391207997, Hercegovačka 30,21000 Split</item>
      <item>Jerko Dugeč, OIB 57017761001, Marina Getaldića 31,21000 Split</item>
      <item>Mara Dobrota, OIB 21943772484</item>
      <item>Marin Mladar, OIB 17080094552, PLEMENŠČINA 8 (ranije: KAŠTEL SUĆURAC, CESTA KAŠTEL SUĆURAC, 120),21212 Kaštel Sućurac</item>
      <item>Blaženka Mihanović, OIB 68180763414, Radičinka 12,21311 Žrnovnica</item>
      <item>Ljiljana Dadić, OIB 34453706637, Jurja Plančića 8,21000 Split</item>
      <item>Cvjetana Srbljin, OIB 66904421085, Rendićeva 7,21000 Split</item>
      <item>Mile Jerković, OIB 47281082801, Pujanke 71,21000 Split</item>
      <item>Jurka Penić, OIB 45519634047, ULICA MATE RADELJKOVIĆA 7 (ranije: KAŠTEL ŠTAFILIĆ, PUT RESNIKA, 0),21217 Kaštel Štafilić</item>
      <item>OŠTRC d.o.o., OIB 74171273839, Dežmanova 5,10000 Zagreb</item>
      <item>Ivan Mišetić, Mihanovićeva 20,10000 Zagreb</item>
      <item>Carinska uprava, Zrinsko Frankopanska 60,21000 Split</item>
      <item>Hrvatski fond za privatizaciju, I. Lučića 6-8,10000 Zagreb</item>
      <item>Općinski sud u Starom Gradu - ZK odjel, Ulica Novo Riva 3,21460 Stari Grad</item>
      <item>Viskoki trgovački sud RH, Berislavićeva 11,10000 Zagreb</item>
      <item>Nada Akrap, OIB 50608806627, Put Sirobuje 37,21000 Split</item>
      <item>Jasminka Antunović, OIB 74697035343, Ulica Luke Botića 24,21210 Solin</item>
      <item>Nediljka Armanda, OIB 09033661295, Vranjički put 18,21000 Split</item>
      <item>Ana Babić, Krilava 8,21000 Split</item>
      <item>Gordana Babić, Šulavi bb,21214 Kaštel Lukšić</item>
      <item>Ivan Babić, Doverska 7,21000 Split</item>
      <item>Katica Babić, Zvonimirova 16,21210 Solin</item>
      <item>Jure Bacelj, Novakova 26,21000 Split</item>
      <item>Ana Bačić, Umljanovići bb,22320 Drniš</item>
      <item>Nediljka Bajić, Križanica 7,21000 Split</item>
      <item>Žarka Bakotić, OIB 36917498674, Mosorska Ulica 11 A,21214 Kaštel Gomilica</item>
      <item>Marko Baković, Kroz selo 2,22320 Siverić</item>
      <item>Ivica Ban, Braće Radića 7,21212 Kaštel Sućurac</item>
      <item>Srđanka Banovac, OIB 50974371502, Sikavice - Banovci 5,Parčić</item>
      <item>Božidar Barać, Maslinska 22,21000 Split</item>
      <item>Vedran Barbarić, Šimićeva 8,21000 Split</item>
      <item>Marija Barbir, Vukovarska 175,21000 Split</item>
      <item>Petar Barbir, Vukovarska 175,21000 Split</item>
      <item>Anica Baričević, Put blata bb,21217 Kaštel Novi</item>
      <item>Damira Barišić, OIB 88385690941, Barišići 10,22320 Žitnić</item>
      <item>Ivan Barišić, Kornatska 31,31000 Osijek</item>
      <item>Manda Bašić, Put Majdana 29,21210 Solin</item>
      <item>Aleksandar Bauk, OIB 97860316263, Alojzija Stepinca 16,21000 Split</item>
      <item>Marina Bauk, Stepinčeva 16,21000 Split</item>
      <item>Ivo Bavčević, Šibenska 3,21000 Split</item>
      <item>Nataša Bazina, OIB 67925940620, PUT STRMA 67 (ranije: NEORIĆ, NEORIĆ, 0),21203 Neorić</item>
      <item>Mirjana Begonja, Džale 2,22323 Sedramić</item>
      <item>Jelena Belić, Banski Dolac 627,21465 Jelsa</item>
      <item>Niko Belić, OIB 18977071620, Jelsa 627,21465 Jelsa</item>
      <item>Jagoda Bešker, OIB 29966440390, Gašpini 23,21210 Solin</item>
      <item>Nedo Bešker, Gašpini 23,21210 Solin</item>
      <item>Zorica Bilić, Predraga Bojanića 13,21460 Stari Grad</item>
      <item>Sanja Bilić Pavlinović, Vukovarska 80,21000 Split</item>
      <item>Jela Bilobrk, Stepinčeva 32,21000 Split</item>
      <item>Antun Blažević, Meštrovića šetalište 96,21000 Split</item>
      <item>Hrvoje Blažević, Blaževići bb,22320 Čavoglave</item>
      <item>Damir Bojčić, Kralja Zvonimira 24,22320 Drniš</item>
      <item>Željko Bojčić, P. Preradovića 4,22320 Drniš</item>
      <item>Denis Boljat, Karlovo 46,21214 Kaštel Kambelovac</item>
      <item>Srećko Boras, Put groblja bb,21217 Kaštel Novi</item>
      <item>Robert Borić, OIB 38057391892, Mosećka 56,21000 Split</item>
      <item>Goran Bosančić, OIB 33007404175, Ulica Braski Dolac 40,21212 Kaštel Sućurac</item>
      <item>Pava Botić, OIB 34296544282, Kosorova 7,22300 Knin</item>
      <item>Ljuba Božanić, Dobrilina 11,21000 Split</item>
      <item>Anka Božić, Šibenksa 9,21000 Split</item>
      <item>Anica Božić-Bakušić, Katalinića prilaz 5,21000 Split</item>
      <item>Ivica Bratić, Neorić bb,21203 Neorić</item>
      <item>Nikša Bratić, OIB 49290967945, Put Svete Mande 18,21000 Split</item>
      <item>Vencislav Brizić, OIB 29265973045, Ulica Kralja Zvonimira 56,21460 Stari Grad</item>
      <item>Zlata Brizić, OIB 73389614517, Ulica Kralja Zvonimira 56,21460 Stari Grad</item>
      <item>Mate Brstilo, Krešimirova 25,21311 Žrnovnica</item>
      <item>Zora Budimir, Cesta Domovinskog rata 36,22300 Knin</item>
      <item>Miranda Budiša, OIB 35557811513, Ulica Kralja Zvonimira 18,22320 Drniš</item>
      <item>Nediljko Bugarin, Doverska 7,21000 Split</item>
      <item>Željka Vučemilović Šimunović, Skradinska 7,21000 Split</item>
      <item>Gordana Buljević, OIB 32937631192, Trondheimska 10,21000 Split</item>
      <item>Marina Burić, Mirlović Zagora,22323 Unešić</item>
      <item>Mario Buzov, Cerje 85,22320 Mirlović Polje</item>
      <item>Đuro Caratan, Stara zavala 58,21465 Jelsa</item>
      <item>Toni Caratan, Stara Zavala 58,21465 Jelsa</item>
      <item>Boris Carić, OIB 46466426123, IVAN DOLAC 179 (ranije: IVAN DOLAC, IVAN DOLAC, 0),21465 Ivan Dolac</item>
      <item>Paulo Carić, OIB 15402538356, SVIRČE 145 (ranije: SVIRČE, SVIRČE, 0),21460 Svirče</item>
      <item>Dinka Cazareo, Marina Šabića 4,21460 Stari Grad</item>
      <item>Nevenka Cukrov, Domovinskog rata 6,21210 Solin</item>
      <item>Dijana Czwik, OIB 09675579569, Matoševa Ulica 96,21210 Solin</item>
      <item>Vinka Čavala, Krešimirova bb,21214 Kaštel Gomilica</item>
      <item>Silva Černak-Lojić, Kralja Zvonimira 18,22320 Drniš</item>
      <item>Diana Čović, Duće-Glavica,21310 Omiš</item>
      <item>Ante Čulo, Hrvatskih knezova bb,21214 Kaštel Gomilica</item>
      <item>Blaž Ćapin, Odakova 9,21000 Split</item>
      <item>Filip Delać, OIB 82167098700, Grge Novaka 6,22300 Knin</item>
      <item>Ankica Delić, Kaštelanska cesta 42,21212 Kaštel Sućurac</item>
      <item>Marko Delić, Gašpini 108,21210 Solin</item>
      <item>Nediljka Delić, Donji Muć bb,21203 Donji Muć</item>
      <item>Gordana Didak, OIB 78878339902, Kroz Smrdečac 5,21000 Split</item>
      <item>Mili Divić, OIB 35555990248, Radobiljska Cesta 12,21250 Katuni</item>
      <item>Ljiljana Dragan, Šimićeva 54,21000 Split</item>
      <item>Milka Drlje, Kitožer 9,21311 Stobreč</item>
      <item>Mate Drmić, Put Plokita 40,21000 Split</item>
      <item>Jozo Družianić, OIB 63604163211, Pujanke 15,21000 Split</item>
      <item>Niko Dujić, Don Petra Peroša,21210 Mravince</item>
      <item>Stanko Duvančić, OIB 41476060687, Duvančići 9,22320 Razvođe</item>
      <item>Damir Duvnjak, Križine 15A,21000 Split</item>
      <item>Nives Džanko, OIB 90598357164, Ulica Fra Pavla Melade 24 A,21217 Kaštel Štafilić</item>
      <item>Ante Đurđević, OIB 72594587030, Jadranska 12,21400 Supetar</item>
      <item>Ljubica Elez, Donji Moseć 14,22320 Moseć</item>
      <item>Ankica Ezgeta, Kaštelanska cesta 12,21217 Kaštel Stari</item>
      <item>Lenka Franić, OIB 62951288048, Sedam Kaštela 6,21000 Split</item>
      <item>Ivica Gabelić, OIB 70468304794, Vrboska 387,21465 Vrboska</item>
      <item>Marija Galešić, Neorić 61,21203 Neorić</item>
      <item>Petar Galić, Težački put 40,21000 Split</item>
      <item>Silvana Galić, OIB 02726524452, Trondheimska 5,21000 Split</item>
      <item>Kazimir Garić, OIB 83662319172, Ulica Matija Ivanića 35,21460 Stari Grad</item>
      <item>Vencel Gašpar, Hercegovačka 24,21000 Split</item>
      <item>Vinko Gašpar, Sinjska 9,21000 Split</item>
      <item>Ana Goreta, Put željezničke stanice,22320 Drniš</item>
      <item>Zorka Goreta, Donje Gorete 21,22320 Drniš</item>
      <item>Josip Gotovac, Vukovarska 113,21000 Split</item>
      <item>Vjekoslav Grbčić, Gajeva 11A,21000 Split</item>
      <item>Divna Grbeša, OIB 74813693236, FRANKOPANSKA ULICA 20 (ranije: SOLIN, FRANKOPANSKA ULICA, 60),21210 Solin</item>
      <item>Ana Grubišić, Put Sirobuje 10,21311 Stobreč</item>
      <item>Gordana Grubišić, Braće Radića 3,21210 Solin</item>
      <item>Nikola Grubišić, Kralja Zvonimira 37,22320 Drniš</item>
      <item>Sanja Grubišić, Kralja Zvonimira 16,22320 Drniš</item>
      <item>Antonio Gudelj, Put Dragovoda 17,21000 Split</item>
      <item>Kata Gugić, Sarajevska 42,21000 Split</item>
      <item>Mirjana Gugić, Luke Botića 6,21210 Solin</item>
      <item>Ivica Hajder, Cigići 1,22320 Otavice</item>
      <item>Željko Hajder, OIB 70330715284, Cigići 1,22320 Otavice</item>
      <item>Silvana Hajduk, OIB 33507058945, Varoš 1,21231 Klis</item>
      <item>Tomislav Herceg, Sinjska 46,22300 Knin</item>
      <item>Mira Ikica, OIB 11849010850, Vlaka Vi 2,22303 Oklaj</item>
      <item>Franjo Ivčević, Sv. Petra od Klob. 1,21217 Kaštel Novi</item>
      <item>Jelena Ivčević, OIB 74901888496, Ulica Sv. Petra Od Klobuka 16,21217 Kaštel Novi</item>
      <item>Damir Jakus, Stepinčeva 67,21000 Split</item>
      <item>Gospova Jakus, OIB 04209324873, Poljička Cesta 84,Poljica</item>
      <item>Marica Jakus, OIB 74750176046, PUT MAJDANA 31 (ranije: SOLIN, PUT MAJDANA, 31),21231 Klis</item>
      <item>Petar Jakus, Put Majdana 31,21210 Solin</item>
      <item>Marko Janković, Bisko bb,21232 Bisko</item>
      <item>Matija Jeličić, Vinkovačka 5,21000 Split</item>
      <item>Ante Jeličić, Trondheimska 7,21000 Split</item>
      <item>Marija Jocić, K. Ćipika 9,21217 Kaštel Stari</item>
      <item>Ante Jolić, Jolići 2,22320 Gradac</item>
      <item>Marica Jukić, Perivoj A. Roje 5,21000 Split</item>
      <item>Marko Jukić, Perivoj Ane Roje 5,21000 Split</item>
      <item>Renata Jukić, Put Župića 29,21230 Sinj</item>
      <item>Jadranka Jurić, Bufaline II 29,21217 Kaštel Novi</item>
      <item>Marija Jurić, Put Kruševika bb,21214 Kaštel Kambelovac</item>
      <item>Ankica Kainić, OIB 80409745726, Prominski Put 11,22300 Knin</item>
      <item>Jelena Kalinić, Ivana Raosa 15,21000 Split</item>
      <item>Petar Kalinić, Mosećka 114,21000 Split</item>
      <item>Anamarija Kalinić Radović, Vukovarska 57,21000 Split</item>
      <item>Stipan Kamber, Sesartići 20,21210 Solin</item>
      <item>Đuro Kapoši, Južno predgrađe 51,31000 Osijek</item>
      <item>Željko Karin, Zgon 80,21210 Solin</item>
      <item>Marijana Karin Prnjak, Zgon 80,21210 Solin</item>
      <item>Neda Kasalo, Kaštelanska cesta 1,21214 Kaštel Kambelovac</item>
      <item>Zvonimir Kasalo, Kaštelanska cesta 1,21214 Kaštel Kambelovac</item>
      <item>Suzana Kašić, Kralja Zvonimira 47,22320 Drniš</item>
      <item>Ivana Katalinić, Renka Šperca 11,21310 Omiš</item>
      <item>Josip Katušić, Luke Botića 11,21210 Solin</item>
      <item>Ljiljana Kegalj, OIB 44567225674, Istarska 5,21000 Split</item>
      <item>Ante Kekez, Dubrovačka 35,21000 Split</item>
      <item>Ivanko Kekez, OIB 69257203171, Sukoišanska 29,21000 Split</item>
      <item>Petrica Kekez, OIB 01138031201, Dubrovačka 35,21000 Split</item>
      <item>Boško Kevo, Stipe Pensa 5,21217 Kaštel Štafilić</item>
      <item>Antiša Kliškinić, OIB 54591476829, Ulica Petra Krešimira Iv 108,21210 Solin</item>
      <item>Veljko Knezović, OIB 29953576092, Zagrebačka 6,21311 Stobreč</item>
      <item>Stjepan Kokeza, Pribude bb,21206 Pribude</item>
      <item>Petar Kolega, Put Mira 2,21210 Solin</item>
      <item>Daniela Kovač, Cesta dr. Franje Tuđmana 238a,21212 Kaštel Sućurac</item>
      <item>Željka Kovač, Mažuranićevo šetalište 26,21000 Split</item>
      <item>Ivan Kraljić, Neorić bb,21203 Neorić</item>
      <item>Inga Krnjaić, OIB 00968558935, Požeška 6,21000 Split</item>
      <item>Anka Krstić, Odeska 19,21000 Split</item>
      <item>Ivan Kundid, Gradišćanskih Hrvata 1,21000 Split</item>
      <item>Ivana Kundid, Dinarska 11,21000 Split</item>
      <item>Ružica Kundid, Dinarska 11,21000 Split</item>
      <item>Deni Kuvačić, OIB 86909984538, Mažuranićevo Šetalište 10 B,21000 Split</item>
      <item>Anka Landikušić, OIB 18023655586, Gradac 19 A,21311 Podstrana</item>
      <item>Ivan Lasić, Konjsko bb,21231 Konjsko</item>
      <item>Dražen Lazić, Šime Ljubića 9,21000 Split</item>
      <item>Nenad Leskur, OIB 79369933858, Ulica Stjepana Radića 14,21210 Solin</item>
      <item>Ivana Lilić, OIB 24212828078, Put Brodarice 7,21000 Split</item>
      <item>Ivo Lipanović, M. Getaldića 31,21000 Split</item>
      <item>Marko Lojić, Lojići 1,22320 Drniš</item>
      <item>Mile Lovrić, Fra Grge Martića 41,21000 Split</item>
      <item>Ana Lovrinčević, Vrh Visoke 121,21000 Split</item>
      <item>Dejan Lukavac, OIB 85205650926, Ćirići 3,22320 Tepljuh</item>
      <item>Nela Madžar, OIB 92085359240, Poljička 2,21311 Podstrana</item>
      <item>Alenka Malinić, OIB 44061509536, Pujanke 79,21000 Split</item>
      <item>Pavao Marasović, Neorić bb,21203 Neorić</item>
      <item>Anto Marijan, OIB 32989170521, Ulica Mate Lovraka 2,10410 Velika Gorica</item>
      <item>Cvita Marijanović, OIB 33573858243, Marjanovići Iznad Crkve 11,22320 Gradac</item>
      <item>Dobrinka Marijanović, OIB 03673706981, Put Smokovika 35,21000 Split</item>
      <item>Tomislav Marijanović, Put Smokovika 35,21000 Split</item>
      <item>Jasna Marin, Petra Svačića 99,22320 Drniš</item>
      <item>Marina Marin, Trbounje bb,22320 Drniš</item>
      <item>Željko Marinac, Varaždinska 3,21000 Split</item>
      <item>Božidar Marinković, Dosud 9,21000 Split</item>
      <item>Jakov Mateta, OIB 14390943845, ULICA KORIOLANA ĆIPIKA 10 (ranije: KAŠTEL STARI, ULICA KARIOLANA ČIPIKA, 10),21217 Kaštel Stari</item>
      <item>Ivan Matić, Kopilica 33,21000 Split</item>
      <item>Ružica Matić, Trbounje bb,22320 Trbounje</item>
      <item>Slavko Matić, I. Aljinovića 11,21311 Žrnovnica</item>
      <item>Željko Matić, Raška 12,22320 Drniš</item>
      <item>Marija Matković, Šižgorićeva 20,21000 Split</item>
      <item>Ivan Melvan, Luke Botića 7,21217 Kaštel Novi</item>
      <item>Nikola Midenjak, OIB 88248589366, Ulica 142. Brigade 16,22320 Siverić</item>
      <item>Pere Mihanović, OIB 49545684243, Radičinka 12,21311 Žrnovnica</item>
      <item>Ana Mikulić, Čavoglave bb,22320 Drniš</item>
      <item>Mate Mikulić, Pauk 11,22320 Čavoglave</item>
      <item>Ivan Milaković, Strmoševica 3,21222 Marina</item>
      <item>Ivan Milanović, Terzićeva 17,21000 Split</item>
      <item>Zorka Miletić, Kliški put 4,21210 Solin</item>
      <item>Milan Miljuš, Kranjčevićeva 35,21000 Split</item>
      <item>Đorđe Mirčetić, Pokvasica 2,22320 Miočić</item>
      <item>Tonči Mišković, OIB 74628173475, Jelsa 667,21465 Jelsa</item>
      <item>Ana Moro, Vukovarska 80,21000 Split</item>
      <item>Slavko Moro, Crivac 62P,21203 Crivac</item>
      <item>Tomi Moscatello, OIB 28508820612, Ploča 17, Dol,21460 Stari Grad</item>
      <item>Marija Munitić, Mažuranićevo šetalište 48,21000 Split</item>
      <item>Ljubomir Muslim, OIB 17589644925, Imotska 60,21000 Split</item>
      <item>Mijo Nožina, Prgomet bb,21201 Prgomet</item>
      <item>Jurica Oman, OIB 78517901315, Ive Tijardovića 10,21000 Split</item>
      <item>Mirko Oman, OIB 68766264149, Tijardovićeva 10,21000 Split</item>
      <item>Janja Orošnjak, OIB 49619386391, Gorice 2,21212 Kaštel Sućurac</item>
      <item>Mila Palada, OIB 10163841708, Odeska 4,21000 Split</item>
      <item>Ivan Pandža, K. Čipika 9,21217 Kaštel Stari</item>
      <item>Asija Papić, OIB 36844611036, Dr. Ante Starčevića 55,21220 Trogir</item>
      <item>Mijo Papić, Getaldićeva 5,21000 Split</item>
      <item>Tereza Papić, M. Getaldićeva 5,21000 Split</item>
      <item>Rajko Parać, Ružić bb,22320 Ružić</item>
      <item>Tatjana Parać, OIB 45662446398, Vrlička 43,21000 Split</item>
      <item>Đurđica Parat, Boksitno naselje 15,22320 Drniš</item>
      <item>Ivan Pastuović, Pastuovića 3,22320 Ružić</item>
      <item>Jurica Pavela, OIB 06763759506, Poljana Kneza Trpimira 6,21000 Split</item>
      <item>Roki Pavičić, OIB 01089958101, Drugi Donji Dvori 6,21460 Stari Grad</item>
      <item>Ivan Pažanin, Biokovska 6,21000 Split</item>
      <item>Luka Peko, OIB 89771272445, Terzićeva 5,21000 Split</item>
      <item>Neda Penga, OIB 76197116887, Sv.lovre 23,21311 Stobreč</item>
      <item>Ante Perko, Don Petra Peroša 5,21210 Mravince</item>
      <item>Ivana Perko, Don Petra Peroša 5,21210 Mravince</item>
      <item>Gordana Perković, Vukovarska 43,21000 Split</item>
      <item>Marica Perković, Perkovići 15,22320 Kljake</item>
      <item>Nediljko Perković, Vukovarska 43,21000 Split</item>
      <item>Nila Peroš, OIB 48544328267, Terzićeva 3,21000 Split</item>
      <item>Dragica Peša, Jeretova 7,21000 Split</item>
      <item>Iris Peša, OIB 06010961010, Rikarda Katalinića Jeretova 7,21000 Split</item>
      <item>Nikša Petrić, Kod sv. Stjepana 53,21450 Hvar</item>
      <item>Matko Pezo, OIB 51619560640, Hercegovačka 30,21000 Split</item>
      <item>Zlatko Piperković, OIB 91173398058, Dinka Šimunovića 17,21000 Split</item>
      <item>Joško Pivac, Varaždinska 43,21000 Split</item>
      <item>Luka Pjevac, Omiška 18,21000 Split</item>
      <item>Anka Plazonja, OIB 92736733656, Uskočka 7,21000 Split</item>
      <item>Robert Plazonja, OIB 75774016292, Uskočka 7,21000 Split</item>
      <item>Gordan Poparić, OIB 98826275620, ULICA GRGURA NINSKOG 29 A (ranije: KAŠTEL NOVI, ŽRTAVA RATA, 29 A),21217 Kaštel Novi</item>
      <item>Ante Popović, J. Palmotića 2,21000 Split</item>
      <item>Milanka Pranić, OIB 03263396290, Mosećka Ulica 4,22320 Drniš</item>
      <item>Miroslav Primorac, OIB 42998076332, I. Paštrića Poljičanina 19,21311 Podstrana</item>
      <item>Iva Punda, Bistrička 29,21204 Kotlenice</item>
      <item>Drago Radić, Na rudini 3,20207 Čibača</item>
      <item>Mladen Radmilović, Gorička 4,21000 Split</item>
      <item>Petar Radonić, Burkovo 98,21465 Jelsa</item>
      <item>Jagoda Radošević, Vrh Lučca 35,21000 Split</item>
      <item>Ante Rajčić, Velebitska 97,21000 Split</item>
      <item>Marko Ralica, Benkovačka 3,21000 Split</item>
      <item>Ivan Raos, Mandićeva 66,21311 Stobreč</item>
      <item>Zdenka Razlog, OIB 03030085275, Kod Pošte 33,22320 Siverić</item>
      <item>Mila Rebić, Marka M. 20A,21210 Mravince</item>
      <item>Marija Reljanović, Otavice 30,22320 Otavice</item>
      <item>Mara Režić, Kliški put bb,21210 Solin</item>
      <item>Marija Rizvan, Bilice 12,21000 Split</item>
      <item>Anđelko Rogulj, Gomile 38,21217 Kaštel Stari</item>
      <item>Berislava Roša, OIB 03031267329, Zvonimirova 29 B,22300 Knin</item>
      <item>Sofija Ruić, OIB 32252086462, Getaldićeva 19,21000 Split</item>
      <item>Ana Runjić, Hrvatskih vitezova 46,21000 Split</item>
      <item>Gordan Ruščić, OIB 53119078542, Putaljski put bb,21212 Kaštel Sućurac</item>
      <item>Sanja Ružić, Šižgorićeva 7,21000 Split</item>
      <item>Svjetlana Samac, OIB 00231948560, Samci 14,22320 Brištane</item>
      <item>Miljenko Samardžić, OIB 48154982931, Šižegorićeva 20,21000 Split</item>
      <item>Dinka Sanseović, OIB 27313861620, KUNIČIĆA DVOR 4 (ranije: DOL, DOL, 0),Dol</item>
      <item>Ante Sarić, Neorić bb,21203 Neorić</item>
      <item>Ivan Sarić, Neorić bb,21203 Neorić</item>
      <item>Marija Sedlar, Ostravska 1,21000 Split</item>
      <item>Ljubica Sekelez, OIB 37811046307, Mitnička 1,21000 Split</item>
      <item>Kristina Serdarević, OIB 96208368856, Put Jokića-kalčina 8,21203 Neorić</item>
      <item>Aleksandra Sever-Muhar, Karamanova 7,21000 Split</item>
      <item>Boško Sikavica, Kričke bb,22320 Ružić</item>
      <item>Snježana Sikavica, Domovinskog rata 12,21210 Solin</item>
      <item>Dragan Simić, Sarajevska 76,21000 Split</item>
      <item>Tanja Sinovčić, OIB 15724160128, Trondheimska 10,21000 Split</item>
      <item>Ljiljana Sirić, OIB 13682411690, Put Vele Meje 10,21212 Kaštel Sućurac</item>
      <item>Dijana Skelin, Vručine II 12,21217 Kaštel Novi</item>
      <item>Kata Sočo, Neorić bb,21203 Neorić</item>
      <item>Marija Stančić, Petra Krešimira IV 10,21460 Stari Grad</item>
      <item>Đani Stanić, OIB 01952579328, Matoševa Ulica 131,21210 Solin</item>
      <item>Danica Stipinović, Kneza Trpimira 101,21212 Kaštel Sućurac</item>
      <item>Milorad Stojsavljević, Šimićeva 58,21000 Split</item>
      <item>Petar Strinić, Velebitska 93,21000 Split</item>
      <item>Luca Strunje, Kralja Tomislava 18,22300 Knin</item>
      <item>Slavka Svalina, OIB 20916812996, Crivac bb,21203 Crivac</item>
      <item>Marijan Šamija, Trstenik 2,21000 Split</item>
      <item>Marinka Šamija, OIB 26187211202, Vrgoračka 8,22300 Knin</item>
      <item>Katica Šeparović, Kupreška 92,21000 Split</item>
      <item>Nenad Ševo, OIB 88234857624, Triljska 1,21000 Split</item>
      <item>Krasna Šiklić, OIB 53374014167, Hercegovačka 88,21000 Split</item>
      <item>Mili Šimig, OIB 94704411458, Šibenska 27,21000 Split</item>
      <item>Vesna Škare, OIB 71821692373, Ruđera Boškovića 12,21000 Split</item>
      <item>Ljubica Škopljanac, OIB 09408788504, TIKVARIN 14 (ranije: KAŠTEL KAMBELOVAC, TIKVARIN, 8),21214 Kaštel Kambelovac</item>
      <item>Milica Špar, OIB 07038339077, Mašogradska Ulica 16,21212 Kaštel Sućurac</item>
      <item>Eleana Šubat, OIB 38900880602, Mosorska 26,21311 Podstrana</item>
      <item>Ivan Šuljug, Ivaniševićeva 45,21000 Split</item>
      <item>Vesna Šunjić, Šimićeva 14,21000 Split</item>
      <item>Ljubica Tarle, OIB 28166909018, Tarle 12,22320 Velušić</item>
      <item>Nada Teklić, OIB 80645998554, Zgon 80,21210 Solin</item>
      <item>Lada Terzić, OIB 31496851195, Puntarska 5,21000 Split</item>
      <item>Ivan Tomić, Velebitska 91,21000 Split</item>
      <item>Ivan Topić, Obala kneza Branimira 1,21000 Split</item>
      <item>Jelica Topić, OIB 84009834780, Mosećka 50A,21000 Split</item>
      <item>Tvrtko Topić, OIB 15832739048, Ulica 142. Brigade 37 A,22320 Siverić</item>
      <item>Anđelka Torlak, Radunica 29,21000 Split</item>
      <item>Ivan Torlak, Radunica 29,21000 Split</item>
      <item>Marko Torlak, Kljaci bb,22320 Kljake</item>
      <item>Damir Tot, Šimićeva 12,21000 Split</item>
      <item>Anka Treskavica, OIB 89998355619, Dubrovačka 35,21000 Split</item>
      <item>Anka Tukić, Šime Ljubića 13,21000 Split</item>
      <item>Nediljko Ugrin, OIB 61713318858, Sv. Ivana 33,21311 Donje Sitno</item>
      <item>Marinko Uvodić, OIB 86857726322, Zgon 32,21210 Solin</item>
      <item>Nedjeljka Uvodić, Vinkovačka 51,21000 Split</item>
      <item>Marko Validžić, Ružić bb,22320 Ružić</item>
      <item>Ivanka Varnica, Imotska 69,21000 Split</item>
      <item>Milica Varvodić, Kozjačka 24,21210 Solin</item>
      <item>Kristina Velić, Papandopulova 11,21000 Split</item>
      <item>Ljiljana Vesković, OIB 43910221929, Fausta Vrančića 8,21000 Split</item>
      <item>Milka Veštić, OIB 06357620254, Čavale 11,22323 Sedramić</item>
      <item>Ante Vidan, Gundulićeva 44,21000 Split</item>
      <item>Marko Vidović, Ružić bb,22320 Gradac</item>
      <item>Matko Vidović, Gradac bb,22320 Gradac</item>
      <item>Nevenka Vidović, Gradac bb,22320 Gradac</item>
      <item>Ankica Vilibić, OIB 41935131740, Marina Getaldića 33,21000 Split</item>
      <item>Anđelko Vilić, OIB 46303939151, RADOBILJSKA CESTA 41 (ranije: KREŠEVO, KREŠEVO, 24),21250 Kreševo</item>
      <item>Normela Visković, OIB 93848978885, Jelsa 1005,21465 Jelsa</item>
      <item>Tonči Visković, Pelinje 1005,21465 Jelsa</item>
      <item>Marica Vlaić, Mira Tilića 12,22320 Drniš</item>
      <item>Dubravka Vlainić, Strossmayerovo Šetalište 357,21465 Jelsa</item>
      <item>Ivo Vodanović, Pavičića dvori 11,21460 Stari Grad</item>
      <item>Josip Vogleš, Kaštelanska cesta 8,21214 Kaštel Kambelovac</item>
      <item>Vinko Vranković, OIB 28469423878, JELSA 129 (ranije: JELSA, JELSA, 0),21465 Jelsa</item>
      <item>Ivan Vrdoljak, Donji Muč bb,21203 Donji Muć</item>
      <item>Mirjana Vrdoljak, Put Kule 12,21210 Solin</item>
      <item>Marija Vrgoč, Velebitska 34,21000 Split</item>
      <item>Bože Vuco, Starčevićeva 10,21212 Kaštel Sućurac</item>
      <item>Mirjana Vučković, Ruđera Boškovića 23,21000 Split</item>
      <item>Višnja Vučković, Uvala Luka 18,22202 Dvornica</item>
      <item>Ivan Vugdelija, Put Groblja bb,21217 Kaštel Štafilić</item>
      <item>Dubravka Vukas, OIB 08519715626, Markov Put 8,21000 Split</item>
      <item>Anđelka Vukičević, Badanj bb,22320 Drniš</item>
      <item>Zora Vuković, Plitvička 1A,21000 Split</item>
      <item>Ivan Vukušić, Dobrilina 6,21000 Split</item>
      <item>Jadran Vukušić, OIB 16315354223, Put Sv. Klementa 19,21311 Gornje Sitno</item>
      <item>Nevenka Vukušić, Cerje 2,22320 Mirlović Polje</item>
      <item>Vjera Vukušić, Kralja Petra Krešimira IV 8,22320 Drniš</item>
      <item>Zvonimir Vukušić, Vinodolska 10,21000 Split</item>
      <item>Nevenka Vuleta, Markov put 33,21311 Stobreč</item>
      <item>Vinka Zekić, Mostarska 7,21000 Split</item>
      <item>Dinko Zenčić, OIB 65189931544, Račić bb,21465 Jelsa</item>
      <item>Borislav Zokić, OIB 51253879731, Fra Bone Razmilovića 1,21000 Split</item>
      <item>Dolina Zokić, OIB 75688399939, Pojišanska 18,21000 Split</item>
      <item>Margita Zokić, OIB 85982645988, Fra Bone Razmilovića 1,21000 Split</item>
      <item>Luca Zolota, OIB 57479376750, Gospin Put 38,21212 Kaštel Sućurac</item>
      <item>Milan Žarković, Parčić bb,22320 Siverić</item>
      <item>Nevenka Živko, M. Čačića 3,22300 Knin</item>
      <item>Davorka Živković, Živkovići 12,22320 Badanj</item>
      <item>Ivica Živković, Badanj bb,22320 Badanj</item>
      <item>Ivo Živković, A. Starčevića 51,21210 Solin</item>
      <item>Mario Tomić, OIB 12822553870, Ulica Svetega Križica 26,21450 Hvar</item>
      <item>Siniša Ivančić, OIB 26067778479, Lovački Put 13,21000 Split</item>
      <item>Iva Jelić, OIB 44484653228, Benkovačka 3,21000 Split</item>
      <item>Marko Kavelj, OIB 02369489649, Alojzija Stepinca 11,21000 Split</item>
      <item>Ivan Koljanin, OIB 21918343692, Kupreška 82,21000 Split</item>
      <item>Željko Kovač, OIB 11925765994, Dravska 4,31000 Osijek</item>
      <item>Zvonko Kruneš, OIB 55906727777, Ulica Slobode 36,21000 Split</item>
      <item>Nikola Lacmanović, OIB 50670282682, Sukoišanska 19,21000 Split</item>
      <item>Vesna Lepetić, OIB 84143512273, Tršćanska 12,21000 Split</item>
      <item>Jelica Ljubica, OIB 08611982578, Velebitska 105,21000 Split</item>
      <item>Darko Lulić, OIB 19997474853, Vežarovice 18,21214 Kaštel Lukšić</item>
      <item>Vesna Lulić, OIB 31024530599, Vežarovice 18,21214 Kaštel Lukšić</item>
      <item>Marija Mamić, OIB 82920304679, Kroz Meterize 26,22000 Šibenik</item>
      <item>Radojka Marijanović, OIB 75956845709, Marijanovići Iznad Crkve 10,22320 Gradac</item>
      <item>Meri Cabadaj, OIB 90828303800, Trg Bana Josipa Jelačića 10,31000 Osijek</item>
      <item>Mate Markotić, OIB 40858158040, Put Starog Sela 23,21311 Podstrana</item>
      <item>Ante Marović, OIB 68871210232, Lička 3,21000 Split</item>
      <item>Ivan Marušić, OIB 38554028146, Poljičkih Knezova 87,21311 Podstrana</item>
      <item>Iva Melvan, OIB 03677154609, Doverska 31,21000 Split</item>
      <item>Goran Merkel, OIB 20105696184, Mutvoranska Ulica 3,52100 Pula</item>
      <item>Ivan Mornar, OIB 99253273877, Miroslava Krleže 24,21000 Split</item>
      <item>Miodrag Munjiza, OIB 45836749093, Put Miluša 7,21311 Stobreč</item>
      <item>Ante Nožina, OIB 63957170679, Put Nožina-maljkovića 5,21201 Prgomet</item>
      <item>Anica Pandža, OIB 13489275071, Hercegovačka 46,21000 Split</item>
      <item>Nikica Pavlović, OIB 49276013054, Gornji Kono 37,20000 Dubrovnik</item>
      <item>Silvana Perić, OIB 13586987904, Table 31,21000 Split</item>
      <item>Nediljka Perišić, OIB 60970664434, Ruđera Boškovića 8a,21204 Dugopolje</item>
      <item>Elvira Dračevac, OIB 02336991708, Lumbarda 678,20260 Lumbarda</item>
      <item>Mara Dobrota, OIB 21943772484, Trondheimska 9,21000 Split</item>
      <item>Neda-lidia Buljević, OIB 14338735105, Put Crkve 8,22320 Gradac</item>
      <item>Ivan Bugarin, OIB 77317760491, Grab 114,21238 Grab</item>
      <item>Maja Bučić, OIB 03739843191, Ruđera Boškovića 11,21000 Split</item>
      <item>Mira Božić, OIB 22986331166, Bilice Ii 38,21000 Split</item>
      <item>Sandra Borić, OIB 36571760060, Mosećka 56,21000 Split</item>
      <item>Marija Davidović, OIB 45482063767, Gašpini 88,21210 Solin</item>
      <item>Petar Adjanski, OIB 59639817186, Osječka Ulica 1,21214 Kaštel Gomilica</item>
      <item>Ana Čatlak, OIB 78110711892, Put Sv. Ante Padovanskog 14,21214 Kaštel Kambelovac</item>
      <item>Marinko Buškulić, OIB 08200114705, Ivana Gundulića 13,21000 Split</item>
      <item>Marinko Galić, OIB 96762020666, Kamenita 99,21000 Split</item>
      <item>Luca Gabela, OIB 68629820074, Kneza Lj. Posavskog 7,21000 Split</item>
      <item>Tomislav Frankić, OIB 69745327532, Grljevačka 41,21311 Podstrana</item>
      <item>Elias Erceg, OIB 27105475264, Vrbanj 132,21460 Vrbanj</item>
      <item>Jakov Elez, OIB 36735285579, Donje Ogorje 0,21206 Donje Ogorje</item>
      <item>Sretan Bajalo, OIB 77606115521, Poljana Kneza Trpimira 4,21000 Split</item>
      <item>Mario Tomić, OIB 12822553870, Ulica Svetega Križica 26,21450 Hvar</item>
      <item>Ranko Vuleta, OIB 75885216649, Sv. Ivana 20,21311 Donje Sitno</item>
      <item>Zlatko Balić, OIB 07556207031, K. Višeslava 1,21204 Dugopolje</item>
      <item>Boško Barać, OIB 00526661882, Bajagić 13a,21238 Bajagić</item>
      <item>Milan Vukić, OIB 34302227455, Doverska 5,21000 Split</item>
      <item>Mara Vukorepa, OIB 56814423724, Zgon 30,21210 Solin</item>
      <item>Bare Vujina, OIB 23922325811, Vujinova 4,21217 Kaštel Štafilić</item>
      <item>Milenko Bašić, OIB 71120573278, Sv.nikole 46,21207 Podgrađe</item>
      <item>Diana Blažević, OIB 12578026353, Mejaši I 3b,21000 Split</item>
      <item>Jozo Bogić, OIB 35027187093, Put Blata 132,21217 Kaštel Stari</item>
      <item>Stjepko Bojanić, OIB 25751926536, Duvanjska 7,21000 Split</item>
      <item>Miroslav Trečić, OIB 50880474980, Ulica Domovinskog Rata 1c,21210 Solin</item>
      <item>Neda Tukić, OIB 70924511514, Trondheimska 10,21000 Split</item>
      <item>Vinka Ukić, OIB 42081497162, Dinka Šimunovića 5,22300 Knin</item>
      <item>Mira Velić, OIB 31812224044, Velebitska 73,21000 Split</item>
      <item>Ivan Vrdoljak, OIB 58654492314, Donja Mala-centar 31,21203 Neorić</item>
      <item>Iva Vrdoljak, OIB 63554079953, Kukuljevićeva 19,21000 Split</item>
      <item>Dražen Todorović, OIB 98584327843, Hercegovačka 70,21000 Split</item>
      <item>Dubravka Stojanovska, OIB 87171204134, Put Plokita 75,21000 Split</item>
      <item>Josip Strniša, OIB 95889329970, Ivana Gundulića 9,22300 Knin</item>
      <item>Ivica Sviličić, OIB 30978785630, Kneza Mutimira 3,21000 Split</item>
      <item>Ana Rogošić, OIB 63013573312, Komjate 0,21214 Kaštel Lukšić</item>
      <item>Ivica Stipinović, OIB 04756380103, Sukoišanska 25,21000 Split</item>
      <item>Darko Topić, OIB 09297890199, Put Sv. Ižidora 92,21000 Split</item>
      <item>Marija Trečić, OIB 54951995215, Ulica Domovinskog Rata 1c,21210 Solin</item>
      <item>Milica Zorić, OIB , Kneza Mislava 9,21311 Podstrana</item>
      <item>Ivo Rajčić, OIB 52467354389, Radunićeva 19,21217 Kaštel Novi</item>
      <item>Ivan Radoš, OIB 36063141303, Drniški Put 9,21000 Kamen</item>
      <item>Željka Vučemilović-šimunović, OIB 19390672750, Alkarska 26,21000 Split</item>
      <item>Marija Davidović, Listešići 11,21231 Klis</item>
    </izvorni_sadrzaj>
    <derivirana_varijabla naziv="DomainObject.Predmet.SudioniciListAdressOIB_1">
      <item>ŽUPANIJSKO DRŽAVNO ODVJETNIŠTVO U SPLITU, OIB 70793241859, Gundulićeva 29,21000 Split</item>
      <item>REPUBLIKA HRVATSKA, OIB 18683136487</item>
      <item>DALMACIJAVINO d.d. za proizvodnju i promet alkoholnih i bezalkoholnih pića "u stečaju", OIB 07837847925, Obala kneza Domagoja 15,Split</item>
      <item>Ivan Matković, Jurja Šižgorića 20,21000 Split</item>
      <item>Financijska agencija, OIB 85821130368, Vrtni put 3,10000 Zagreb</item>
      <item>NARODNE NOVINE, dioničko društvo za izdavanje i tiskanje Službenog lista Republike Hrvatske, službenih i drugih obrazaca te , OIB 64546066176, Savski Gaj XIII. put 6,10000 Zagreb</item>
      <item>Perica Mitrović dipl.iur., OIB 29538074286, Bjelolasička 23,31000 Osijek</item>
      <item>LUKA dioničko društvo, OIB 34440814040, Kopilica 47 B,Split</item>
      <item>RAD, d.o.o. za vodoopskrbu i ostale komunalne djelatnosti, OIB 71304592430, Ul.Stjepana Radića 69,Drniš</item>
      <item>Dr. Silvio Ćurin, OIB 42669674962, Domovinskog rata 27/I,21000 Split</item>
      <item>Toni Vukičević, Gorička 6 a,21000 Split</item>
      <item>HEP-Operator distribucijskog sustava d.o.o. za distribuciju i opskrbu električne energije ELEKTRA ŠIBENI, OIB 46830600751, Ulica grada Vukovara 37,10000 Zagreb</item>
      <item>Mara Jukić, OIB 37710339746, Čavoglave bb,22322 Ružić</item>
      <item>Ivica Bašić, OIB 14595893401, Vukovarska 170,21000 Split</item>
      <item>Mijo Jeličić, OIB 71855290129, Kliška 29,21000 Split</item>
      <item>GASTRO GRUPA d.o.o. za trgovinu i usluge, OIB 39228456312, Grada Vukovara 271,10000 Zagreb</item>
      <item>Damir Zagoršćak, OIB 30993782023, I. Gundulića 36 b,31000 Osijek</item>
      <item>AUTO HRVATSKA dioničko društvo, OIB 32709834358, Dubrovačka Ulica 1,Split</item>
      <item>JADRANSKO OSIGURANJE d.d., OIB 94472454976, Listopadska 2,10000 Zagreb</item>
      <item>Grgić &amp; Partneri odvjetničko društvo j.t.d., OIB 16457179668, Ulica grada Vukovara 282,10000 Zagreb</item>
      <item>CITY EX d.o.o. za prijenos poslovne dokumentacije, OIB 99406899243, Donje Svetice 40,10 000 Zagreb</item>
      <item>Antonio Zujić, Arnoldova 4,10000 Zagreb</item>
      <item>Hrvatski Telekom d.d., OIB 81793146560, Savska cesta 32,10000 Zagreb</item>
      <item>CODEX SORTIUM društvo s ograničenom odgovornošću za pružanje kompleksnih konzalting usluga, OIB 83918065246, Ivana Šibla 9,10000 Zagreb</item>
      <item>SUNCE osiguranje d.d., OIB 12012147571, Trnjanska cesta 108,10000 Zagreb</item>
      <item>HRVATSKA IZVJEŠTAJNA NOVINSKA AGENCIJA, OIB 41387373932, Marulićev trg 16,10000 Zagreb</item>
      <item>ČISTOĆA d.o.o. za komunalnu djelatnost, održavanje čistoće i odlaganje komunalnog otpada, OIB 16912997621, Put od Republike 14,Dubrovnik</item>
      <item>Anđelko Jureško, OIB 77082063693, Radnički dol 23,10000 Zagreb</item>
      <item>TEXT-PAPIR d.o.o. za trgovinu i usluge, OIB 45878059290, Stinice 12,Split</item>
      <item>PAVIŠA MAROVIĆ, Bosanska 11/III,21000 Split</item>
      <item>SLOBODNA DALMACIJA izdavačka i tiskarska djelatnost, dioničko društvo, OIB 35075764438, Ulica Hrvatske Mornarice 4,Split</item>
      <item>ČISTOĆA društvo s ograničenom odgovornošću za obavljanje komunalnih djelatnosti održavanja čistoće i odlaganja komunaln, OIB 38812451417, Put Plokita 81,Split</item>
      <item>JADRANŠPED društvo s ograničenom odgovornošću za špediciju, trgovinu i usluge, OIB 01049951500, Kopilica 47 b,Split</item>
      <item>Lukica Bucat, OIB 91720486742, Milna 2014,Milna</item>
      <item>Miranda Budiša, OIB 35557811513, Ulica Kralja Zvonimira 18,22320 Drniš</item>
      <item>Nada Lović, OIB 30557474014, Pujanke 1,21000 Split</item>
      <item>JADRANSKO OSIGURANJE dioničko društvo, OIB 94472454976, Listopadska 2,10000 Zagreb</item>
      <item>OPĆINA JELSA Jedinstveni upravni odjel, OIB 94187441810, Riba bb,21465 Jelsa</item>
      <item>AUTOKUĆA BOSNIĆ d.o.o. za trgovinu, servis i remont, OIB 62890333516, Rakite 27,Žrnovnica</item>
      <item>Zajednički odvjetnički ured VINKO LJUBIČIĆ, ŽELJKO VRDOL, Sukojišanska 4,21000 Split</item>
      <item>Jasmin Avdagić, Kralja Zvonimira 44,22000 Šibenik</item>
      <item>TISKARA MALENICA d.o.o., OIB 21268596817, 113. Šibenske brigade HV-a 193,Šibenik</item>
      <item>Odvjetnički ured Avdagić, Kralja Zvonimira 44,22000 Šibenik</item>
      <item>Ivica Crnogaća, Kralja Zvonimira 44,22000 Šibenik</item>
      <item>Zdravko Bojanić, P. Scutteri 7,21460 STARI GRAD, Otok Hvar</item>
      <item>Ivan Marijan, OIB 35721802898, Strossmayerovo šetalište bb,21465 JELSA, Otok Hvar</item>
      <item>HEP-Operator distribucijskog sustava d.o.o. za distribuciju i opskrbu električne energije, OIB 46830600751, Ulica grada Vukovara 37,10000 Zagreb</item>
      <item>Rikard Pavlović, OIB 16829467929, Gundulićeva 26,21000 Split</item>
      <item>LUČKA UPRAVA SPLIT, OIB 06992092556, Gat Sv. Duje 1,Split</item>
      <item>TINA ALATI društvo s ograničenom odgovorošću za trgovinu i usluge, OIB 72232886006, Trg Francuske Repub. 14,10000 Zagreb</item>
      <item>PLOVPUT trgovačko društvo s ograničenom odgovornošću za održavanje pomorskih plovnih putova i radijske službe, OIB 14480721492, Obala Lazareta 1,Split</item>
      <item>Regionalna veletržnica Benkovac dioničko društvo za trgovinu i usluge "u stečaju", OIB 16205687638, Benkovačke bojne 17,Benkovac</item>
      <item>MESSER CROATIA PLIN Poduzeće za proizvodnju i prodaju tehničkih plinova d.o.o., OIB 32179081874, Industrijska 1,Zaprešić</item>
      <item>ZAVOD ZA JAVNO ZDRAVSTVO DR. ANDRIJA ŠTAMPAR, OIB 33392005961, Mirogojska Cesta 16,10000 Zagreb</item>
      <item>Zagrebačka burza d.d., OIB 84368186611, Ivana Lučića 2a/22,10000 Zagreb</item>
      <item>MAĐARIĆ &amp; LUI - odvjetničko društvo d.o.o., OIB 27355904472, Ilica 191F,10000 Zagreb</item>
      <item>HRVOJE LUI, Ilica 191 F,10000 Zagreb</item>
      <item>METRONET TELEKOMUNIKACIJE d.d. za telekomunikacijske usluge, OIB 23269006802, Ulica Grada Vukovara 269/d,10000 Zagreb</item>
      <item>DARKO VARNICA, F.Tuđmana 632,21214 Kaštel Kambelovac</item>
      <item>RELAX, d.o.o. za proizvodnju i trgovinu, OIB 24543050439, Tijardovićeva 4/II,Split</item>
      <item>MINISTARSTVO GOSPODARSTVA, RAVNETELJSTVO ZA ROBNE ZALIHE, OIB 22413472900, Ul.Grada Vukovara 78/VI,10000 Zagreb</item>
      <item>ŽUPANIJSKO DRŽAVNO ODVJETNIŠTVO, OIB 70793241859, Gundulićeva 29 a,21000 Split</item>
      <item>PUĆO d.o.o. za trgovinu, ugostiteljstvo i cestovni prijevoz, OIB 33417474295, Puće 2,Ružić</item>
      <item>ITEM, d.o.o. informatičke usluge, OIB 71527463594, Put Supavla 39,Split</item>
      <item>ANTE RAJČIĆ, Sukoišanska 23,21000 Split</item>
      <item>ŠKARE TRADE, d.o.o. za trgovinu i ugostiteljstvo, OIB 88448992592, Sarajevska Ulica 64,Split</item>
      <item>CROATIA osiguranje d.d. FILIJALA SPLIT, OIB 26187994862, Miramarska 22,10000 Zagreb</item>
      <item>MIRJANA BARIĆ, OIB 91861480870, D.Farlatija 92,23000 Zadar</item>
      <item>SREDIŠNJE KLIRINŠKO DEPOZITARNO DRUŠTVO, dioničko društvo, OIB 64406809162, Heinzelova 62/a,10000 Zagreb</item>
      <item>MILENKO BUŠLJETA, OIB 63433937940, P. Bonifacije 30,23000 Zadar</item>
      <item>MILICA UGARKOVIĆ, OIB 03462724779, 23000 Zadar</item>
      <item>FABIJAN PERONJA, OIB 19033633778, Banski dolac bb,21465 Jelsa</item>
      <item>Agencija za upravljanje državnom imovinom, OIB 75666130770, Ivana Lučića 6,10000 Zagreb</item>
      <item>KRUNO PERONJA, Domovinskog rata 29 b/V,21000 Split</item>
      <item>COMENG, društvo s ograničenom odgovornošću za informatički inženjering, OIB 42122172362, A. Starčevića 11,Solin</item>
      <item>AMEROPA AG, OIB 38272342702, Rebgasse 108,BINNINGEN</item>
      <item>GRAFOPLEX, društvo s ograničenom odgovornošću, za trgovinu i usluge, OIB 71142152777, Hektorovićeva 47,Split</item>
      <item>HP - Hrvatska pošta d.d., OIB 87311810356, Jurišićeva 13,10000 Zagreb</item>
      <item>Odvjetničko društvo Hanžeković &amp; Partneri društvo s ograničenom odgovornošću, OIB 85127306373, Radnička Cesta 22,10000 Zagreb</item>
      <item>Financijska agencija, OIB 85821130368, Vrtni put 3,10000 Zagreb</item>
      <item>DORIS KOŠTA, OIB 50670282682, Ulica Domovinskog rata 21,21000 Split</item>
      <item>NIKOLA LACMANOVIĆ, OIB 50670282682, Sukoišanska 19,21000 Split</item>
      <item>HEP-Operator distribucijskog sustava d.o.o. za distribuciju i opskrbu električne energije, OIB 46830600751, Ulica grada Vukovara 37,10000 Zagreb</item>
      <item>MIRJANA KATUNARIĆ MATKOVIĆ, Matoševa 24,21000 Split</item>
      <item>VODOVOD I KANALIZACIJA, društvo s ograničenom odgovornošću za vodoopskrbu, odvodnju i pročišćavanje otpadnih voda, OIB 56826138353, Biokovska 3,Split</item>
      <item>JELKOM, društvo s ograničenom odgovornošću za komunalnu djelatnost, OIB 92345732468, Vrboska</item>
      <item>DALMACIJAVINO d.d. za proizvodnju i promet alkoholnih i bezalkoholnih pića "u stečaju", OIB 07837847925, Obala kneza Domagoja 15,Split</item>
      <item>EUROLEASING d.o.o., OIB 48922277230, Remetinečka cesta 98,10000 Zagreb</item>
      <item>Rino Barbić, odvjetnik, OIB 04402974520, Vrsina 0,21465 Jelsa</item>
      <item>HVARSKI VODOVOD d.o.o., OIB 96577868636, Radičina 0,21465 Jelsa</item>
      <item>Rino Barbić, Vrsina bb,21465 Jelsa</item>
      <item>Mr.sci.iur. Berigoj Vrsalović, OIB 35894904443, Trg Mihovila Pavlinovića 3,21000 Split</item>
      <item>Odvjetničko društvo SURJAN I PARTNERI, odvjetnik Ivan Surjan, Martićeva 10/II,10000 Zagreb</item>
      <item>IVAN MILAT, OIB 89865160390, Ulica br. 7,20271 BLATO NA KORČULI</item>
      <item>DIONOVA - DIONA d.o.o., OIB 41112127430, Donje Svetice 127,10000 Zagreb</item>
      <item>TEHNOPLAST d.o.o. za građevinarstvo, trgovinu, ugostiteljstvo, turizam i uslužne djelatnosti, OIB 70676517267, Ulica Slobode 5,21000 Split</item>
      <item>Borko Bebić, Kneza Višeslava 16,21000 Split</item>
      <item>VIPnet, društvo s ograničenom odgovornošću za usluge javnih telekomunikacija, OIB 29524210204, Vrtni put 1,10000 Zagreb</item>
      <item>BILIĆ-ERIĆ d.o.o. za privatnu zaštitu, OIB 68580128211, Ljudevita Posavskog 3, Trgovački centar Millennijum,Sesvete</item>
      <item>Matija Dorić, Švarcova 2,10000 Zagreb</item>
      <item>DALMACIJAVINO - ZAGREB društvo sograničenom odgovornošću za trgovinu, ugostiteljstvo i prijevoz, OIB 93269876765, Gajeva 26,10000 Zagreb</item>
      <item>GRAD DRNIŠ, OIB 38309740312, Trg kralja Tomislava 1,22320 Drniš</item>
      <item>Vetropack Straža tvornica stakla d.d. Hum na Sutli, OIB 74210066591, Hum na Sutli, Hum na Sutli 203,Hum Na Sutli</item>
      <item>MARKOVIĆ &amp; PLIŠO odvjetničko društvo d.o.o., OIB 82282572283, Ilica 1A,10000 Zagreb</item>
      <item>Tamara Kranjec Malenica, Predovečka 11,10000 Zagreb</item>
      <item>CAPRICORNO, društvo s ograničenom odgovornošću za trgovinu, OIB 09517317411, Hercegovačka 57/A,Split</item>
      <item>PELJEŠKI VRHOVI, POLJOPRIVREDNA ZADRUGA, OIB 49398931487, Janjina 68,Janjina</item>
      <item>Rino Barbić, Vrsina bb,21465 Jelsa</item>
      <item>Toma Šurjak, OIB 66049692921, Sansovića dvori 29,21465 JELSA, DOL</item>
      <item>Jakov Peronja, OIB 07373599239, Jelsa 0,21465 Jelsa</item>
      <item>TIGAR d.o.o. za usluge, OIB 65051360088, Put Supavla 1,Split</item>
      <item>Zoran Iviš, Put Supavla 1/I,21000 Split</item>
      <item>POREZNA UPRAVA Područni ured Split, OIB 18683136487, Trg dr. Franje Tuđmana 4,21000 Split</item>
      <item>BURA I TRAMUNTANA d.o.o. za trgovinu i usluge, OIB 78359961331, Don Frane Bulića 205,Solin</item>
      <item>VONČINA GRUBIŠIĆ LOVIĆ LALIĆ, Preradovićeva 13,10000 Zagreb</item>
      <item>Marina Tončić-Bota, Nikole Tesle 3/II,10000 Zagreb</item>
      <item>TRAST međunarodno otpremništvo, dioničko društvo, OIB 93225891495,  Gat Sv.Duje 4,Split</item>
      <item>CHROMOS AGRO dioničko društvo proizvodnja sredstava za zaštitu bilja, OIB 82790074844, Radnička cesta 173/n,10000 Zagreb</item>
      <item>VODOVOD I KANALIZACIJA, društvo s ograničenom odgovornošću za vodoopskrbu, odvodnju i pročišćavanje otpadnih voda, OIB 56826138353, Biokovska 3,Split</item>
      <item>AUTOTRANS d. o. o. za javni prijevoz putnika u cestovonom prometu, trgovinu, usluge i turistička agencija, OIB 19819724166, Trg Žabica 1,Rijeka</item>
      <item>BRTVILA BREZIĆ d.o.o. za proizvodnju brtvila, trgovinu i zastupanje, OIB 47897946377, Starotrnjanska 46/A,10000 Zagreb</item>
      <item>Dijana Britvić, OIB 82319776508, Ćiril Metodova 38,21000 Split</item>
      <item>Zajednički odvjetički ured Vinko Ljubičić, Željko Vrdoljak, Sukoišanska 4,21000 Split</item>
      <item>Odvjetničko društvo GLAMUZINA &amp; GROŠETA, OIB 69402757072, Krajiška 27,10000 Zagreb</item>
      <item>IREKS AROMA društvo s ograničenom odgovornošću, OIB 36709757659, Radnička Cesta 37,10000 Zagreb</item>
      <item>Antonia Selak, Gorjanska 26/III,10000 Zagreb</item>
      <item>Marin Mileteta, odvjetnik, OIB 37476644793, Gorjanska 26,10000 Zagreb</item>
      <item>Odvjetničko društvo  Dragičević i partneri d.o.o., Palmotićeva 60,10000 Zagreb</item>
      <item>HEP - Opskrba d.o.o. za opskrbu potrošača električnom, toplinskom energijom i plinom, OIB 63073332379, Ulica grada Vukovara 37,10000 Zagreb</item>
      <item>ING-ATEST d.o.o. za trgovinu i usluge, OIB 21777333810, Hrvatske mornarice 1/a,Split</item>
      <item>Vinko Radovani, Hrvatske mornarice 1 J,21000 Split</item>
      <item>Hrvatske vode, pravna osoba za upravljanje vodama, OIB 28921383001, Grada Vukovara 220,10000 Zagreb</item>
      <item>BASLER OSIGURANJE ZAGREB dioničko društvo za osiguranje, OIB 59706054982, Radnička cesta 37/b,10000 Zagreb</item>
      <item>NARODNI TRGOVAČKI LANAC d.o.o. za trgovinu i usluge, OIB 78344221376, Soblinec, Soblinečka 55,Sesvete</item>
      <item>MANTIS, d.o.o. za trgovinu i usluge, OIB 41274793973, Varaždinska 51,Split</item>
      <item>OPĆINSKI SUD U OSIJEKU, OIB 38625793303, Europska avenija 7,31000 Osijek</item>
      <item>Vinko Paina, OIB 51203688235, Malo selo,21460 Stari Grad</item>
      <item>TRANSADRIA, međunarodna špedicija d. d. u stečaju, OIB 47965841018, Riva Boduli 1,Rijeka</item>
      <item>Hrvatska radiotelevizija, OIB 68419124305, Prisavlje 3,10000 Zagreb</item>
      <item>BRODOMERKUR trgovina i usluge, dioničko društvo, OIB 33956120458, Poljička Cesta 35,Split</item>
      <item>ZAGREBAČKI HOLDING, društvo s ograničenom odgovornošću za javni prijevoz, opskrbu vodom, održavanje čistoće, putnička a, OIB 85584865987, Ulica grada Vukovara 41,10000 Zagreb</item>
      <item>Igor Radelić, Kornatska 1,10000 Zagreb</item>
      <item>Ivo Staničić, I. Gundulića  16 A,21000 Split</item>
      <item>Odvjetničko društvo Stanić i partneri j.t.d., Riva 4,51000 Rijeka</item>
      <item>Odvjetničko društvo Hanžeković &amp; Partneri društvo s ograničenom odgovornošću, OIB 85127306373, Radnička Cesta 22,10000 Zagreb</item>
      <item>NASTAVNI ZAVOD ZA JAVNO ZDRAVSTVO SPLITSKO-DALMATINSKE ŽUPANIJE, OIB 54948902275, Vukovarska Ulica 46,Split</item>
      <item>Slavica Čupić, Bihačka 2 A/IV,21000 Split</item>
      <item>BRODOSPLIT-BRODOGRADILIŠTE društvo s ograničenom odgovornošću, OIB 05532178397, Put Supavla 21,Split</item>
      <item>COPAN ZAGREB društvo s ograničenom odgovornošću za trgovinu i zastupanje, OIB 43698579132, Selnica Šćitarjevska 25,10410 Velika Gorica</item>
      <item>DUHAN društvo s ograničenom odgovornošću, OIB 84143469050, Vukovarska 30,Dubrovnik</item>
      <item>Ivica Maleš vl. autoservis "UNO", OIB 89917595934, Put Blata bb,21216 Kaštel Stari</item>
      <item>Teo Palaversić, OIB 21074825891, Mala Banda 166,21465 Jelsa</item>
      <item>HRVATSKA POŠTANSKA BANKA, dioničko društvo, OIB 87939104217, Jurišićeva 4,10000 Zagreb</item>
      <item>OTIS DIZALA, društvo s ograničenom odgovornošću za proizvodnju, montažu, remont i održavanje dizala, OIB 76080865307, Prilaz Vladislava Brajkovića 15,10000 Zagreb</item>
      <item>Fabijan Roić, OIB 55646544786, Domobranska 26,21460 Stari Grad</item>
      <item>Ivo Družević, OIB 59608054089, Družević Dvor 20,21460 Stari Grad, Dol</item>
      <item>Ivo Roić, OIB 73872839985, Zbora Narodne garde 2,21460 Stari Grad</item>
      <item>Josip Kovačević, OIB 24407104693, M.Ivanića 26,21460 Stari Grad</item>
      <item>Tedi-Tadija Maroević, OIB 75901351091, Out Rudine 4,21460 Stari Grad</item>
      <item>Jakica Lupi, OIB 73236308888, Vrbanj 0,21462 Vrbanj</item>
      <item>Joza Bratanić, OIB 08011374888, Vrbanj 0,21462 Vrbanj</item>
      <item>Antun Pavičić, OIB 65866256737, Pavičića dvor 13,21460 Stari Grad, Dol</item>
      <item>Juraj Pavičić, OIB 09529542053, Ceratorij 0,21462 Vrbanj</item>
      <item>Cvjetko Matković, OIB 10443683019, Matije Ivanića 0,21460 Stari Grad</item>
      <item>Katica Kovačević, OIB 33120980772, Dol 0,21460 Dol</item>
      <item>Nikša Dužević, OIB 66241675982, Dol 0,21460 Dol</item>
      <item>Milovan Kombura, OIB 30770175855, F. Vrančića 13,21000 Split</item>
      <item>Jelisava Pavičić, OIB 83980708087, Vrbanj 0,21462 Vrbanj</item>
      <item>Matko Carić, OIB 35189247498, Dol 0,21460 Dol</item>
      <item>Marinko Dužević, OIB 12242231071, Dol  0,21460 Stari Grad, Dol</item>
      <item>Margarita Radonić, OIB 28025722533, Dol 0,21460 Dol</item>
      <item>Dinko Pavičić Tribunol, OIB 99243667034, Žrtava Rata  2,21460 Stari Grad</item>
      <item>Tonči Šurjak, OIB 60785268681, Stari Grad 0,21460 Stari Grad</item>
      <item>Duško Pavičić Ivelja, OIB 25982798589, Bassina 0,21462 Vrbanj</item>
      <item>Pero Dulčić Sušak, OIB 55533277123, Malo Selo 63,21460 Stari Grad</item>
      <item>Ivan Tadić, OIB 00384008152, Vagonj 32,21460 Stari Grad</item>
      <item>Ivica Pavičić, OIB 72332556277, Vrbanj 0,21462 Vrbanj</item>
      <item>Mihovil-Mile Pavičić, OIB 24835949834, Vrbanj 0,21462 Vrbanj</item>
      <item>Tomi Moscatello, OIB 28508820612, Dol,21460 Dol</item>
      <item>Nikola Vodanović, OIB 74845370223, Vrbanj 0,21462 Vrbanj</item>
      <item>Margarita Marica Stančić, OIB 08101100980, Kod Sv. Petra 0,21460 Stari Grad</item>
      <item>Vjekoslav Radonić, OIB 33204721839, Dol 0,21460 Dol</item>
      <item>Marinko Sanseović, OIB 45513941394, Dol 0,21460 Dol</item>
      <item>Tadija Moškatelo, OIB 31188799731, B.Kašića 9,21460 Stari Grad</item>
      <item>Damir Petrić, OIB 86091667582, Stari Grad 0,21460 Stari Grad</item>
      <item>Louis Petrić, OIB 16074465250, Srinjo kola 2,21460 Stari Grad</item>
      <item>Ivica Ljubić, OIB 56655610557, Stari Grad 0,21460 Stari Grad</item>
      <item>Vinko Lupi, OIB 35451219902, Sv. Magdalene 7,21460 Stari Grad</item>
      <item>Ivan Tadić Šilo, OIB 70114227603, Stari Grad 0,21460 Stari Grad</item>
      <item>Ivan Tadić, OIB 70114227603, Stari Grad 0,21460 Stari Grad</item>
      <item>Vinko Maroević, OIB 76848533915, Stari Grad,21460 Stari Grad</item>
      <item>Ivan Buratović, OIB 47859397279, Vrbanj 13,21462 Vrbanj</item>
      <item>Mijo Mili Pavičić, OIB 88915921313, Vrbanj 0,21460 Vrbanj</item>
      <item>Marija Vodanović, OIB 55757464937, Stari Grad 0,21460 Stari Grad</item>
      <item>Jakov Fredotović, OIB 46839149373, Vrbanj 297,21462 Vrbanj</item>
      <item>Miljenko Srhoj, OIB 83488729434, Krešimirova 5,21460 Stari Grad</item>
      <item>Nikola Haladić, OIB 44890767273, Stari Grad 0,21460 Stari Grad</item>
      <item>Janez Jelušić, OIB 53424861114, Sv. Petra 0,21460 Stari Grad</item>
      <item>Nikola Sansević, OIB 77925554696, Dol 0,21460 Stari Grad</item>
      <item>Nikola Buratović, OIB 63461897206, Vrbanj 0,21462 Vrbanj</item>
      <item>Cvjetko Buratović, OIB 68271062216, Put Križa 4,21460 Stari Grad</item>
      <item>Nikola Buratović, OIB 83296807791, Vrbanj 0,21462 Vrbanj</item>
      <item>Nikola Stipišić, OIB 40730811746, Vrbanj 0,21462 Vrbanj</item>
      <item>Prošper Moškatelo, OIB 30735770287, Dol 0,21460 Dol</item>
      <item>Tonko Maroević, OIB 09539101243, Šiberija 6,21460 Stari Grad</item>
      <item>Ivo Pavičić, OIB 10571584537, Dol 0,21460 Dol</item>
      <item>Pavao Čubre, OIB 53903728630, Vrbanj 0,21462 Vrbanj</item>
      <item>Luka Šurjak, OIB 94878152360, Dol 0,21460 Dol</item>
      <item>Luka Franetović, OIB 70961784599, C. Škarpe 17,21460 Stari Grad</item>
      <item>Ivan Miloš Mile, OIB 62291039145, Dol 0,21460 Dol</item>
      <item>Jure Moškatelo, OIB 82967525191, Ploča 2,21460 Dol</item>
      <item>Vjekoslav Bogdanić, OIB 94391191426, J.B.Jelačića 9,21460 Stari Grad</item>
      <item>Petro Šoljan, OIB 76350894229, Donja kola 0,21460 Stari Grad</item>
      <item>Juraj Dužević, OIB 99909425440, Radošića dvor 4,21460 Dol</item>
      <item>Damir Šurjak, OIB 27457530614, Šurokovića dvor 5,21460 Dol</item>
      <item>Jakov Tresić, OIB 60663993622, Vrbanj 0,21462 Vrbanj</item>
      <item>Juraj Moškatelo Stariji, OIB 12577877147, Ploča 27,21460 Stari Grad</item>
      <item>Ruža Roić, OIB 27524265061, Pod jugo 10,21460 Dol</item>
      <item>Rade Čavić, OIB 74420229729, Malo Selo 0,21460 Stari Grad</item>
      <item>Matilda Buratović, OIB 24198956638, Vrbanj 0,21462 Vrbanj</item>
      <item>Ivo Šurjak, OIB 90776404563, Ostravska 8,21000 Split</item>
      <item>Dražica Matković Ljubo, OIB 38484140872, Vrbanj 0,21462 Vrbanj</item>
      <item>Dinko Račić, OIB 02437704848, Vrbanj 173,21462 Vrbanj</item>
      <item>Mila Franetović Dužević, OIB 02539671010, Vrankovića dvor 5,21460 Stari Grad</item>
      <item>Luka Stančić, OIB 91475365556, Stančića dvor 0,21460 Dol</item>
      <item>Meri Petrić, OIB 49953370209, Stari Grad 0,21460 Stari Grad</item>
      <item>Ivan Moškatelo, OIB 16048013538, Ploča 29,21460 Dol</item>
      <item>Vinko Moškatelo, OIB 57771107058, Ploča 23,21460 Dol</item>
      <item>Nikola Šimunović, OIB 24630749503, K. Zvonimira 35,21460 Stari Grad</item>
      <item>Mirko Radonić, OIB 28025722533, Pod jugo 19,21460 Dol</item>
      <item>Antun Sansević, OIB 80183811492, Sansevića dvor 43,21460 Dol</item>
      <item>Nikša Moškatelo, OIB 98307576243, Ploča 4,21460 Dol</item>
      <item>Antun Vodanović Stariji, OIB 43563335947, Vrbanj  0,21460 Vrbanj</item>
      <item>Ivo Bojanić, OIB 00897882683, Šiberija 19,21460 Stari Grad</item>
      <item>Cvjetko Miličić, OIB 44230808110, T. Buzolića 8,21450 Hvar</item>
      <item>Marija Trbuhović, OIB 38712300010, Vrbanj 0,21462 Vrbanj</item>
      <item>Neno Šoljan, OIB 04419572654, Molo Selo 0,21460 Stari Grad</item>
      <item>Juraj Tomi Moškatelo, OIB 80968217347, Ploča 2,21460 Dol</item>
      <item>Ivo Račić Kapetanić, OIB 70008404713, Vrbanj 0,21462 Vrbanj</item>
      <item>Đuro Caratan, OIB 81898965125, Zavala 0,21465 Zavala</item>
      <item>Ante Tonči Drinković, OIB 92836065068, Bonski Dolac,21465 Jelsa</item>
      <item>Kata Duboković, OIB 93006547119, Pitve bb,21465 Pitve</item>
      <item>Boris Carić, OIB 46466426123, Ivan Dolac 0,21465 Ivan Dolac, Jelsa</item>
      <item>Tonko Ivčević Bakulić, OIB 62293366608, Šiberija 29,21460 Stari Grad</item>
      <item>Marko Huljić, OIB 99873701212, Račić 860,21465 Jelsa</item>
      <item>Lenka Roić, OIB 57371012596, Dol,21460 Dol</item>
      <item>Stjepan Jerković, OIB 25876380285, Zastražišće 0,21466 Zastražišće</item>
      <item>Boris Borović, OIB 51193036454, Poljica,21466 Poljica</item>
      <item>Niko Salamunić, OIB 76231208532, Jelsa bb,21465 Jelsa</item>
      <item>File Vranković, OIB 44132340384, Dol 0,21460 Dol</item>
      <item>Juraj Šperka, OIB 79176257167, Zastražišće 0,21466 Zastražišće</item>
      <item>Mili Razović, OIB 03291272208, Vinkovačka 51,21000 Split</item>
      <item>Ante Mihojević, OIB 08852465695, Vrboska,21463 Vrboska</item>
      <item>Ljubica Stipišić, OIB 53136752678, Vrbanj 0,21462 Vrbanj</item>
      <item>Stjepan Hujo Huljić, OIB 06947019866, Vrsina bb,21465 Jelsa</item>
      <item>Nikola Grgičević, OIB 72806517394, Vrisnik 0,21465 Vrisnik</item>
      <item>Tonči Gurdulić, OIB 88962507191, Jelsa 0,21465 Jelsa</item>
      <item>Prošperino Milevčić, OIB 45533211549, Jelsa 0,21465 Jelsa</item>
      <item>Boris Rubinić, OIB 69242251733, V rbanj  0,21462 Vrbanj</item>
      <item>Jakov Račić, OIB 31621777587, Vrbanj 302 A,21462 Vrbanj</item>
      <item>Jakša Radonić, OIB 11727504421, Jelsa 0,21465 Jelsa</item>
      <item>Vinko Palaversić, OIB 66878442541, Jelsa,21465 Jelsa</item>
      <item>Fabijan Kunčić, OIB 51005536058, Dol 0,21460 Dol</item>
      <item>Dušan Salamunić, OIB 67690387290, Račić bb,21465 Jelsa</item>
      <item>Margarita Stančić, OIB 77283348907, Dol 0,21460 Dol</item>
      <item>Josip Crnčić, OIB 78272535399, Pitve 0,21465 Pitve</item>
      <item>Luka Moškatelo, OIB 37611216898, Dol 0,21460 Dol</item>
      <item>Lucija Milatić-Bričolić, OIB 72454967005, Svirče 0,21462 Svirče</item>
      <item>Fabijan Dužević, OIB 65516171063, Domobranska 31,21460 Stari Grad</item>
      <item>Vjeko Jakas, OIB 99530955280, Zvala bb,21465 Zavala</item>
      <item>Pavo Bunčuga, OIB 76824484181, Banski Dolac bb,21465 Jelsa</item>
      <item>Marko Buratović, OIB 96637597848, Svirče 0,21462 Svirče</item>
      <item>Antun Lučić, OIB 23239072373, Poljica,21466 Poljica</item>
      <item>Marin Parun Barbić, OIB 39599282196, Pitve 0,21465 Pitve</item>
      <item>Stjepan Tomislav Huljić, OIB 97499130016, Lučica bb,21465 Jelsa</item>
      <item>Cvjetka Cvita Milevčić, OIB 75708915913, Jelsa 0,21465 Jelsa</item>
      <item>Marinko Radonić, OIB 89514038279, Pitve 72,21465 Pitve</item>
      <item>Antun Gurdulić, OIB 55215862622, Vrsina bb,21465 Jelsa</item>
      <item>Blaženko Jakas, OIB 38730295070, Zavala 0,21465 Zavala</item>
      <item>Braco Jakas, OIB 76920975322, Zavala 136,21465 Zavala</item>
      <item>Ivan Makjanić, OIB 86091321106, Svirče 0,21462 Svirče</item>
      <item>Ante Rubinić, OIB 15201258693, Vrsina  307,21465 Jelsa</item>
      <item>Dražica Vicenca Matković, OIB 67149132840, Vrbanj 117,21462 Vrbanj</item>
      <item>Jakov Radonić, OIB 93729454627, Jelsa bb,21465 Jelsa</item>
      <item>Slobodan Radičić, OIB 46777889915, Pitve bb,21465 Pitve</item>
      <item>Jurko Lučić, OIB 16439489089, Vrboska 0,21463 Vrboska</item>
      <item>Mate Antičević, OIB 55268785640, Zavala 0,21465 Zavala</item>
      <item>Josip Franičević, OIB 43547284113, Burkovo bb,21465 Jelsa</item>
      <item>Asija Bojanić, OIB 14798986072, Burkovo,21465 Jelsa</item>
      <item>Milivoj Vidas vl. Servisa instrumenata, mjerne i regulacione opreme, OIB 56342789123, Starčevićeva 26,21000 Split</item>
      <item>Marko Ramljak, Prilaz Gjure Deželića 57,10000 Zagreb</item>
      <item>Ivan Bilota dipl.ing.građ., OIB 56287080453, Ulica Hrvatskih Žrtava 130,21220 Seget Donji</item>
      <item>BILOTA INŽENJERING d.o.o. za gradnju i turizam, OIB 56075169776, Hrvatskih žrtava 130,Seget Donji</item>
      <item>OPĆINSKI SUD U SPLITU, OIB 61980608934, Dračevac, Bivša Vojarna Sveti Križ,21000 Split</item>
      <item>OPĆINSKI SUD U KNINU Posbeni zemljišnoknjižni odjel sa sjedištem u Drnišu, OIB 41941343564, Trg kralja Tomislava 2,22320 Drniš</item>
      <item>OPĆINSKI SUD U RIJECI Zemljišno-knjižni odjel, OIB 54566384631, Zadarska 1,51000 Rijeka</item>
      <item>Jelena Kalinić, Raosa Ivana 15,21000 Split</item>
      <item>Trgovački sud Split, OVRŠNI ODJEL, Sukoišanska 6,21000 Split</item>
      <item>Trgovački sud Split OGLASNA PLOČA, Sukoišanska 6,21000 Split</item>
      <item>OPĆINSKI SUD ZADAR Zemljišno knjižni odjel, Borelli 9,23 000 Zadar</item>
      <item>TRGOVAČKI SUD ZADAR Stalna služba u Šibeniku, OIB 97465301721, Stjepana Radića 81,22000 Šibenik</item>
      <item>OPĆINSKI GRAĐANSKI SUD ZAGREB, OIB 01252163117, Ulica grada Vukovara 84,10000 Zagreb</item>
      <item>Trgovački sud Split Računovodstvo, OIB 30842297926, Sukoišanska 6,21000 Split</item>
      <item>Trgovački sud Split PISARNICA, OIB 30842297926, Sukoišanska 6,21000 Split</item>
      <item>OPĆINSKI SUD STARI GRAD Zemljišno knjižni odjel, OIB 33628117012, Zbora narodne garde 9,21460 Stari Grad</item>
      <item>OPĆINSKI SUD DRNIŠ, Trg kralja Tomislava 2,22320 Drniš</item>
      <item>OPĆINSKI SUD VUKOVAR Zemljišno knjižni odjel, OIB 69370038985, Županijska ulica br. 31,32000 Vukovar</item>
      <item>Josip Lončarić, Kosirnikova 9,10000 Zagreb</item>
      <item>BURA l d.o.o. za trgovinu i usluge - u stečaju, OIB 79000721319, Koturaška 51,10000 Zagreb</item>
      <item>NET MEDIA SISTEMI d.o.o. za informatički inženjering, OIB 03380490457, Kvaternikova 12,Split</item>
      <item>Financijska agencija, OIB 85821130368, Vrtni put 3,10000 Zagreb</item>
      <item>Hrvatski registar brodova, OIB 04601923208, Marasovića 67,Split</item>
      <item>Uprava za zaštitu kulturne baštine konzervatorski odjel Trogir, Gradska 4,Trogir</item>
      <item>Ivica Nalis, OIB 03828238106, Ulica Zrinjskih I Frankopana 15,20350 Metković</item>
      <item>Nenad Ševo, OIB 88234857624, Teiljska 1,21000 Split</item>
      <item>Visoki trgovački sud Republike Hrvatske, OIB 97349366519, Berislavićeva 11,10000 Zagreb</item>
      <item>Agencija za osiguranje radničkih potraživanja u slučaju stečaja poslodavca, OIB 04323472109, Frankopanska 11,10000 Zagreb</item>
      <item>Meri Stipinović, OIB 64965084141, Sukoišanska 25,21000 Split</item>
      <item>SOCIETE GENERALE-SPLITSKA BANKA dioničko društvo, OIB 69326397242, Ruđera Boškovića 16,Split</item>
      <item>Općinski sud u Zadru, Zemljišno knjižni odjel, OIB 78866932443, Borelli 9,23000 Zadar</item>
      <item>Općinski sud Velika Gorica, Zemljišjno knjižni odjel, OIB 32284739479, Trg kralja Tomislava 36,10150 Velika Gorica</item>
      <item>Posebni zemljišno knjižni odjel Općinskog suda u Kninu sa sjedištem u Drnišu, OIB 41941343564, Trg kralja Tomislava 2,22320 Drniš</item>
      <item>Agencija za upravljanje državnom imovinom, OIB 75666130770, Ivana Lučića 6,10000 Zagreb</item>
      <item>Općinski sud u Splitu, Zemljišno knjižni odjel, OIB 61980608934, Gundulićeva  29,21000 Split</item>
      <item>Alen Dumanić, OIB 96821083726, Put Skalica 16,21000 Split</item>
      <item>Fond za zaštitu okoliša i energetsku učinkovitost, OIB 85828625994, Ksaver 208,10000 Zagreb</item>
      <item>ADRIACINK d.d. za pocinčavanje, lijevanje i izradu čeličnih konstrukcija, OIB 29615199749, Stinice 12,Split</item>
      <item>Tomislav Krka, Starčevićeva 13,Split</item>
      <item>Porezna uprava Zadar, OIB 18683136487, Ante Starčevića 9,23000 Zadar</item>
      <item>Porezna uprava Drniš, OIB 18683136487, Kardinala A. Stepinca 4,22320 Drniš</item>
      <item>Porezna uprava Vukovar, OIB 18683136487, Trg dr. Franje Tuđmana 1,32000 Vukovar</item>
      <item>Porezna uprava Rijeka, OIB 18683136487, Riva 16,51000 Rijeka</item>
      <item>Porezna uprava Ispostava Hvar, OIB 18683136487, Fabrika bb,21450 Hvar</item>
      <item>Porezna uprava Velika Gorica, OIB 18683136487, Trg kralja Tomislava 34,10410 Velika Gorica</item>
      <item>Porezna uprava Split, OIB 18683136487, Trg dr. Franje Tuđmana 4,21000 Split</item>
      <item>Marija Brčić, Put Plokita 3,21000 Split</item>
      <item>Milan Veić, Istarska 11,21000 Split</item>
      <item>Lukrecija Benković Duboković, OIB 23379427545, Put Firula 19,21000 Split</item>
      <item>Zlatko Balić, OIB 07837847925, Obala kneza Domagoja 15,21204 Dugopolje</item>
      <item>GRAD SPLIT, OBALAK.BRANIMIRA 14,21000 Split</item>
      <item>Županijsko državno odvjetništvo u Splitu Građansko upravni odjel, OIB 70793241859, Gundulićeva 29 a,21000 Split</item>
      <item>Fond za zaštitu okoliša i energetsku učinkovitost, Ksaver 208,10000 Zagreb</item>
      <item>REDOX  j.d.o.o. za usluge, OIB 55472425213, Imotska 61,Split</item>
      <item>Ines Jurašin, Gundulićeva 26,21000 Split</item>
      <item>Galić Ante, OIB 90017639391, Odeska 16,21000 Split</item>
      <item>Centar za restrukturiranje i prodaju, OIB 38083028711, Ivana Lučića 6,10000 Zagreb</item>
      <item>Mirjana Katunarić - Matković, odvjetnica, OIB 19345128906, Andrićeva 3,21000 Split</item>
      <item>Općinski sud u Splitu Zemljišno knjižni odjel Kaštel Lukšić, OIB 61980608934, Obala kralja Tomislava 2,21214 Kaštel Lukšić</item>
      <item>Ured državne uprave u Splitsko-dalmatinskoj županiji Ispostava Kaštela, Braće Radić 1,21212 Kaštel Sućurac</item>
      <item>GRAD KAŠTELA, Ulica Braće Radić 1,21212 Kaštel Sućurac</item>
      <item>Centar za restrukturiranje i prodaju, OIB 38083028711, Ivana Lučića 6,10000 Zagreb</item>
      <item>Financijska agencija REGIONALNI CENTAR SPLIT, OIB 85821130368, Mažuranićevo šetalište 24 b,21000 Split</item>
      <item>Dean Prelević, odvjetnik, OIB 10098946497, Gundulićeva 22,21000 Split</item>
      <item>Želimir Miletić, OIB 86888847404, Put Kotlara 31,23000 Zadar</item>
      <item>Luči Roić, OIB 24743587539, Pavičića dvor 7,21460 Dol</item>
      <item>Ivelja Pavičić Nade, Vrbanj 0,21460 Vrbanj</item>
      <item>Dujko Čubre, OIB 91478009603, Vrbanj 0,21460 Vrbanj</item>
      <item>Antun Bratanić, OIB 52392458213, Zvonimirova 27,21460 Stari Grad</item>
      <item>Andrija Matković, OIB 72332556277, Domobranska 22,21460 Stari Grad</item>
      <item>Antun Vune Bratanić, OIB 44890767273, Vrbanj 0,21460 Vrbanj</item>
      <item>Dinko Lušić, OIB 23131390669, Vrbanj 0,21460 Vrbanj</item>
      <item>Nikica Nikola Matijević, OIB 21094494613, Dol 0,21460 Stari Grad</item>
      <item>Ivan Sanseović, OIB 08563467932, Dol, Kunčića dvor 4,21460 Stari Grad</item>
      <item>Marija Kovačević Lolotović, OIB 69060952354, Vukovarska 23,21460 Stari Grad</item>
      <item>Petar Zlatan Vodanović, OIB 11403397863, Vrbanj 126,21460 Vrbanj</item>
      <item>Ivan Stančić, OIB 31497688270, Dol, Stančića dvor 0,21460 Stari Grad</item>
      <item>Stjepan Moškatelo, OIB 92020885489, Dol Sv. Marije 1,21460 Stari Grad</item>
      <item>Toma Dužević, OIB 08830644469, Dol Sv. Marije 0,21460 Stari Grad</item>
      <item>Ivica Račić, OIB 28123794048, Vrbanj 0,21460 Vrbanj</item>
      <item>Alessandra Šimeta, OIB 12919457160, Via Motta 34,6906 Lugano</item>
      <item>Kuzma Pavičić Aleluja, OIB 33120197409, Vrbanj 0,21460 Vrbanj</item>
      <item>Vinka Salamunić, OIB 91445751353, Jelsa 0,21465 Jelsa</item>
      <item>Teo Huljić, OIB 56034797647, Jelsa 0,21465 Jelsa</item>
      <item>Dejan Šperka, OIB 10054205030, Jelsa 0,21465 Jelsa</item>
      <item>Juraj Caratan, OIB 29357565225, Zavala 0,21465 Zavala</item>
      <item>Matko Antičević, OIB 42034643125, Pitve 0,21465 Pitve</item>
      <item>Dinko Rubinić ( Vjera ), OIB 69863599942, Vrisnik 73,21465 Vrisnik</item>
      <item>Vjera Rubinić, OIB 98825603309, Vrinsnik 73,21465 Vrisnik</item>
      <item>Abraham Bojanić, OIB 79576557482, Jelsa 1,21465 Jelsa</item>
      <item>MINISTARSTVO PRAVOSUĐA Glavno tajništvo, OIB 26635293339, Ulica grada Vukovara 49,10000 Zagreb</item>
      <item>Vedran Nevešćanin, OIB 34969575575, Smiljanićeva 2,21000 Split</item>
      <item>Jadranko Vidović, OIB 59002364613, Mažuranićevo šetalište 55,21000 Split</item>
      <item>Marija Pjevac, OIB 82096480140, Omiška 18,21000 Split</item>
      <item>Anđa Šolić, OIB 19915712920, Držićeva 15,21210 Solin</item>
      <item>Hilda Aljinović, OIB 29776220525, I. Paštrića Poljičanina 18,21311 Podstrana</item>
      <item>Vinka Batalić, OIB 93618932042, Kukuljevićeva 3,21000 Split</item>
      <item>Jadranka Jurjević, OIB 81391207997, Hercegovačka 30,21000 Split</item>
      <item>Jerko Dugeč, OIB 57017761001, Marina Getaldića 31,21000 Split</item>
      <item>Mara Dobrota, OIB 21943772484</item>
      <item>Marin Mladar, OIB 17080094552, PLEMENŠČINA 8 (ranije: KAŠTEL SUĆURAC, CESTA KAŠTEL SUĆURAC, 120),21212 Kaštel Sućurac</item>
      <item>Blaženka Mihanović, OIB 68180763414, Radičinka 12,21311 Žrnovnica</item>
      <item>Ljiljana Dadić, OIB 34453706637, Jurja Plančića 8,21000 Split</item>
      <item>Cvjetana Srbljin, OIB 66904421085, Rendićeva 7,21000 Split</item>
      <item>Mile Jerković, OIB 47281082801, Pujanke 71,21000 Split</item>
      <item>Jurka Penić, OIB 45519634047, ULICA MATE RADELJKOVIĆA 7 (ranije: KAŠTEL ŠTAFILIĆ, PUT RESNIKA, 0),21217 Kaštel Štafilić</item>
      <item>OŠTRC d.o.o., OIB 74171273839, Dežmanova 5,10000 Zagreb</item>
      <item>Ivan Mišetić, Mihanovićeva 20,10000 Zagreb</item>
      <item>Carinska uprava, Zrinsko Frankopanska 60,21000 Split</item>
      <item>Hrvatski fond za privatizaciju, I. Lučića 6-8,10000 Zagreb</item>
      <item>Općinski sud u Starom Gradu - ZK odjel, Ulica Novo Riva 3,21460 Stari Grad</item>
      <item>Viskoki trgovački sud RH, Berislavićeva 11,10000 Zagreb</item>
      <item>Nada Akrap, OIB 50608806627, Put Sirobuje 37,21000 Split</item>
      <item>Jasminka Antunović, OIB 74697035343, Ulica Luke Botića 24,21210 Solin</item>
      <item>Nediljka Armanda, OIB 09033661295, Vranjički put 18,21000 Split</item>
      <item>Ana Babić, Krilava 8,21000 Split</item>
      <item>Gordana Babić, Šulavi bb,21214 Kaštel Lukšić</item>
      <item>Ivan Babić, Doverska 7,21000 Split</item>
      <item>Katica Babić, Zvonimirova 16,21210 Solin</item>
      <item>Jure Bacelj, Novakova 26,21000 Split</item>
      <item>Ana Bačić, Umljanovići bb,22320 Drniš</item>
      <item>Nediljka Bajić, Križanica 7,21000 Split</item>
      <item>Žarka Bakotić, OIB 36917498674, Mosorska Ulica 11 A,21214 Kaštel Gomilica</item>
      <item>Marko Baković, Kroz selo 2,22320 Siverić</item>
      <item>Ivica Ban, Braće Radića 7,21212 Kaštel Sućurac</item>
      <item>Srđanka Banovac, OIB 50974371502, Sikavice - Banovci 5,Parčić</item>
      <item>Božidar Barać, Maslinska 22,21000 Split</item>
      <item>Vedran Barbarić, Šimićeva 8,21000 Split</item>
      <item>Marija Barbir, Vukovarska 175,21000 Split</item>
      <item>Petar Barbir, Vukovarska 175,21000 Split</item>
      <item>Anica Baričević, Put blata bb,21217 Kaštel Novi</item>
      <item>Damira Barišić, OIB 88385690941, Barišići 10,22320 Žitnić</item>
      <item>Ivan Barišić, Kornatska 31,31000 Osijek</item>
      <item>Manda Bašić, Put Majdana 29,21210 Solin</item>
      <item>Aleksandar Bauk, OIB 97860316263, Alojzija Stepinca 16,21000 Split</item>
      <item>Marina Bauk, Stepinčeva 16,21000 Split</item>
      <item>Ivo Bavčević, Šibenska 3,21000 Split</item>
      <item>Nataša Bazina, OIB 67925940620, PUT STRMA 67 (ranije: NEORIĆ, NEORIĆ, 0),21203 Neorić</item>
      <item>Mirjana Begonja, Džale 2,22323 Sedramić</item>
      <item>Jelena Belić, Banski Dolac 627,21465 Jelsa</item>
      <item>Niko Belić, OIB 18977071620, Jelsa 627,21465 Jelsa</item>
      <item>Jagoda Bešker, OIB 29966440390, Gašpini 23,21210 Solin</item>
      <item>Nedo Bešker, Gašpini 23,21210 Solin</item>
      <item>Zorica Bilić, Predraga Bojanića 13,21460 Stari Grad</item>
      <item>Sanja Bilić Pavlinović, Vukovarska 80,21000 Split</item>
      <item>Jela Bilobrk, Stepinčeva 32,21000 Split</item>
      <item>Antun Blažević, Meštrovića šetalište 96,21000 Split</item>
      <item>Hrvoje Blažević, Blaževići bb,22320 Čavoglave</item>
      <item>Damir Bojčić, Kralja Zvonimira 24,22320 Drniš</item>
      <item>Željko Bojčić, P. Preradovića 4,22320 Drniš</item>
      <item>Denis Boljat, Karlovo 46,21214 Kaštel Kambelovac</item>
      <item>Srećko Boras, Put groblja bb,21217 Kaštel Novi</item>
      <item>Robert Borić, OIB 38057391892, Mosećka 56,21000 Split</item>
      <item>Goran Bosančić, OIB 33007404175, Ulica Braski Dolac 40,21212 Kaštel Sućurac</item>
      <item>Pava Botić, OIB 34296544282, Kosorova 7,22300 Knin</item>
      <item>Ljuba Božanić, Dobrilina 11,21000 Split</item>
      <item>Anka Božić, Šibenksa 9,21000 Split</item>
      <item>Anica Božić-Bakušić, Katalinića prilaz 5,21000 Split</item>
      <item>Ivica Bratić, Neorić bb,21203 Neorić</item>
      <item>Nikša Bratić, OIB 49290967945, Put Svete Mande 18,21000 Split</item>
      <item>Vencislav Brizić, OIB 29265973045, Ulica Kralja Zvonimira 56,21460 Stari Grad</item>
      <item>Zlata Brizić, OIB 73389614517, Ulica Kralja Zvonimira 56,21460 Stari Grad</item>
      <item>Mate Brstilo, Krešimirova 25,21311 Žrnovnica</item>
      <item>Zora Budimir, Cesta Domovinskog rata 36,22300 Knin</item>
      <item>Miranda Budiša, OIB 35557811513, Ulica Kralja Zvonimira 18,22320 Drniš</item>
      <item>Nediljko Bugarin, Doverska 7,21000 Split</item>
      <item>Željka Vučemilović Šimunović, Skradinska 7,21000 Split</item>
      <item>Gordana Buljević, OIB 32937631192, Trondheimska 10,21000 Split</item>
      <item>Marina Burić, Mirlović Zagora,22323 Unešić</item>
      <item>Mario Buzov, Cerje 85,22320 Mirlović Polje</item>
      <item>Đuro Caratan, Stara zavala 58,21465 Jelsa</item>
      <item>Toni Caratan, Stara Zavala 58,21465 Jelsa</item>
      <item>Boris Carić, OIB 46466426123, IVAN DOLAC 179 (ranije: IVAN DOLAC, IVAN DOLAC, 0),21465 Ivan Dolac</item>
      <item>Paulo Carić, OIB 15402538356, SVIRČE 145 (ranije: SVIRČE, SVIRČE, 0),21460 Svirče</item>
      <item>Dinka Cazareo, Marina Šabića 4,21460 Stari Grad</item>
      <item>Nevenka Cukrov, Domovinskog rata 6,21210 Solin</item>
      <item>Dijana Czwik, OIB 09675579569, Matoševa Ulica 96,21210 Solin</item>
      <item>Vinka Čavala, Krešimirova bb,21214 Kaštel Gomilica</item>
      <item>Silva Černak-Lojić, Kralja Zvonimira 18,22320 Drniš</item>
      <item>Diana Čović, Duće-Glavica,21310 Omiš</item>
      <item>Ante Čulo, Hrvatskih knezova bb,21214 Kaštel Gomilica</item>
      <item>Blaž Ćapin, Odakova 9,21000 Split</item>
      <item>Filip Delać, OIB 82167098700, Grge Novaka 6,22300 Knin</item>
      <item>Ankica Delić, Kaštelanska cesta 42,21212 Kaštel Sućurac</item>
      <item>Marko Delić, Gašpini 108,21210 Solin</item>
      <item>Nediljka Delić, Donji Muć bb,21203 Donji Muć</item>
      <item>Gordana Didak, OIB 78878339902, Kroz Smrdečac 5,21000 Split</item>
      <item>Mili Divić, OIB 35555990248, Radobiljska Cesta 12,21250 Katuni</item>
      <item>Ljiljana Dragan, Šimićeva 54,21000 Split</item>
      <item>Milka Drlje, Kitožer 9,21311 Stobreč</item>
      <item>Mate Drmić, Put Plokita 40,21000 Split</item>
      <item>Jozo Družianić, OIB 63604163211, Pujanke 15,21000 Split</item>
      <item>Niko Dujić, Don Petra Peroša,21210 Mravince</item>
      <item>Stanko Duvančić, OIB 41476060687, Duvančići 9,22320 Razvođe</item>
      <item>Damir Duvnjak, Križine 15A,21000 Split</item>
      <item>Nives Džanko, OIB 90598357164, Ulica Fra Pavla Melade 24 A,21217 Kaštel Štafilić</item>
      <item>Ante Đurđević, OIB 72594587030, Jadranska 12,21400 Supetar</item>
      <item>Ljubica Elez, Donji Moseć 14,22320 Moseć</item>
      <item>Ankica Ezgeta, Kaštelanska cesta 12,21217 Kaštel Stari</item>
      <item>Lenka Franić, OIB 62951288048, Sedam Kaštela 6,21000 Split</item>
      <item>Ivica Gabelić, OIB 70468304794, Vrboska 387,21465 Vrboska</item>
      <item>Marija Galešić, Neorić 61,21203 Neorić</item>
      <item>Petar Galić, Težački put 40,21000 Split</item>
      <item>Silvana Galić, OIB 02726524452, Trondheimska 5,21000 Split</item>
      <item>Kazimir Garić, OIB 83662319172, Ulica Matija Ivanića 35,21460 Stari Grad</item>
      <item>Vencel Gašpar, Hercegovačka 24,21000 Split</item>
      <item>Vinko Gašpar, Sinjska 9,21000 Split</item>
      <item>Ana Goreta, Put željezničke stanice,22320 Drniš</item>
      <item>Zorka Goreta, Donje Gorete 21,22320 Drniš</item>
      <item>Josip Gotovac, Vukovarska 113,21000 Split</item>
      <item>Vjekoslav Grbčić, Gajeva 11A,21000 Split</item>
      <item>Divna Grbeša, OIB 74813693236, FRANKOPANSKA ULICA 20 (ranije: SOLIN, FRANKOPANSKA ULICA, 60),21210 Solin</item>
      <item>Ana Grubišić, Put Sirobuje 10,21311 Stobreč</item>
      <item>Gordana Grubišić, Braće Radića 3,21210 Solin</item>
      <item>Nikola Grubišić, Kralja Zvonimira 37,22320 Drniš</item>
      <item>Sanja Grubišić, Kralja Zvonimira 16,22320 Drniš</item>
      <item>Antonio Gudelj, Put Dragovoda 17,21000 Split</item>
      <item>Kata Gugić, Sarajevska 42,21000 Split</item>
      <item>Mirjana Gugić, Luke Botića 6,21210 Solin</item>
      <item>Ivica Hajder, Cigići 1,22320 Otavice</item>
      <item>Željko Hajder, OIB 70330715284, Cigići 1,22320 Otavice</item>
      <item>Silvana Hajduk, OIB 33507058945, Varoš 1,21231 Klis</item>
      <item>Tomislav Herceg, Sinjska 46,22300 Knin</item>
      <item>Mira Ikica, OIB 11849010850, Vlaka Vi 2,22303 Oklaj</item>
      <item>Franjo Ivčević, Sv. Petra od Klob. 1,21217 Kaštel Novi</item>
      <item>Jelena Ivčević, OIB 74901888496, Ulica Sv. Petra Od Klobuka 16,21217 Kaštel Novi</item>
      <item>Damir Jakus, Stepinčeva 67,21000 Split</item>
      <item>Gospova Jakus, OIB 04209324873, Poljička Cesta 84,Poljica</item>
      <item>Marica Jakus, OIB 74750176046, PUT MAJDANA 31 (ranije: SOLIN, PUT MAJDANA, 31),21231 Klis</item>
      <item>Petar Jakus, Put Majdana 31,21210 Solin</item>
      <item>Marko Janković, Bisko bb,21232 Bisko</item>
      <item>Matija Jeličić, Vinkovačka 5,21000 Split</item>
      <item>Ante Jeličić, Trondheimska 7,21000 Split</item>
      <item>Marija Jocić, K. Ćipika 9,21217 Kaštel Stari</item>
      <item>Ante Jolić, Jolići 2,22320 Gradac</item>
      <item>Marica Jukić, Perivoj A. Roje 5,21000 Split</item>
      <item>Marko Jukić, Perivoj Ane Roje 5,21000 Split</item>
      <item>Renata Jukić, Put Župića 29,21230 Sinj</item>
      <item>Jadranka Jurić, Bufaline II 29,21217 Kaštel Novi</item>
      <item>Marija Jurić, Put Kruševika bb,21214 Kaštel Kambelovac</item>
      <item>Ankica Kainić, OIB 80409745726, Prominski Put 11,22300 Knin</item>
      <item>Jelena Kalinić, Ivana Raosa 15,21000 Split</item>
      <item>Petar Kalinić, Mosećka 114,21000 Split</item>
      <item>Anamarija Kalinić Radović, Vukovarska 57,21000 Split</item>
      <item>Stipan Kamber, Sesartići 20,21210 Solin</item>
      <item>Đuro Kapoši, Južno predgrađe 51,31000 Osijek</item>
      <item>Željko Karin, Zgon 80,21210 Solin</item>
      <item>Marijana Karin Prnjak, Zgon 80,21210 Solin</item>
      <item>Neda Kasalo, Kaštelanska cesta 1,21214 Kaštel Kambelovac</item>
      <item>Zvonimir Kasalo, Kaštelanska cesta 1,21214 Kaštel Kambelovac</item>
      <item>Suzana Kašić, Kralja Zvonimira 47,22320 Drniš</item>
      <item>Ivana Katalinić, Renka Šperca 11,21310 Omiš</item>
      <item>Josip Katušić, Luke Botića 11,21210 Solin</item>
      <item>Ljiljana Kegalj, OIB 44567225674, Istarska 5,21000 Split</item>
      <item>Ante Kekez, Dubrovačka 35,21000 Split</item>
      <item>Ivanko Kekez, OIB 69257203171, Sukoišanska 29,21000 Split</item>
      <item>Petrica Kekez, OIB 01138031201, Dubrovačka 35,21000 Split</item>
      <item>Boško Kevo, Stipe Pensa 5,21217 Kaštel Štafilić</item>
      <item>Antiša Kliškinić, OIB 54591476829, Ulica Petra Krešimira Iv 108,21210 Solin</item>
      <item>Veljko Knezović, OIB 29953576092, Zagrebačka 6,21311 Stobreč</item>
      <item>Stjepan Kokeza, Pribude bb,21206 Pribude</item>
      <item>Petar Kolega, Put Mira 2,21210 Solin</item>
      <item>Daniela Kovač, Cesta dr. Franje Tuđmana 238a,21212 Kaštel Sućurac</item>
      <item>Željka Kovač, Mažuranićevo šetalište 26,21000 Split</item>
      <item>Ivan Kraljić, Neorić bb,21203 Neorić</item>
      <item>Inga Krnjaić, OIB 00968558935, Požeška 6,21000 Split</item>
      <item>Anka Krstić, Odeska 19,21000 Split</item>
      <item>Ivan Kundid, Gradišćanskih Hrvata 1,21000 Split</item>
      <item>Ivana Kundid, Dinarska 11,21000 Split</item>
      <item>Ružica Kundid, Dinarska 11,21000 Split</item>
      <item>Deni Kuvačić, OIB 86909984538, Mažuranićevo Šetalište 10 B,21000 Split</item>
      <item>Anka Landikušić, OIB 18023655586, Gradac 19 A,21311 Podstrana</item>
      <item>Ivan Lasić, Konjsko bb,21231 Konjsko</item>
      <item>Dražen Lazić, Šime Ljubića 9,21000 Split</item>
      <item>Nenad Leskur, OIB 79369933858, Ulica Stjepana Radića 14,21210 Solin</item>
      <item>Ivana Lilić, OIB 24212828078, Put Brodarice 7,21000 Split</item>
      <item>Ivo Lipanović, M. Getaldića 31,21000 Split</item>
      <item>Marko Lojić, Lojići 1,22320 Drniš</item>
      <item>Mile Lovrić, Fra Grge Martića 41,21000 Split</item>
      <item>Ana Lovrinčević, Vrh Visoke 121,21000 Split</item>
      <item>Dejan Lukavac, OIB 85205650926, Ćirići 3,22320 Tepljuh</item>
      <item>Nela Madžar, OIB 92085359240, Poljička 2,21311 Podstrana</item>
      <item>Alenka Malinić, OIB 44061509536, Pujanke 79,21000 Split</item>
      <item>Pavao Marasović, Neorić bb,21203 Neorić</item>
      <item>Anto Marijan, OIB 32989170521, Ulica Mate Lovraka 2,10410 Velika Gorica</item>
      <item>Cvita Marijanović, OIB 33573858243, Marjanovići Iznad Crkve 11,22320 Gradac</item>
      <item>Dobrinka Marijanović, OIB 03673706981, Put Smokovika 35,21000 Split</item>
      <item>Tomislav Marijanović, Put Smokovika 35,21000 Split</item>
      <item>Jasna Marin, Petra Svačića 99,22320 Drniš</item>
      <item>Marina Marin, Trbounje bb,22320 Drniš</item>
      <item>Željko Marinac, Varaždinska 3,21000 Split</item>
      <item>Božidar Marinković, Dosud 9,21000 Split</item>
      <item>Jakov Mateta, OIB 14390943845, ULICA KORIOLANA ĆIPIKA 10 (ranije: KAŠTEL STARI, ULICA KARIOLANA ČIPIKA, 10),21217 Kaštel Stari</item>
      <item>Ivan Matić, Kopilica 33,21000 Split</item>
      <item>Ružica Matić, Trbounje bb,22320 Trbounje</item>
      <item>Slavko Matić, I. Aljinovića 11,21311 Žrnovnica</item>
      <item>Željko Matić, Raška 12,22320 Drniš</item>
      <item>Marija Matković, Šižgorićeva 20,21000 Split</item>
      <item>Ivan Melvan, Luke Botića 7,21217 Kaštel Novi</item>
      <item>Nikola Midenjak, OIB 88248589366, Ulica 142. Brigade 16,22320 Siverić</item>
      <item>Pere Mihanović, OIB 49545684243, Radičinka 12,21311 Žrnovnica</item>
      <item>Ana Mikulić, Čavoglave bb,22320 Drniš</item>
      <item>Mate Mikulić, Pauk 11,22320 Čavoglave</item>
      <item>Ivan Milaković, Strmoševica 3,21222 Marina</item>
      <item>Ivan Milanović, Terzićeva 17,21000 Split</item>
      <item>Zorka Miletić, Kliški put 4,21210 Solin</item>
      <item>Milan Miljuš, Kranjčevićeva 35,21000 Split</item>
      <item>Đorđe Mirčetić, Pokvasica 2,22320 Miočić</item>
      <item>Tonči Mišković, OIB 74628173475, Jelsa 667,21465 Jelsa</item>
      <item>Ana Moro, Vukovarska 80,21000 Split</item>
      <item>Slavko Moro, Crivac 62P,21203 Crivac</item>
      <item>Tomi Moscatello, OIB 28508820612, Ploča 17, Dol,21460 Stari Grad</item>
      <item>Marija Munitić, Mažuranićevo šetalište 48,21000 Split</item>
      <item>Ljubomir Muslim, OIB 17589644925, Imotska 60,21000 Split</item>
      <item>Mijo Nožina, Prgomet bb,21201 Prgomet</item>
      <item>Jurica Oman, OIB 78517901315, Ive Tijardovića 10,21000 Split</item>
      <item>Mirko Oman, OIB 68766264149, Tijardovićeva 10,21000 Split</item>
      <item>Janja Orošnjak, OIB 49619386391, Gorice 2,21212 Kaštel Sućurac</item>
      <item>Mila Palada, OIB 10163841708, Odeska 4,21000 Split</item>
      <item>Ivan Pandža, K. Čipika 9,21217 Kaštel Stari</item>
      <item>Asija Papić, OIB 36844611036, Dr. Ante Starčevića 55,21220 Trogir</item>
      <item>Mijo Papić, Getaldićeva 5,21000 Split</item>
      <item>Tereza Papić, M. Getaldićeva 5,21000 Split</item>
      <item>Rajko Parać, Ružić bb,22320 Ružić</item>
      <item>Tatjana Parać, OIB 45662446398, Vrlička 43,21000 Split</item>
      <item>Đurđica Parat, Boksitno naselje 15,22320 Drniš</item>
      <item>Ivan Pastuović, Pastuovića 3,22320 Ružić</item>
      <item>Jurica Pavela, OIB 06763759506, Poljana Kneza Trpimira 6,21000 Split</item>
      <item>Roki Pavičić, OIB 01089958101, Drugi Donji Dvori 6,21460 Stari Grad</item>
      <item>Ivan Pažanin, Biokovska 6,21000 Split</item>
      <item>Luka Peko, OIB 89771272445, Terzićeva 5,21000 Split</item>
      <item>Neda Penga, OIB 76197116887, Sv.lovre 23,21311 Stobreč</item>
      <item>Ante Perko, Don Petra Peroša 5,21210 Mravince</item>
      <item>Ivana Perko, Don Petra Peroša 5,21210 Mravince</item>
      <item>Gordana Perković, Vukovarska 43,21000 Split</item>
      <item>Marica Perković, Perkovići 15,22320 Kljake</item>
      <item>Nediljko Perković, Vukovarska 43,21000 Split</item>
      <item>Nila Peroš, OIB 48544328267, Terzićeva 3,21000 Split</item>
      <item>Dragica Peša, Jeretova 7,21000 Split</item>
      <item>Iris Peša, OIB 06010961010, Rikarda Katalinića Jeretova 7,21000 Split</item>
      <item>Nikša Petrić, Kod sv. Stjepana 53,21450 Hvar</item>
      <item>Matko Pezo, OIB 51619560640, Hercegovačka 30,21000 Split</item>
      <item>Zlatko Piperković, OIB 91173398058, Dinka Šimunovića 17,21000 Split</item>
      <item>Joško Pivac, Varaždinska 43,21000 Split</item>
      <item>Luka Pjevac, Omiška 18,21000 Split</item>
      <item>Anka Plazonja, OIB 92736733656, Uskočka 7,21000 Split</item>
      <item>Robert Plazonja, OIB 75774016292, Uskočka 7,21000 Split</item>
      <item>Gordan Poparić, OIB 98826275620, ULICA GRGURA NINSKOG 29 A (ranije: KAŠTEL NOVI, ŽRTAVA RATA, 29 A),21217 Kaštel Novi</item>
      <item>Ante Popović, J. Palmotića 2,21000 Split</item>
      <item>Milanka Pranić, OIB 03263396290, Mosećka Ulica 4,22320 Drniš</item>
      <item>Miroslav Primorac, OIB 42998076332, I. Paštrića Poljičanina 19,21311 Podstrana</item>
      <item>Iva Punda, Bistrička 29,21204 Kotlenice</item>
      <item>Drago Radić, Na rudini 3,20207 Čibača</item>
      <item>Mladen Radmilović, Gorička 4,21000 Split</item>
      <item>Petar Radonić, Burkovo 98,21465 Jelsa</item>
      <item>Jagoda Radošević, Vrh Lučca 35,21000 Split</item>
      <item>Ante Rajčić, Velebitska 97,21000 Split</item>
      <item>Marko Ralica, Benkovačka 3,21000 Split</item>
      <item>Ivan Raos, Mandićeva 66,21311 Stobreč</item>
      <item>Zdenka Razlog, OIB 03030085275, Kod Pošte 33,22320 Siverić</item>
      <item>Mila Rebić, Marka M. 20A,21210 Mravince</item>
      <item>Marija Reljanović, Otavice 30,22320 Otavice</item>
      <item>Mara Režić, Kliški put bb,21210 Solin</item>
      <item>Marija Rizvan, Bilice 12,21000 Split</item>
      <item>Anđelko Rogulj, Gomile 38,21217 Kaštel Stari</item>
      <item>Berislava Roša, OIB 03031267329, Zvonimirova 29 B,22300 Knin</item>
      <item>Sofija Ruić, OIB 32252086462, Getaldićeva 19,21000 Split</item>
      <item>Ana Runjić, Hrvatskih vitezova 46,21000 Split</item>
      <item>Gordan Ruščić, OIB 53119078542, Putaljski put bb,21212 Kaštel Sućurac</item>
      <item>Sanja Ružić, Šižgorićeva 7,21000 Split</item>
      <item>Svjetlana Samac, OIB 00231948560, Samci 14,22320 Brištane</item>
      <item>Miljenko Samardžić, OIB 48154982931, Šižegorićeva 20,21000 Split</item>
      <item>Dinka Sanseović, OIB 27313861620, KUNIČIĆA DVOR 4 (ranije: DOL, DOL, 0),Dol</item>
      <item>Ante Sarić, Neorić bb,21203 Neorić</item>
      <item>Ivan Sarić, Neorić bb,21203 Neorić</item>
      <item>Marija Sedlar, Ostravska 1,21000 Split</item>
      <item>Ljubica Sekelez, OIB 37811046307, Mitnička 1,21000 Split</item>
      <item>Kristina Serdarević, OIB 96208368856, Put Jokića-kalčina 8,21203 Neorić</item>
      <item>Aleksandra Sever-Muhar, Karamanova 7,21000 Split</item>
      <item>Boško Sikavica, Kričke bb,22320 Ružić</item>
      <item>Snježana Sikavica, Domovinskog rata 12,21210 Solin</item>
      <item>Dragan Simić, Sarajevska 76,21000 Split</item>
      <item>Tanja Sinovčić, OIB 15724160128, Trondheimska 10,21000 Split</item>
      <item>Ljiljana Sirić, OIB 13682411690, Put Vele Meje 10,21212 Kaštel Sućurac</item>
      <item>Dijana Skelin, Vručine II 12,21217 Kaštel Novi</item>
      <item>Kata Sočo, Neorić bb,21203 Neorić</item>
      <item>Marija Stančić, Petra Krešimira IV 10,21460 Stari Grad</item>
      <item>Đani Stanić, OIB 01952579328, Matoševa Ulica 131,21210 Solin</item>
      <item>Danica Stipinović, Kneza Trpimira 101,21212 Kaštel Sućurac</item>
      <item>Milorad Stojsavljević, Šimićeva 58,21000 Split</item>
      <item>Petar Strinić, Velebitska 93,21000 Split</item>
      <item>Luca Strunje, Kralja Tomislava 18,22300 Knin</item>
      <item>Slavka Svalina, OIB 20916812996, Crivac bb,21203 Crivac</item>
      <item>Marijan Šamija, Trstenik 2,21000 Split</item>
      <item>Marinka Šamija, OIB 26187211202, Vrgoračka 8,22300 Knin</item>
      <item>Katica Šeparović, Kupreška 92,21000 Split</item>
      <item>Nenad Ševo, OIB 88234857624, Triljska 1,21000 Split</item>
      <item>Krasna Šiklić, OIB 53374014167, Hercegovačka 88,21000 Split</item>
      <item>Mili Šimig, OIB 94704411458, Šibenska 27,21000 Split</item>
      <item>Vesna Škare, OIB 71821692373, Ruđera Boškovića 12,21000 Split</item>
      <item>Ljubica Škopljanac, OIB 09408788504, TIKVARIN 14 (ranije: KAŠTEL KAMBELOVAC, TIKVARIN, 8),21214 Kaštel Kambelovac</item>
      <item>Milica Špar, OIB 07038339077, Mašogradska Ulica 16,21212 Kaštel Sućurac</item>
      <item>Eleana Šubat, OIB 38900880602, Mosorska 26,21311 Podstrana</item>
      <item>Ivan Šuljug, Ivaniševićeva 45,21000 Split</item>
      <item>Vesna Šunjić, Šimićeva 14,21000 Split</item>
      <item>Ljubica Tarle, OIB 28166909018, Tarle 12,22320 Velušić</item>
      <item>Nada Teklić, OIB 80645998554, Zgon 80,21210 Solin</item>
      <item>Lada Terzić, OIB 31496851195, Puntarska 5,21000 Split</item>
      <item>Ivan Tomić, Velebitska 91,21000 Split</item>
      <item>Ivan Topić, Obala kneza Branimira 1,21000 Split</item>
      <item>Jelica Topić, OIB 84009834780, Mosećka 50A,21000 Split</item>
      <item>Tvrtko Topić, OIB 15832739048, Ulica 142. Brigade 37 A,22320 Siverić</item>
      <item>Anđelka Torlak, Radunica 29,21000 Split</item>
      <item>Ivan Torlak, Radunica 29,21000 Split</item>
      <item>Marko Torlak, Kljaci bb,22320 Kljake</item>
      <item>Damir Tot, Šimićeva 12,21000 Split</item>
      <item>Anka Treskavica, OIB 89998355619, Dubrovačka 35,21000 Split</item>
      <item>Anka Tukić, Šime Ljubića 13,21000 Split</item>
      <item>Nediljko Ugrin, OIB 61713318858, Sv. Ivana 33,21311 Donje Sitno</item>
      <item>Marinko Uvodić, OIB 86857726322, Zgon 32,21210 Solin</item>
      <item>Nedjeljka Uvodić, Vinkovačka 51,21000 Split</item>
      <item>Marko Validžić, Ružić bb,22320 Ružić</item>
      <item>Ivanka Varnica, Imotska 69,21000 Split</item>
      <item>Milica Varvodić, Kozjačka 24,21210 Solin</item>
      <item>Kristina Velić, Papandopulova 11,21000 Split</item>
      <item>Ljiljana Vesković, OIB 43910221929, Fausta Vrančića 8,21000 Split</item>
      <item>Milka Veštić, OIB 06357620254, Čavale 11,22323 Sedramić</item>
      <item>Ante Vidan, Gundulićeva 44,21000 Split</item>
      <item>Marko Vidović, Ružić bb,22320 Gradac</item>
      <item>Matko Vidović, Gradac bb,22320 Gradac</item>
      <item>Nevenka Vidović, Gradac bb,22320 Gradac</item>
      <item>Ankica Vilibić, OIB 41935131740, Marina Getaldića 33,21000 Split</item>
      <item>Anđelko Vilić, OIB 46303939151, RADOBILJSKA CESTA 41 (ranije: KREŠEVO, KREŠEVO, 24),21250 Kreševo</item>
      <item>Normela Visković, OIB 93848978885, Jelsa 1005,21465 Jelsa</item>
      <item>Tonči Visković, Pelinje 1005,21465 Jelsa</item>
      <item>Marica Vlaić, Mira Tilića 12,22320 Drniš</item>
      <item>Dubravka Vlainić, Strossmayerovo Šetalište 357,21465 Jelsa</item>
      <item>Ivo Vodanović, Pavičića dvori 11,21460 Stari Grad</item>
      <item>Josip Vogleš, Kaštelanska cesta 8,21214 Kaštel Kambelovac</item>
      <item>Vinko Vranković, OIB 28469423878, JELSA 129 (ranije: JELSA, JELSA, 0),21465 Jelsa</item>
      <item>Ivan Vrdoljak, Donji Muč bb,21203 Donji Muć</item>
      <item>Mirjana Vrdoljak, Put Kule 12,21210 Solin</item>
      <item>Marija Vrgoč, Velebitska 34,21000 Split</item>
      <item>Bože Vuco, Starčevićeva 10,21212 Kaštel Sućurac</item>
      <item>Mirjana Vučković, Ruđera Boškovića 23,21000 Split</item>
      <item>Višnja Vučković, Uvala Luka 18,22202 Dvornica</item>
      <item>Ivan Vugdelija, Put Groblja bb,21217 Kaštel Štafilić</item>
      <item>Dubravka Vukas, OIB 08519715626, Markov Put 8,21000 Split</item>
      <item>Anđelka Vukičević, Badanj bb,22320 Drniš</item>
      <item>Zora Vuković, Plitvička 1A,21000 Split</item>
      <item>Ivan Vukušić, Dobrilina 6,21000 Split</item>
      <item>Jadran Vukušić, OIB 16315354223, Put Sv. Klementa 19,21311 Gornje Sitno</item>
      <item>Nevenka Vukušić, Cerje 2,22320 Mirlović Polje</item>
      <item>Vjera Vukušić, Kralja Petra Krešimira IV 8,22320 Drniš</item>
      <item>Zvonimir Vukušić, Vinodolska 10,21000 Split</item>
      <item>Nevenka Vuleta, Markov put 33,21311 Stobreč</item>
      <item>Vinka Zekić, Mostarska 7,21000 Split</item>
      <item>Dinko Zenčić, OIB 65189931544, Račić bb,21465 Jelsa</item>
      <item>Borislav Zokić, OIB 51253879731, Fra Bone Razmilovića 1,21000 Split</item>
      <item>Dolina Zokić, OIB 75688399939, Pojišanska 18,21000 Split</item>
      <item>Margita Zokić, OIB 85982645988, Fra Bone Razmilovića 1,21000 Split</item>
      <item>Luca Zolota, OIB 57479376750, Gospin Put 38,21212 Kaštel Sućurac</item>
      <item>Milan Žarković, Parčić bb,22320 Siverić</item>
      <item>Nevenka Živko, M. Čačića 3,22300 Knin</item>
      <item>Davorka Živković, Živkovići 12,22320 Badanj</item>
      <item>Ivica Živković, Badanj bb,22320 Badanj</item>
      <item>Ivo Živković, A. Starčevića 51,21210 Solin</item>
      <item>Mario Tomić, OIB 12822553870, Ulica Svetega Križica 26,21450 Hvar</item>
      <item>Siniša Ivančić, OIB 26067778479, Lovački Put 13,21000 Split</item>
      <item>Iva Jelić, OIB 44484653228, Benkovačka 3,21000 Split</item>
      <item>Marko Kavelj, OIB 02369489649, Alojzija Stepinca 11,21000 Split</item>
      <item>Ivan Koljanin, OIB 21918343692, Kupreška 82,21000 Split</item>
      <item>Željko Kovač, OIB 11925765994, Dravska 4,31000 Osijek</item>
      <item>Zvonko Kruneš, OIB 55906727777, Ulica Slobode 36,21000 Split</item>
      <item>Nikola Lacmanović, OIB 50670282682, Sukoišanska 19,21000 Split</item>
      <item>Vesna Lepetić, OIB 84143512273, Tršćanska 12,21000 Split</item>
      <item>Jelica Ljubica, OIB 08611982578, Velebitska 105,21000 Split</item>
      <item>Darko Lulić, OIB 19997474853, Vežarovice 18,21214 Kaštel Lukšić</item>
      <item>Vesna Lulić, OIB 31024530599, Vežarovice 18,21214 Kaštel Lukšić</item>
      <item>Marija Mamić, OIB 82920304679, Kroz Meterize 26,22000 Šibenik</item>
      <item>Radojka Marijanović, OIB 75956845709, Marijanovići Iznad Crkve 10,22320 Gradac</item>
      <item>Meri Cabadaj, OIB 90828303800, Trg Bana Josipa Jelačića 10,31000 Osijek</item>
      <item>Mate Markotić, OIB 40858158040, Put Starog Sela 23,21311 Podstrana</item>
      <item>Ante Marović, OIB 68871210232, Lička 3,21000 Split</item>
      <item>Ivan Marušić, OIB 38554028146, Poljičkih Knezova 87,21311 Podstrana</item>
      <item>Iva Melvan, OIB 03677154609, Doverska 31,21000 Split</item>
      <item>Goran Merkel, OIB 20105696184, Mutvoranska Ulica 3,52100 Pula</item>
      <item>Ivan Mornar, OIB 99253273877, Miroslava Krleže 24,21000 Split</item>
      <item>Miodrag Munjiza, OIB 45836749093, Put Miluša 7,21311 Stobreč</item>
      <item>Ante Nožina, OIB 63957170679, Put Nožina-maljkovića 5,21201 Prgomet</item>
      <item>Anica Pandža, OIB 13489275071, Hercegovačka 46,21000 Split</item>
      <item>Nikica Pavlović, OIB 49276013054, Gornji Kono 37,20000 Dubrovnik</item>
      <item>Silvana Perić, OIB 13586987904, Table 31,21000 Split</item>
      <item>Nediljka Perišić, OIB 60970664434, Ruđera Boškovića 8a,21204 Dugopolje</item>
      <item>Elvira Dračevac, OIB 02336991708, Lumbarda 678,20260 Lumbarda</item>
      <item>Mara Dobrota, OIB 21943772484, Trondheimska 9,21000 Split</item>
      <item>Neda-lidia Buljević, OIB 14338735105, Put Crkve 8,22320 Gradac</item>
      <item>Ivan Bugarin, OIB 77317760491, Grab 114,21238 Grab</item>
      <item>Maja Bučić, OIB 03739843191, Ruđera Boškovića 11,21000 Split</item>
      <item>Mira Božić, OIB 22986331166, Bilice Ii 38,21000 Split</item>
      <item>Sandra Borić, OIB 36571760060, Mosećka 56,21000 Split</item>
      <item>Marija Davidović, OIB 45482063767, Gašpini 88,21210 Solin</item>
      <item>Petar Adjanski, OIB 59639817186, Osječka Ulica 1,21214 Kaštel Gomilica</item>
      <item>Ana Čatlak, OIB 78110711892, Put Sv. Ante Padovanskog 14,21214 Kaštel Kambelovac</item>
      <item>Marinko Buškulić, OIB 08200114705, Ivana Gundulića 13,21000 Split</item>
      <item>Marinko Galić, OIB 96762020666, Kamenita 99,21000 Split</item>
      <item>Luca Gabela, OIB 68629820074, Kneza Lj. Posavskog 7,21000 Split</item>
      <item>Tomislav Frankić, OIB 69745327532, Grljevačka 41,21311 Podstrana</item>
      <item>Elias Erceg, OIB 27105475264, Vrbanj 132,21460 Vrbanj</item>
      <item>Jakov Elez, OIB 36735285579, Donje Ogorje 0,21206 Donje Ogorje</item>
      <item>Sretan Bajalo, OIB 77606115521, Poljana Kneza Trpimira 4,21000 Split</item>
      <item>Mario Tomić, OIB 12822553870, Ulica Svetega Križica 26,21450 Hvar</item>
      <item>Ranko Vuleta, OIB 75885216649, Sv. Ivana 20,21311 Donje Sitno</item>
      <item>Zlatko Balić, OIB 07556207031, K. Višeslava 1,21204 Dugopolje</item>
      <item>Boško Barać, OIB 00526661882, Bajagić 13a,21238 Bajagić</item>
      <item>Milan Vukić, OIB 34302227455, Doverska 5,21000 Split</item>
      <item>Mara Vukorepa, OIB 56814423724, Zgon 30,21210 Solin</item>
      <item>Bare Vujina, OIB 23922325811, Vujinova 4,21217 Kaštel Štafilić</item>
      <item>Milenko Bašić, OIB 71120573278, Sv.nikole 46,21207 Podgrađe</item>
      <item>Diana Blažević, OIB 12578026353, Mejaši I 3b,21000 Split</item>
      <item>Jozo Bogić, OIB 35027187093, Put Blata 132,21217 Kaštel Stari</item>
      <item>Stjepko Bojanić, OIB 25751926536, Duvanjska 7,21000 Split</item>
      <item>Miroslav Trečić, OIB 50880474980, Ulica Domovinskog Rata 1c,21210 Solin</item>
      <item>Neda Tukić, OIB 70924511514, Trondheimska 10,21000 Split</item>
      <item>Vinka Ukić, OIB 42081497162, Dinka Šimunovića 5,22300 Knin</item>
      <item>Mira Velić, OIB 31812224044, Velebitska 73,21000 Split</item>
      <item>Ivan Vrdoljak, OIB 58654492314, Donja Mala-centar 31,21203 Neorić</item>
      <item>Iva Vrdoljak, OIB 63554079953, Kukuljevićeva 19,21000 Split</item>
      <item>Dražen Todorović, OIB 98584327843, Hercegovačka 70,21000 Split</item>
      <item>Dubravka Stojanovska, OIB 87171204134, Put Plokita 75,21000 Split</item>
      <item>Josip Strniša, OIB 95889329970, Ivana Gundulića 9,22300 Knin</item>
      <item>Ivica Sviličić, OIB 30978785630, Kneza Mutimira 3,21000 Split</item>
      <item>Ana Rogošić, OIB 63013573312, Komjate 0,21214 Kaštel Lukšić</item>
      <item>Ivica Stipinović, OIB 04756380103, Sukoišanska 25,21000 Split</item>
      <item>Darko Topić, OIB 09297890199, Put Sv. Ižidora 92,21000 Split</item>
      <item>Marija Trečić, OIB 54951995215, Ulica Domovinskog Rata 1c,21210 Solin</item>
      <item>Milica Zorić, OIB , Kneza Mislava 9,21311 Podstrana</item>
      <item>Ivo Rajčić, OIB 52467354389, Radunićeva 19,21217 Kaštel Novi</item>
      <item>Ivan Radoš, OIB 36063141303, Drniški Put 9,21000 Kamen</item>
      <item>Željka Vučemilović-šimunović, OIB 19390672750, Alkarska 26,21000 Split</item>
      <item>Marija Davidović, Listešići 11,21231 Klis</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70793241859</item>
      <item>, OIB 18683136487</item>
      <item>, OIB 07837847925</item>
      <item>, OIB null</item>
      <item>, OIB 85821130368</item>
      <item>, OIB 64546066176</item>
      <item>, OIB 29538074286</item>
      <item>, OIB 34440814040</item>
      <item>, OIB 71304592430</item>
      <item>, OIB 42669674962</item>
      <item>, OIB null</item>
      <item>, OIB 46830600751</item>
      <item>, OIB 37710339746</item>
      <item>, OIB 14595893401</item>
      <item>, OIB 71855290129</item>
      <item>, OIB 39228456312</item>
      <item>, OIB 30993782023</item>
      <item>, OIB 32709834358</item>
      <item>, OIB 94472454976</item>
      <item>, OIB 16457179668</item>
      <item>, OIB 99406899243</item>
      <item>, OIB null</item>
      <item>, OIB 81793146560</item>
      <item>, OIB 83918065246</item>
      <item>, OIB 12012147571</item>
      <item>, OIB 41387373932</item>
      <item>, OIB 16912997621</item>
      <item>, OIB 77082063693</item>
      <item>, OIB 45878059290</item>
      <item>, OIB null</item>
      <item>, OIB 35075764438</item>
      <item>, OIB 38812451417</item>
      <item>, OIB 01049951500</item>
      <item>, OIB 91720486742</item>
      <item>, OIB 35557811513</item>
      <item>, OIB 30557474014</item>
      <item>, OIB 94472454976</item>
      <item>, OIB 94187441810</item>
      <item>, OIB 62890333516</item>
      <item>, OIB null</item>
      <item>, OIB null</item>
      <item>, OIB 21268596817</item>
      <item>, OIB null</item>
      <item>, OIB null</item>
      <item>, OIB null</item>
      <item>, OIB 35721802898</item>
      <item>, OIB 46830600751</item>
      <item>, OIB 16829467929</item>
      <item>, OIB 06992092556</item>
      <item>, OIB 72232886006</item>
      <item>, OIB 14480721492</item>
      <item>, OIB 16205687638</item>
      <item>, OIB 32179081874</item>
      <item>, OIB 33392005961</item>
      <item>, OIB 84368186611</item>
      <item>, OIB 27355904472</item>
      <item>, OIB null</item>
      <item>, OIB 23269006802</item>
      <item>, OIB null</item>
      <item>, OIB 24543050439</item>
      <item>, OIB 22413472900</item>
      <item>, OIB 70793241859</item>
      <item>, OIB 33417474295</item>
      <item>, OIB 71527463594</item>
      <item>, OIB null</item>
      <item>, OIB 88448992592</item>
      <item>, OIB 26187994862</item>
      <item>, OIB 91861480870</item>
      <item>, OIB 64406809162</item>
      <item>, OIB 63433937940</item>
      <item>, OIB 03462724779</item>
      <item>, OIB 19033633778</item>
      <item>, OIB 75666130770</item>
      <item>, OIB null</item>
      <item>, OIB 42122172362</item>
      <item>, OIB 38272342702</item>
      <item>, OIB 71142152777</item>
      <item>, OIB 87311810356</item>
      <item>, OIB 85127306373</item>
      <item>, OIB 85821130368</item>
      <item>, OIB 50670282682</item>
      <item>, OIB 50670282682</item>
      <item>, OIB 46830600751</item>
      <item>, OIB null</item>
      <item>, OIB 56826138353</item>
      <item>, OIB 92345732468</item>
      <item>, OIB 07837847925</item>
      <item>, OIB 48922277230</item>
      <item>, OIB 04402974520</item>
      <item>, OIB 96577868636</item>
      <item>, OIB null</item>
      <item>, OIB 35894904443</item>
      <item>, OIB null</item>
      <item>, OIB 89865160390</item>
      <item>, OIB 41112127430</item>
      <item>, OIB 70676517267</item>
      <item>, OIB null</item>
      <item>, OIB 29524210204</item>
      <item>, OIB 68580128211</item>
      <item>, OIB null</item>
      <item>, OIB 93269876765</item>
      <item>, OIB 38309740312</item>
      <item>, OIB 74210066591</item>
      <item>, OIB 82282572283</item>
      <item>, OIB null</item>
      <item>, OIB 09517317411</item>
      <item>, OIB 49398931487</item>
      <item>, OIB null</item>
      <item>, OIB 66049692921</item>
      <item>, OIB 07373599239</item>
      <item>, OIB 65051360088</item>
      <item>, OIB null</item>
      <item>, OIB 18683136487</item>
      <item>, OIB 78359961331</item>
      <item>, OIB null</item>
      <item>, OIB null</item>
      <item>, OIB 93225891495</item>
      <item>, OIB 82790074844</item>
      <item>, OIB 56826138353</item>
      <item>, OIB 19819724166</item>
      <item>, OIB 47897946377</item>
      <item>, OIB 82319776508</item>
      <item>, OIB null</item>
      <item>, OIB 69402757072</item>
      <item>, OIB 36709757659</item>
      <item>, OIB null</item>
      <item>, OIB 37476644793</item>
      <item>, OIB null</item>
      <item>, OIB 63073332379</item>
      <item>, OIB 21777333810</item>
      <item>, OIB null</item>
      <item>, OIB 28921383001</item>
      <item>, OIB 59706054982</item>
      <item>, OIB 78344221376</item>
      <item>, OIB 41274793973</item>
      <item>, OIB 38625793303</item>
      <item>, OIB 51203688235</item>
      <item>, OIB 47965841018</item>
      <item>, OIB 68419124305</item>
      <item>, OIB 33956120458</item>
      <item>, OIB 85584865987</item>
      <item>, OIB null</item>
      <item>, OIB null</item>
      <item>, OIB null</item>
      <item>, OIB 85127306373</item>
      <item>, OIB 54948902275</item>
      <item>, OIB null</item>
      <item>, OIB 05532178397</item>
      <item>, OIB 43698579132</item>
      <item>, OIB 84143469050</item>
      <item>, OIB 89917595934</item>
      <item>, OIB 21074825891</item>
      <item>, OIB 87939104217</item>
      <item>, OIB 76080865307</item>
      <item>, OIB 55646544786</item>
      <item>, OIB 59608054089</item>
      <item>, OIB 73872839985</item>
      <item>, OIB 24407104693</item>
      <item>, OIB 75901351091</item>
      <item>, OIB 73236308888</item>
      <item>, OIB 08011374888</item>
      <item>, OIB 65866256737</item>
      <item>, OIB 09529542053</item>
      <item>, OIB 10443683019</item>
      <item>, OIB 33120980772</item>
      <item>, OIB 66241675982</item>
      <item>, OIB 30770175855</item>
      <item>, OIB 83980708087</item>
      <item>, OIB 35189247498</item>
      <item>, OIB 12242231071</item>
      <item>, OIB 28025722533</item>
      <item>, OIB 99243667034</item>
      <item>, OIB 60785268681</item>
      <item>, OIB 25982798589</item>
      <item>, OIB 55533277123</item>
      <item>, OIB 00384008152</item>
      <item>, OIB 72332556277</item>
      <item>, OIB 24835949834</item>
      <item>, OIB 28508820612</item>
      <item>, OIB 74845370223</item>
      <item>, OIB 08101100980</item>
      <item>, OIB 33204721839</item>
      <item>, OIB 45513941394</item>
      <item>, OIB 31188799731</item>
      <item>, OIB 86091667582</item>
      <item>, OIB 16074465250</item>
      <item>, OIB 56655610557</item>
      <item>, OIB 35451219902</item>
      <item>, OIB 70114227603</item>
      <item>, OIB 70114227603</item>
      <item>, OIB 76848533915</item>
      <item>, OIB 47859397279</item>
      <item>, OIB 88915921313</item>
      <item>, OIB 55757464937</item>
      <item>, OIB 46839149373</item>
      <item>, OIB 83488729434</item>
      <item>, OIB 44890767273</item>
      <item>, OIB 53424861114</item>
      <item>, OIB 77925554696</item>
      <item>, OIB 63461897206</item>
      <item>, OIB 68271062216</item>
      <item>, OIB 83296807791</item>
      <item>, OIB 40730811746</item>
      <item>, OIB 30735770287</item>
      <item>, OIB 09539101243</item>
      <item>, OIB 10571584537</item>
      <item>, OIB 53903728630</item>
      <item>, OIB 94878152360</item>
      <item>, OIB 70961784599</item>
      <item>, OIB 62291039145</item>
      <item>, OIB 82967525191</item>
      <item>, OIB 94391191426</item>
      <item>, OIB 76350894229</item>
      <item>, OIB 99909425440</item>
      <item>, OIB 27457530614</item>
      <item>, OIB 60663993622</item>
      <item>, OIB 12577877147</item>
      <item>, OIB 27524265061</item>
      <item>, OIB 74420229729</item>
      <item>, OIB 24198956638</item>
      <item>, OIB 90776404563</item>
      <item>, OIB 38484140872</item>
      <item>, OIB 02437704848</item>
      <item>, OIB 02539671010</item>
      <item>, OIB 91475365556</item>
      <item>, OIB 49953370209</item>
      <item>, OIB 16048013538</item>
      <item>, OIB 57771107058</item>
      <item>, OIB 24630749503</item>
      <item>, OIB 28025722533</item>
      <item>, OIB 80183811492</item>
      <item>, OIB 98307576243</item>
      <item>, OIB 43563335947</item>
      <item>, OIB 00897882683</item>
      <item>, OIB 44230808110</item>
      <item>, OIB 38712300010</item>
      <item>, OIB 04419572654</item>
      <item>, OIB 80968217347</item>
      <item>, OIB 70008404713</item>
      <item>, OIB 81898965125</item>
      <item>, OIB 92836065068</item>
      <item>, OIB 93006547119</item>
      <item>, OIB 46466426123</item>
      <item>, OIB 62293366608</item>
      <item>, OIB 99873701212</item>
      <item>, OIB 57371012596</item>
      <item>, OIB 25876380285</item>
      <item>, OIB 51193036454</item>
      <item>, OIB 76231208532</item>
      <item>, OIB 44132340384</item>
      <item>, OIB 79176257167</item>
      <item>, OIB 03291272208</item>
      <item>, OIB 08852465695</item>
      <item>, OIB 53136752678</item>
      <item>, OIB 06947019866</item>
      <item>, OIB 72806517394</item>
      <item>, OIB 88962507191</item>
      <item>, OIB 45533211549</item>
      <item>, OIB 69242251733</item>
      <item>, OIB 31621777587</item>
      <item>, OIB 11727504421</item>
      <item>, OIB 66878442541</item>
      <item>, OIB 51005536058</item>
      <item>, OIB 67690387290</item>
      <item>, OIB 77283348907</item>
      <item>, OIB 78272535399</item>
      <item>, OIB 37611216898</item>
      <item>, OIB 72454967005</item>
      <item>, OIB 65516171063</item>
      <item>, OIB 99530955280</item>
      <item>, OIB 76824484181</item>
      <item>, OIB 96637597848</item>
      <item>, OIB 23239072373</item>
      <item>, OIB 39599282196</item>
      <item>, OIB 97499130016</item>
      <item>, OIB 75708915913</item>
      <item>, OIB 89514038279</item>
      <item>, OIB 55215862622</item>
      <item>, OIB 38730295070</item>
      <item>, OIB 76920975322</item>
      <item>, OIB 86091321106</item>
      <item>, OIB 15201258693</item>
      <item>, OIB 67149132840</item>
      <item>, OIB 93729454627</item>
      <item>, OIB 46777889915</item>
      <item>, OIB 16439489089</item>
      <item>, OIB 55268785640</item>
      <item>, OIB 43547284113</item>
      <item>, OIB 14798986072</item>
      <item>, OIB 56342789123</item>
      <item>, OIB null</item>
      <item>, OIB 56287080453</item>
      <item>, OIB 56075169776</item>
      <item>, OIB 61980608934</item>
      <item>, OIB 41941343564</item>
      <item>, OIB 54566384631</item>
      <item>, OIB null</item>
      <item>, OIB null</item>
      <item>, OIB null</item>
      <item>, OIB null</item>
      <item>, OIB 97465301721</item>
      <item>, OIB 01252163117</item>
      <item>, OIB 30842297926</item>
      <item>, OIB 30842297926</item>
      <item>, OIB 33628117012</item>
      <item>, OIB null</item>
      <item>, OIB 69370038985</item>
      <item>, OIB null</item>
      <item>, OIB 79000721319</item>
      <item>, OIB 03380490457</item>
      <item>, OIB 85821130368</item>
      <item>, OIB 04601923208</item>
      <item>, OIB null</item>
      <item>, OIB 03828238106</item>
      <item>, OIB 88234857624</item>
      <item>, OIB 97349366519</item>
      <item>, OIB 04323472109</item>
      <item>, OIB 64965084141</item>
      <item>, OIB 69326397242</item>
      <item>, OIB 78866932443</item>
      <item>, OIB 32284739479</item>
      <item>, OIB 41941343564</item>
      <item>, OIB 75666130770</item>
      <item>, OIB 61980608934</item>
      <item>, OIB 96821083726</item>
      <item>, OIB 85828625994</item>
      <item>, OIB 29615199749</item>
      <item>, OIB null</item>
      <item>, OIB 18683136487</item>
      <item>, OIB 18683136487</item>
      <item>, OIB 18683136487</item>
      <item>, OIB 18683136487</item>
      <item>, OIB 18683136487</item>
      <item>, OIB 18683136487</item>
      <item>, OIB 18683136487</item>
      <item>, OIB null</item>
      <item>, OIB null</item>
      <item>, OIB 23379427545</item>
      <item>, OIB 07837847925</item>
      <item>, OIB null</item>
      <item>, OIB 70793241859</item>
      <item>, OIB null</item>
      <item>, OIB 55472425213</item>
      <item>, OIB null</item>
      <item>, OIB 90017639391</item>
      <item>, OIB 38083028711</item>
      <item>, OIB 19345128906</item>
      <item>, OIB 61980608934</item>
      <item>, OIB null</item>
      <item>, OIB null</item>
      <item>, OIB 38083028711</item>
      <item>, OIB 85821130368</item>
      <item>, OIB 10098946497</item>
      <item>, OIB 86888847404</item>
      <item>, OIB 24743587539</item>
      <item>, OIB null</item>
      <item>, OIB 91478009603</item>
      <item>, OIB 52392458213</item>
      <item>, OIB 72332556277</item>
      <item>, OIB 44890767273</item>
      <item>, OIB 23131390669</item>
      <item>, OIB 21094494613</item>
      <item>, OIB 08563467932</item>
      <item>, OIB 69060952354</item>
      <item>, OIB 11403397863</item>
      <item>, OIB 31497688270</item>
      <item>, OIB 92020885489</item>
      <item>, OIB 08830644469</item>
      <item>, OIB 28123794048</item>
      <item>, OIB 12919457160</item>
      <item>, OIB 33120197409</item>
      <item>, OIB 91445751353</item>
      <item>, OIB 56034797647</item>
      <item>, OIB 10054205030</item>
      <item>, OIB 29357565225</item>
      <item>, OIB 42034643125</item>
      <item>, OIB 69863599942</item>
      <item>, OIB 98825603309</item>
      <item>, OIB 79576557482</item>
      <item>, OIB 26635293339</item>
      <item>, OIB 34969575575</item>
      <item>, OIB 59002364613</item>
      <item>, OIB 82096480140</item>
      <item>, OIB 19915712920</item>
      <item>, OIB 29776220525</item>
      <item>, OIB 93618932042</item>
      <item>, OIB 81391207997</item>
      <item>, OIB 57017761001</item>
      <item>, OIB 21943772484</item>
      <item>, OIB 17080094552</item>
      <item>, OIB 68180763414</item>
      <item>, OIB 34453706637</item>
      <item>, OIB 66904421085</item>
      <item>, OIB 47281082801</item>
      <item>, OIB 45519634047</item>
      <item>, OIB 74171273839</item>
      <item>, OIB null</item>
      <item>, OIB null</item>
      <item>, OIB null</item>
      <item>, OIB null</item>
      <item>, OIB null</item>
      <item>, OIB 50608806627</item>
      <item>, OIB 74697035343</item>
      <item>, OIB 09033661295</item>
      <item>, OIB null</item>
      <item>, OIB null</item>
      <item>, OIB null</item>
      <item>, OIB null</item>
      <item>, OIB null</item>
      <item>, OIB null</item>
      <item>, OIB null</item>
      <item>, OIB 36917498674</item>
      <item>, OIB null</item>
      <item>, OIB null</item>
      <item>, OIB 50974371502</item>
      <item>, OIB null</item>
      <item>, OIB null</item>
      <item>, OIB null</item>
      <item>, OIB null</item>
      <item>, OIB null</item>
      <item>, OIB 88385690941</item>
      <item>, OIB null</item>
      <item>, OIB null</item>
      <item>, OIB 97860316263</item>
      <item>, OIB null</item>
      <item>, OIB null</item>
      <item>, OIB 67925940620</item>
      <item>, OIB null</item>
      <item>, OIB null</item>
      <item>, OIB 18977071620</item>
      <item>, OIB 29966440390</item>
      <item>, OIB null</item>
      <item>, OIB null</item>
      <item>, OIB null</item>
      <item>, OIB null</item>
      <item>, OIB null</item>
      <item>, OIB null</item>
      <item>, OIB null</item>
      <item>, OIB null</item>
      <item>, OIB null</item>
      <item>, OIB null</item>
      <item>, OIB 38057391892</item>
      <item>, OIB 33007404175</item>
      <item>, OIB 34296544282</item>
      <item>, OIB null</item>
      <item>, OIB null</item>
      <item>, OIB null</item>
      <item>, OIB null</item>
      <item>, OIB 49290967945</item>
      <item>, OIB 29265973045</item>
      <item>, OIB 73389614517</item>
      <item>, OIB null</item>
      <item>, OIB null</item>
      <item>, OIB 35557811513</item>
      <item>, OIB null</item>
      <item>, OIB null</item>
      <item>, OIB 32937631192</item>
      <item>, OIB null</item>
      <item>, OIB null</item>
      <item>, OIB null</item>
      <item>, OIB null</item>
      <item>, OIB 46466426123</item>
      <item>, OIB 15402538356</item>
      <item>, OIB null</item>
      <item>, OIB null</item>
      <item>, OIB 09675579569</item>
      <item>, OIB null</item>
      <item>, OIB null</item>
      <item>, OIB null</item>
      <item>, OIB null</item>
      <item>, OIB null</item>
      <item>, OIB 82167098700</item>
      <item>, OIB null</item>
      <item>, OIB null</item>
      <item>, OIB null</item>
      <item>, OIB 78878339902</item>
      <item>, OIB 35555990248</item>
      <item>, OIB null</item>
      <item>, OIB null</item>
      <item>, OIB null</item>
      <item>, OIB 63604163211</item>
      <item>, OIB null</item>
      <item>, OIB 41476060687</item>
      <item>, OIB null</item>
      <item>, OIB 90598357164</item>
      <item>, OIB 72594587030</item>
      <item>, OIB null</item>
      <item>, OIB null</item>
      <item>, OIB 62951288048</item>
      <item>, OIB 70468304794</item>
      <item>, OIB null</item>
      <item>, OIB null</item>
      <item>, OIB 02726524452</item>
      <item>, OIB 83662319172</item>
      <item>, OIB null</item>
      <item>, OIB null</item>
      <item>, OIB null</item>
      <item>, OIB null</item>
      <item>, OIB null</item>
      <item>, OIB null</item>
      <item>, OIB 74813693236</item>
      <item>, OIB null</item>
      <item>, OIB null</item>
      <item>, OIB null</item>
      <item>, OIB null</item>
      <item>, OIB null</item>
      <item>, OIB null</item>
      <item>, OIB null</item>
      <item>, OIB null</item>
      <item>, OIB 70330715284</item>
      <item>, OIB 33507058945</item>
      <item>, OIB null</item>
      <item>, OIB 11849010850</item>
      <item>, OIB null</item>
      <item>, OIB 74901888496</item>
      <item>, OIB null</item>
      <item>, OIB 04209324873</item>
      <item>, OIB 74750176046</item>
      <item>, OIB null</item>
      <item>, OIB null</item>
      <item>, OIB null</item>
      <item>, OIB null</item>
      <item>, OIB null</item>
      <item>, OIB null</item>
      <item>, OIB null</item>
      <item>, OIB null</item>
      <item>, OIB null</item>
      <item>, OIB null</item>
      <item>, OIB null</item>
      <item>, OIB 80409745726</item>
      <item>, OIB null</item>
      <item>, OIB null</item>
      <item>, OIB null</item>
      <item>, OIB null</item>
      <item>, OIB null</item>
      <item>, OIB null</item>
      <item>, OIB null</item>
      <item>, OIB null</item>
      <item>, OIB null</item>
      <item>, OIB null</item>
      <item>, OIB null</item>
      <item>, OIB null</item>
      <item>, OIB 44567225674</item>
      <item>, OIB null</item>
      <item>, OIB 69257203171</item>
      <item>, OIB 01138031201</item>
      <item>, OIB null</item>
      <item>, OIB 54591476829</item>
      <item>, OIB 29953576092</item>
      <item>, OIB null</item>
      <item>, OIB null</item>
      <item>, OIB null</item>
      <item>, OIB null</item>
      <item>, OIB null</item>
      <item>, OIB 00968558935</item>
      <item>, OIB null</item>
      <item>, OIB null</item>
      <item>, OIB null</item>
      <item>, OIB null</item>
      <item>, OIB 86909984538</item>
      <item>, OIB 18023655586</item>
      <item>, OIB null</item>
      <item>, OIB null</item>
      <item>, OIB 79369933858</item>
      <item>, OIB 24212828078</item>
      <item>, OIB null</item>
      <item>, OIB null</item>
      <item>, OIB null</item>
      <item>, OIB null</item>
      <item>, OIB 85205650926</item>
      <item>, OIB 92085359240</item>
      <item>, OIB 44061509536</item>
      <item>, OIB null</item>
      <item>, OIB 32989170521</item>
      <item>, OIB 33573858243</item>
      <item>, OIB 03673706981</item>
      <item>, OIB null</item>
      <item>, OIB null</item>
      <item>, OIB null</item>
      <item>, OIB null</item>
      <item>, OIB null</item>
      <item>, OIB 14390943845</item>
      <item>, OIB null</item>
      <item>, OIB null</item>
      <item>, OIB null</item>
      <item>, OIB null</item>
      <item>, OIB null</item>
      <item>, OIB null</item>
      <item>, OIB 88248589366</item>
      <item>, OIB 49545684243</item>
      <item>, OIB null</item>
      <item>, OIB null</item>
      <item>, OIB null</item>
      <item>, OIB null</item>
      <item>, OIB null</item>
      <item>, OIB null</item>
      <item>, OIB null</item>
      <item>, OIB 74628173475</item>
      <item>, OIB null</item>
      <item>, OIB null</item>
      <item>, OIB 28508820612</item>
      <item>, OIB null</item>
      <item>, OIB 17589644925</item>
      <item>, OIB null</item>
      <item>, OIB 78517901315</item>
      <item>, OIB 68766264149</item>
      <item>, OIB 49619386391</item>
      <item>, OIB 10163841708</item>
      <item>, OIB null</item>
      <item>, OIB 36844611036</item>
      <item>, OIB null</item>
      <item>, OIB null</item>
      <item>, OIB null</item>
      <item>, OIB 45662446398</item>
      <item>, OIB null</item>
      <item>, OIB null</item>
      <item>, OIB 06763759506</item>
      <item>, OIB 01089958101</item>
      <item>, OIB null</item>
      <item>, OIB 89771272445</item>
      <item>, OIB 76197116887</item>
      <item>, OIB null</item>
      <item>, OIB null</item>
      <item>, OIB null</item>
      <item>, OIB null</item>
      <item>, OIB null</item>
      <item>, OIB 48544328267</item>
      <item>, OIB null</item>
      <item>, OIB 06010961010</item>
      <item>, OIB null</item>
      <item>, OIB 51619560640</item>
      <item>, OIB 91173398058</item>
      <item>, OIB null</item>
      <item>, OIB null</item>
      <item>, OIB 92736733656</item>
      <item>, OIB 75774016292</item>
      <item>, OIB 98826275620</item>
      <item>, OIB null</item>
      <item>, OIB 03263396290</item>
      <item>, OIB 42998076332</item>
      <item>, OIB null</item>
      <item>, OIB null</item>
      <item>, OIB null</item>
      <item>, OIB null</item>
      <item>, OIB null</item>
      <item>, OIB null</item>
      <item>, OIB null</item>
      <item>, OIB null</item>
      <item>, OIB 03030085275</item>
      <item>, OIB null</item>
      <item>, OIB null</item>
      <item>, OIB null</item>
      <item>, OIB null</item>
      <item>, OIB null</item>
      <item>, OIB 03031267329</item>
      <item>, OIB 32252086462</item>
      <item>, OIB null</item>
      <item>, OIB 53119078542</item>
      <item>, OIB null</item>
      <item>, OIB 00231948560</item>
      <item>, OIB 48154982931</item>
      <item>, OIB 27313861620</item>
      <item>, OIB null</item>
      <item>, OIB null</item>
      <item>, OIB null</item>
      <item>, OIB 37811046307</item>
      <item>, OIB 96208368856</item>
      <item>, OIB null</item>
      <item>, OIB null</item>
      <item>, OIB null</item>
      <item>, OIB null</item>
      <item>, OIB 15724160128</item>
      <item>, OIB 13682411690</item>
      <item>, OIB null</item>
      <item>, OIB null</item>
      <item>, OIB null</item>
      <item>, OIB 01952579328</item>
      <item>, OIB null</item>
      <item>, OIB null</item>
      <item>, OIB null</item>
      <item>, OIB null</item>
      <item>, OIB 20916812996</item>
      <item>, OIB null</item>
      <item>, OIB 26187211202</item>
      <item>, OIB null</item>
      <item>, OIB 88234857624</item>
      <item>, OIB 53374014167</item>
      <item>, OIB 94704411458</item>
      <item>, OIB 71821692373</item>
      <item>, OIB 09408788504</item>
      <item>, OIB 07038339077</item>
      <item>, OIB 38900880602</item>
      <item>, OIB null</item>
      <item>, OIB null</item>
      <item>, OIB 28166909018</item>
      <item>, OIB 80645998554</item>
      <item>, OIB 31496851195</item>
      <item>, OIB null</item>
      <item>, OIB null</item>
      <item>, OIB 84009834780</item>
      <item>, OIB 15832739048</item>
      <item>, OIB null</item>
      <item>, OIB null</item>
      <item>, OIB null</item>
      <item>, OIB null</item>
      <item>, OIB 89998355619</item>
      <item>, OIB null</item>
      <item>, OIB 61713318858</item>
      <item>, OIB 86857726322</item>
      <item>, OIB null</item>
      <item>, OIB null</item>
      <item>, OIB null</item>
      <item>, OIB null</item>
      <item>, OIB null</item>
      <item>, OIB 43910221929</item>
      <item>, OIB 06357620254</item>
      <item>, OIB null</item>
      <item>, OIB null</item>
      <item>, OIB null</item>
      <item>, OIB null</item>
      <item>, OIB 41935131740</item>
      <item>, OIB 46303939151</item>
      <item>, OIB 93848978885</item>
      <item>, OIB null</item>
      <item>, OIB null</item>
      <item>, OIB null</item>
      <item>, OIB null</item>
      <item>, OIB null</item>
      <item>, OIB 28469423878</item>
      <item>, OIB null</item>
      <item>, OIB null</item>
      <item>, OIB null</item>
      <item>, OIB null</item>
      <item>, OIB null</item>
      <item>, OIB null</item>
      <item>, OIB null</item>
      <item>, OIB 08519715626</item>
      <item>, OIB null</item>
      <item>, OIB null</item>
      <item>, OIB null</item>
      <item>, OIB 16315354223</item>
      <item>, OIB null</item>
      <item>, OIB null</item>
      <item>, OIB null</item>
      <item>, OIB null</item>
      <item>, OIB null</item>
      <item>, OIB 65189931544</item>
      <item>, OIB 51253879731</item>
      <item>, OIB 75688399939</item>
      <item>, OIB 85982645988</item>
      <item>, OIB 57479376750</item>
      <item>, OIB null</item>
      <item>, OIB null</item>
      <item>, OIB null</item>
      <item>, OIB null</item>
      <item>, OIB null</item>
      <item>, OIB 12822553870</item>
      <item>, OIB 26067778479</item>
      <item>, OIB 44484653228</item>
      <item>, OIB 02369489649</item>
      <item>, OIB 21918343692</item>
      <item>, OIB 11925765994</item>
      <item>, OIB 55906727777</item>
      <item>, OIB 50670282682</item>
      <item>, OIB 84143512273</item>
      <item>, OIB 08611982578</item>
      <item>, OIB 19997474853</item>
      <item>, OIB 31024530599</item>
      <item>, OIB 82920304679</item>
      <item>, OIB 75956845709</item>
      <item>, OIB 90828303800</item>
      <item>, OIB 40858158040</item>
      <item>, OIB 68871210232</item>
      <item>, OIB 38554028146</item>
      <item>, OIB 03677154609</item>
      <item>, OIB 20105696184</item>
      <item>, OIB 99253273877</item>
      <item>, OIB 45836749093</item>
      <item>, OIB 63957170679</item>
      <item>, OIB 13489275071</item>
      <item>, OIB 49276013054</item>
      <item>, OIB 13586987904</item>
      <item>, OIB 60970664434</item>
      <item>, OIB 02336991708</item>
      <item>, OIB 21943772484</item>
      <item>, OIB 14338735105</item>
      <item>, OIB 77317760491</item>
      <item>, OIB 03739843191</item>
      <item>, OIB 22986331166</item>
      <item>, OIB 36571760060</item>
      <item>, OIB 45482063767</item>
      <item>, OIB 59639817186</item>
      <item>, OIB 78110711892</item>
      <item>, OIB 08200114705</item>
      <item>, OIB 96762020666</item>
      <item>, OIB 68629820074</item>
      <item>, OIB 69745327532</item>
      <item>, OIB 27105475264</item>
      <item>, OIB 36735285579</item>
      <item>, OIB 77606115521</item>
      <item>, OIB 12822553870</item>
      <item>, OIB 75885216649</item>
      <item>, OIB 07556207031</item>
      <item>, OIB 00526661882</item>
      <item>, OIB 34302227455</item>
      <item>, OIB 56814423724</item>
      <item>, OIB 23922325811</item>
      <item>, OIB 71120573278</item>
      <item>, OIB 12578026353</item>
      <item>, OIB 35027187093</item>
      <item>, OIB 25751926536</item>
      <item>, OIB 50880474980</item>
      <item>, OIB 70924511514</item>
      <item>, OIB 42081497162</item>
      <item>, OIB 31812224044</item>
      <item>, OIB 58654492314</item>
      <item>, OIB 63554079953</item>
      <item>, OIB 98584327843</item>
      <item>, OIB 87171204134</item>
      <item>, OIB 95889329970</item>
      <item>, OIB 30978785630</item>
      <item>, OIB 63013573312</item>
      <item>, OIB 04756380103</item>
      <item>, OIB 09297890199</item>
      <item>, OIB 54951995215</item>
      <item>, OIB </item>
      <item>, OIB 52467354389</item>
      <item>, OIB 36063141303</item>
      <item>, OIB 19390672750</item>
      <item>, OIB null</item>
    </izvorni_sadrzaj>
    <derivirana_varijabla naziv="DomainObject.Predmet.SudioniciListNazivOIB_1">
      <item>, OIB 70793241859</item>
      <item>, OIB 18683136487</item>
      <item>, OIB 07837847925</item>
      <item>, OIB null</item>
      <item>, OIB 85821130368</item>
      <item>, OIB 64546066176</item>
      <item>, OIB 29538074286</item>
      <item>, OIB 34440814040</item>
      <item>, OIB 71304592430</item>
      <item>, OIB 42669674962</item>
      <item>, OIB null</item>
      <item>, OIB 46830600751</item>
      <item>, OIB 37710339746</item>
      <item>, OIB 14595893401</item>
      <item>, OIB 71855290129</item>
      <item>, OIB 39228456312</item>
      <item>, OIB 30993782023</item>
      <item>, OIB 32709834358</item>
      <item>, OIB 94472454976</item>
      <item>, OIB 16457179668</item>
      <item>, OIB 99406899243</item>
      <item>, OIB null</item>
      <item>, OIB 81793146560</item>
      <item>, OIB 83918065246</item>
      <item>, OIB 12012147571</item>
      <item>, OIB 41387373932</item>
      <item>, OIB 16912997621</item>
      <item>, OIB 77082063693</item>
      <item>, OIB 45878059290</item>
      <item>, OIB null</item>
      <item>, OIB 35075764438</item>
      <item>, OIB 38812451417</item>
      <item>, OIB 01049951500</item>
      <item>, OIB 91720486742</item>
      <item>, OIB 35557811513</item>
      <item>, OIB 30557474014</item>
      <item>, OIB 94472454976</item>
      <item>, OIB 94187441810</item>
      <item>, OIB 62890333516</item>
      <item>, OIB null</item>
      <item>, OIB null</item>
      <item>, OIB 21268596817</item>
      <item>, OIB null</item>
      <item>, OIB null</item>
      <item>, OIB null</item>
      <item>, OIB 35721802898</item>
      <item>, OIB 46830600751</item>
      <item>, OIB 16829467929</item>
      <item>, OIB 06992092556</item>
      <item>, OIB 72232886006</item>
      <item>, OIB 14480721492</item>
      <item>, OIB 16205687638</item>
      <item>, OIB 32179081874</item>
      <item>, OIB 33392005961</item>
      <item>, OIB 84368186611</item>
      <item>, OIB 27355904472</item>
      <item>, OIB null</item>
      <item>, OIB 23269006802</item>
      <item>, OIB null</item>
      <item>, OIB 24543050439</item>
      <item>, OIB 22413472900</item>
      <item>, OIB 70793241859</item>
      <item>, OIB 33417474295</item>
      <item>, OIB 71527463594</item>
      <item>, OIB null</item>
      <item>, OIB 88448992592</item>
      <item>, OIB 26187994862</item>
      <item>, OIB 91861480870</item>
      <item>, OIB 64406809162</item>
      <item>, OIB 63433937940</item>
      <item>, OIB 03462724779</item>
      <item>, OIB 19033633778</item>
      <item>, OIB 75666130770</item>
      <item>, OIB null</item>
      <item>, OIB 42122172362</item>
      <item>, OIB 38272342702</item>
      <item>, OIB 71142152777</item>
      <item>, OIB 87311810356</item>
      <item>, OIB 85127306373</item>
      <item>, OIB 85821130368</item>
      <item>, OIB 50670282682</item>
      <item>, OIB 50670282682</item>
      <item>, OIB 46830600751</item>
      <item>, OIB null</item>
      <item>, OIB 56826138353</item>
      <item>, OIB 92345732468</item>
      <item>, OIB 07837847925</item>
      <item>, OIB 48922277230</item>
      <item>, OIB 04402974520</item>
      <item>, OIB 96577868636</item>
      <item>, OIB null</item>
      <item>, OIB 35894904443</item>
      <item>, OIB null</item>
      <item>, OIB 89865160390</item>
      <item>, OIB 41112127430</item>
      <item>, OIB 70676517267</item>
      <item>, OIB null</item>
      <item>, OIB 29524210204</item>
      <item>, OIB 68580128211</item>
      <item>, OIB null</item>
      <item>, OIB 93269876765</item>
      <item>, OIB 38309740312</item>
      <item>, OIB 74210066591</item>
      <item>, OIB 82282572283</item>
      <item>, OIB null</item>
      <item>, OIB 09517317411</item>
      <item>, OIB 49398931487</item>
      <item>, OIB null</item>
      <item>, OIB 66049692921</item>
      <item>, OIB 07373599239</item>
      <item>, OIB 65051360088</item>
      <item>, OIB null</item>
      <item>, OIB 18683136487</item>
      <item>, OIB 78359961331</item>
      <item>, OIB null</item>
      <item>, OIB null</item>
      <item>, OIB 93225891495</item>
      <item>, OIB 82790074844</item>
      <item>, OIB 56826138353</item>
      <item>, OIB 19819724166</item>
      <item>, OIB 47897946377</item>
      <item>, OIB 82319776508</item>
      <item>, OIB null</item>
      <item>, OIB 69402757072</item>
      <item>, OIB 36709757659</item>
      <item>, OIB null</item>
      <item>, OIB 37476644793</item>
      <item>, OIB null</item>
      <item>, OIB 63073332379</item>
      <item>, OIB 21777333810</item>
      <item>, OIB null</item>
      <item>, OIB 28921383001</item>
      <item>, OIB 59706054982</item>
      <item>, OIB 78344221376</item>
      <item>, OIB 41274793973</item>
      <item>, OIB 38625793303</item>
      <item>, OIB 51203688235</item>
      <item>, OIB 47965841018</item>
      <item>, OIB 68419124305</item>
      <item>, OIB 33956120458</item>
      <item>, OIB 85584865987</item>
      <item>, OIB null</item>
      <item>, OIB null</item>
      <item>, OIB null</item>
      <item>, OIB 85127306373</item>
      <item>, OIB 54948902275</item>
      <item>, OIB null</item>
      <item>, OIB 05532178397</item>
      <item>, OIB 43698579132</item>
      <item>, OIB 84143469050</item>
      <item>, OIB 89917595934</item>
      <item>, OIB 21074825891</item>
      <item>, OIB 87939104217</item>
      <item>, OIB 76080865307</item>
      <item>, OIB 55646544786</item>
      <item>, OIB 59608054089</item>
      <item>, OIB 73872839985</item>
      <item>, OIB 24407104693</item>
      <item>, OIB 75901351091</item>
      <item>, OIB 73236308888</item>
      <item>, OIB 08011374888</item>
      <item>, OIB 65866256737</item>
      <item>, OIB 09529542053</item>
      <item>, OIB 10443683019</item>
      <item>, OIB 33120980772</item>
      <item>, OIB 66241675982</item>
      <item>, OIB 30770175855</item>
      <item>, OIB 83980708087</item>
      <item>, OIB 35189247498</item>
      <item>, OIB 12242231071</item>
      <item>, OIB 28025722533</item>
      <item>, OIB 99243667034</item>
      <item>, OIB 60785268681</item>
      <item>, OIB 25982798589</item>
      <item>, OIB 55533277123</item>
      <item>, OIB 00384008152</item>
      <item>, OIB 72332556277</item>
      <item>, OIB 24835949834</item>
      <item>, OIB 28508820612</item>
      <item>, OIB 74845370223</item>
      <item>, OIB 08101100980</item>
      <item>, OIB 33204721839</item>
      <item>, OIB 45513941394</item>
      <item>, OIB 31188799731</item>
      <item>, OIB 86091667582</item>
      <item>, OIB 16074465250</item>
      <item>, OIB 56655610557</item>
      <item>, OIB 35451219902</item>
      <item>, OIB 70114227603</item>
      <item>, OIB 70114227603</item>
      <item>, OIB 76848533915</item>
      <item>, OIB 47859397279</item>
      <item>, OIB 88915921313</item>
      <item>, OIB 55757464937</item>
      <item>, OIB 46839149373</item>
      <item>, OIB 83488729434</item>
      <item>, OIB 44890767273</item>
      <item>, OIB 53424861114</item>
      <item>, OIB 77925554696</item>
      <item>, OIB 63461897206</item>
      <item>, OIB 68271062216</item>
      <item>, OIB 83296807791</item>
      <item>, OIB 40730811746</item>
      <item>, OIB 30735770287</item>
      <item>, OIB 09539101243</item>
      <item>, OIB 10571584537</item>
      <item>, OIB 53903728630</item>
      <item>, OIB 94878152360</item>
      <item>, OIB 70961784599</item>
      <item>, OIB 62291039145</item>
      <item>, OIB 82967525191</item>
      <item>, OIB 94391191426</item>
      <item>, OIB 76350894229</item>
      <item>, OIB 99909425440</item>
      <item>, OIB 27457530614</item>
      <item>, OIB 60663993622</item>
      <item>, OIB 12577877147</item>
      <item>, OIB 27524265061</item>
      <item>, OIB 74420229729</item>
      <item>, OIB 24198956638</item>
      <item>, OIB 90776404563</item>
      <item>, OIB 38484140872</item>
      <item>, OIB 02437704848</item>
      <item>, OIB 02539671010</item>
      <item>, OIB 91475365556</item>
      <item>, OIB 49953370209</item>
      <item>, OIB 16048013538</item>
      <item>, OIB 57771107058</item>
      <item>, OIB 24630749503</item>
      <item>, OIB 28025722533</item>
      <item>, OIB 80183811492</item>
      <item>, OIB 98307576243</item>
      <item>, OIB 43563335947</item>
      <item>, OIB 00897882683</item>
      <item>, OIB 44230808110</item>
      <item>, OIB 38712300010</item>
      <item>, OIB 04419572654</item>
      <item>, OIB 80968217347</item>
      <item>, OIB 70008404713</item>
      <item>, OIB 81898965125</item>
      <item>, OIB 92836065068</item>
      <item>, OIB 93006547119</item>
      <item>, OIB 46466426123</item>
      <item>, OIB 62293366608</item>
      <item>, OIB 99873701212</item>
      <item>, OIB 57371012596</item>
      <item>, OIB 25876380285</item>
      <item>, OIB 51193036454</item>
      <item>, OIB 76231208532</item>
      <item>, OIB 44132340384</item>
      <item>, OIB 79176257167</item>
      <item>, OIB 03291272208</item>
      <item>, OIB 08852465695</item>
      <item>, OIB 53136752678</item>
      <item>, OIB 06947019866</item>
      <item>, OIB 72806517394</item>
      <item>, OIB 88962507191</item>
      <item>, OIB 45533211549</item>
      <item>, OIB 69242251733</item>
      <item>, OIB 31621777587</item>
      <item>, OIB 11727504421</item>
      <item>, OIB 66878442541</item>
      <item>, OIB 51005536058</item>
      <item>, OIB 67690387290</item>
      <item>, OIB 77283348907</item>
      <item>, OIB 78272535399</item>
      <item>, OIB 37611216898</item>
      <item>, OIB 72454967005</item>
      <item>, OIB 65516171063</item>
      <item>, OIB 99530955280</item>
      <item>, OIB 76824484181</item>
      <item>, OIB 96637597848</item>
      <item>, OIB 23239072373</item>
      <item>, OIB 39599282196</item>
      <item>, OIB 97499130016</item>
      <item>, OIB 75708915913</item>
      <item>, OIB 89514038279</item>
      <item>, OIB 55215862622</item>
      <item>, OIB 38730295070</item>
      <item>, OIB 76920975322</item>
      <item>, OIB 86091321106</item>
      <item>, OIB 15201258693</item>
      <item>, OIB 67149132840</item>
      <item>, OIB 93729454627</item>
      <item>, OIB 46777889915</item>
      <item>, OIB 16439489089</item>
      <item>, OIB 55268785640</item>
      <item>, OIB 43547284113</item>
      <item>, OIB 14798986072</item>
      <item>, OIB 56342789123</item>
      <item>, OIB null</item>
      <item>, OIB 56287080453</item>
      <item>, OIB 56075169776</item>
      <item>, OIB 61980608934</item>
      <item>, OIB 41941343564</item>
      <item>, OIB 54566384631</item>
      <item>, OIB null</item>
      <item>, OIB null</item>
      <item>, OIB null</item>
      <item>, OIB null</item>
      <item>, OIB 97465301721</item>
      <item>, OIB 01252163117</item>
      <item>, OIB 30842297926</item>
      <item>, OIB 30842297926</item>
      <item>, OIB 33628117012</item>
      <item>, OIB null</item>
      <item>, OIB 69370038985</item>
      <item>, OIB null</item>
      <item>, OIB 79000721319</item>
      <item>, OIB 03380490457</item>
      <item>, OIB 85821130368</item>
      <item>, OIB 04601923208</item>
      <item>, OIB null</item>
      <item>, OIB 03828238106</item>
      <item>, OIB 88234857624</item>
      <item>, OIB 97349366519</item>
      <item>, OIB 04323472109</item>
      <item>, OIB 64965084141</item>
      <item>, OIB 69326397242</item>
      <item>, OIB 78866932443</item>
      <item>, OIB 32284739479</item>
      <item>, OIB 41941343564</item>
      <item>, OIB 75666130770</item>
      <item>, OIB 61980608934</item>
      <item>, OIB 96821083726</item>
      <item>, OIB 85828625994</item>
      <item>, OIB 29615199749</item>
      <item>, OIB null</item>
      <item>, OIB 18683136487</item>
      <item>, OIB 18683136487</item>
      <item>, OIB 18683136487</item>
      <item>, OIB 18683136487</item>
      <item>, OIB 18683136487</item>
      <item>, OIB 18683136487</item>
      <item>, OIB 18683136487</item>
      <item>, OIB null</item>
      <item>, OIB null</item>
      <item>, OIB 23379427545</item>
      <item>, OIB 07837847925</item>
      <item>, OIB null</item>
      <item>, OIB 70793241859</item>
      <item>, OIB null</item>
      <item>, OIB 55472425213</item>
      <item>, OIB null</item>
      <item>, OIB 90017639391</item>
      <item>, OIB 38083028711</item>
      <item>, OIB 19345128906</item>
      <item>, OIB 61980608934</item>
      <item>, OIB null</item>
      <item>, OIB null</item>
      <item>, OIB 38083028711</item>
      <item>, OIB 85821130368</item>
      <item>, OIB 10098946497</item>
      <item>, OIB 86888847404</item>
      <item>, OIB 24743587539</item>
      <item>, OIB null</item>
      <item>, OIB 91478009603</item>
      <item>, OIB 52392458213</item>
      <item>, OIB 72332556277</item>
      <item>, OIB 44890767273</item>
      <item>, OIB 23131390669</item>
      <item>, OIB 21094494613</item>
      <item>, OIB 08563467932</item>
      <item>, OIB 69060952354</item>
      <item>, OIB 11403397863</item>
      <item>, OIB 31497688270</item>
      <item>, OIB 92020885489</item>
      <item>, OIB 08830644469</item>
      <item>, OIB 28123794048</item>
      <item>, OIB 12919457160</item>
      <item>, OIB 33120197409</item>
      <item>, OIB 91445751353</item>
      <item>, OIB 56034797647</item>
      <item>, OIB 10054205030</item>
      <item>, OIB 29357565225</item>
      <item>, OIB 42034643125</item>
      <item>, OIB 69863599942</item>
      <item>, OIB 98825603309</item>
      <item>, OIB 79576557482</item>
      <item>, OIB 26635293339</item>
      <item>, OIB 34969575575</item>
      <item>, OIB 59002364613</item>
      <item>, OIB 82096480140</item>
      <item>, OIB 19915712920</item>
      <item>, OIB 29776220525</item>
      <item>, OIB 93618932042</item>
      <item>, OIB 81391207997</item>
      <item>, OIB 57017761001</item>
      <item>, OIB 21943772484</item>
      <item>, OIB 17080094552</item>
      <item>, OIB 68180763414</item>
      <item>, OIB 34453706637</item>
      <item>, OIB 66904421085</item>
      <item>, OIB 47281082801</item>
      <item>, OIB 45519634047</item>
      <item>, OIB 74171273839</item>
      <item>, OIB null</item>
      <item>, OIB null</item>
      <item>, OIB null</item>
      <item>, OIB null</item>
      <item>, OIB null</item>
      <item>, OIB 50608806627</item>
      <item>, OIB 74697035343</item>
      <item>, OIB 09033661295</item>
      <item>, OIB null</item>
      <item>, OIB null</item>
      <item>, OIB null</item>
      <item>, OIB null</item>
      <item>, OIB null</item>
      <item>, OIB null</item>
      <item>, OIB null</item>
      <item>, OIB 36917498674</item>
      <item>, OIB null</item>
      <item>, OIB null</item>
      <item>, OIB 50974371502</item>
      <item>, OIB null</item>
      <item>, OIB null</item>
      <item>, OIB null</item>
      <item>, OIB null</item>
      <item>, OIB null</item>
      <item>, OIB 88385690941</item>
      <item>, OIB null</item>
      <item>, OIB null</item>
      <item>, OIB 97860316263</item>
      <item>, OIB null</item>
      <item>, OIB null</item>
      <item>, OIB 67925940620</item>
      <item>, OIB null</item>
      <item>, OIB null</item>
      <item>, OIB 18977071620</item>
      <item>, OIB 29966440390</item>
      <item>, OIB null</item>
      <item>, OIB null</item>
      <item>, OIB null</item>
      <item>, OIB null</item>
      <item>, OIB null</item>
      <item>, OIB null</item>
      <item>, OIB null</item>
      <item>, OIB null</item>
      <item>, OIB null</item>
      <item>, OIB null</item>
      <item>, OIB 38057391892</item>
      <item>, OIB 33007404175</item>
      <item>, OIB 34296544282</item>
      <item>, OIB null</item>
      <item>, OIB null</item>
      <item>, OIB null</item>
      <item>, OIB null</item>
      <item>, OIB 49290967945</item>
      <item>, OIB 29265973045</item>
      <item>, OIB 73389614517</item>
      <item>, OIB null</item>
      <item>, OIB null</item>
      <item>, OIB 35557811513</item>
      <item>, OIB null</item>
      <item>, OIB null</item>
      <item>, OIB 32937631192</item>
      <item>, OIB null</item>
      <item>, OIB null</item>
      <item>, OIB null</item>
      <item>, OIB null</item>
      <item>, OIB 46466426123</item>
      <item>, OIB 15402538356</item>
      <item>, OIB null</item>
      <item>, OIB null</item>
      <item>, OIB 09675579569</item>
      <item>, OIB null</item>
      <item>, OIB null</item>
      <item>, OIB null</item>
      <item>, OIB null</item>
      <item>, OIB null</item>
      <item>, OIB 82167098700</item>
      <item>, OIB null</item>
      <item>, OIB null</item>
      <item>, OIB null</item>
      <item>, OIB 78878339902</item>
      <item>, OIB 35555990248</item>
      <item>, OIB null</item>
      <item>, OIB null</item>
      <item>, OIB null</item>
      <item>, OIB 63604163211</item>
      <item>, OIB null</item>
      <item>, OIB 41476060687</item>
      <item>, OIB null</item>
      <item>, OIB 90598357164</item>
      <item>, OIB 72594587030</item>
      <item>, OIB null</item>
      <item>, OIB null</item>
      <item>, OIB 62951288048</item>
      <item>, OIB 70468304794</item>
      <item>, OIB null</item>
      <item>, OIB null</item>
      <item>, OIB 02726524452</item>
      <item>, OIB 83662319172</item>
      <item>, OIB null</item>
      <item>, OIB null</item>
      <item>, OIB null</item>
      <item>, OIB null</item>
      <item>, OIB null</item>
      <item>, OIB null</item>
      <item>, OIB 74813693236</item>
      <item>, OIB null</item>
      <item>, OIB null</item>
      <item>, OIB null</item>
      <item>, OIB null</item>
      <item>, OIB null</item>
      <item>, OIB null</item>
      <item>, OIB null</item>
      <item>, OIB null</item>
      <item>, OIB 70330715284</item>
      <item>, OIB 33507058945</item>
      <item>, OIB null</item>
      <item>, OIB 11849010850</item>
      <item>, OIB null</item>
      <item>, OIB 74901888496</item>
      <item>, OIB null</item>
      <item>, OIB 04209324873</item>
      <item>, OIB 74750176046</item>
      <item>, OIB null</item>
      <item>, OIB null</item>
      <item>, OIB null</item>
      <item>, OIB null</item>
      <item>, OIB null</item>
      <item>, OIB null</item>
      <item>, OIB null</item>
      <item>, OIB null</item>
      <item>, OIB null</item>
      <item>, OIB null</item>
      <item>, OIB null</item>
      <item>, OIB 80409745726</item>
      <item>, OIB null</item>
      <item>, OIB null</item>
      <item>, OIB null</item>
      <item>, OIB null</item>
      <item>, OIB null</item>
      <item>, OIB null</item>
      <item>, OIB null</item>
      <item>, OIB null</item>
      <item>, OIB null</item>
      <item>, OIB null</item>
      <item>, OIB null</item>
      <item>, OIB null</item>
      <item>, OIB 44567225674</item>
      <item>, OIB null</item>
      <item>, OIB 69257203171</item>
      <item>, OIB 01138031201</item>
      <item>, OIB null</item>
      <item>, OIB 54591476829</item>
      <item>, OIB 29953576092</item>
      <item>, OIB null</item>
      <item>, OIB null</item>
      <item>, OIB null</item>
      <item>, OIB null</item>
      <item>, OIB null</item>
      <item>, OIB 00968558935</item>
      <item>, OIB null</item>
      <item>, OIB null</item>
      <item>, OIB null</item>
      <item>, OIB null</item>
      <item>, OIB 86909984538</item>
      <item>, OIB 18023655586</item>
      <item>, OIB null</item>
      <item>, OIB null</item>
      <item>, OIB 79369933858</item>
      <item>, OIB 24212828078</item>
      <item>, OIB null</item>
      <item>, OIB null</item>
      <item>, OIB null</item>
      <item>, OIB null</item>
      <item>, OIB 85205650926</item>
      <item>, OIB 92085359240</item>
      <item>, OIB 44061509536</item>
      <item>, OIB null</item>
      <item>, OIB 32989170521</item>
      <item>, OIB 33573858243</item>
      <item>, OIB 03673706981</item>
      <item>, OIB null</item>
      <item>, OIB null</item>
      <item>, OIB null</item>
      <item>, OIB null</item>
      <item>, OIB null</item>
      <item>, OIB 14390943845</item>
      <item>, OIB null</item>
      <item>, OIB null</item>
      <item>, OIB null</item>
      <item>, OIB null</item>
      <item>, OIB null</item>
      <item>, OIB null</item>
      <item>, OIB 88248589366</item>
      <item>, OIB 49545684243</item>
      <item>, OIB null</item>
      <item>, OIB null</item>
      <item>, OIB null</item>
      <item>, OIB null</item>
      <item>, OIB null</item>
      <item>, OIB null</item>
      <item>, OIB null</item>
      <item>, OIB 74628173475</item>
      <item>, OIB null</item>
      <item>, OIB null</item>
      <item>, OIB 28508820612</item>
      <item>, OIB null</item>
      <item>, OIB 17589644925</item>
      <item>, OIB null</item>
      <item>, OIB 78517901315</item>
      <item>, OIB 68766264149</item>
      <item>, OIB 49619386391</item>
      <item>, OIB 10163841708</item>
      <item>, OIB null</item>
      <item>, OIB 36844611036</item>
      <item>, OIB null</item>
      <item>, OIB null</item>
      <item>, OIB null</item>
      <item>, OIB 45662446398</item>
      <item>, OIB null</item>
      <item>, OIB null</item>
      <item>, OIB 06763759506</item>
      <item>, OIB 01089958101</item>
      <item>, OIB null</item>
      <item>, OIB 89771272445</item>
      <item>, OIB 76197116887</item>
      <item>, OIB null</item>
      <item>, OIB null</item>
      <item>, OIB null</item>
      <item>, OIB null</item>
      <item>, OIB null</item>
      <item>, OIB 48544328267</item>
      <item>, OIB null</item>
      <item>, OIB 06010961010</item>
      <item>, OIB null</item>
      <item>, OIB 51619560640</item>
      <item>, OIB 91173398058</item>
      <item>, OIB null</item>
      <item>, OIB null</item>
      <item>, OIB 92736733656</item>
      <item>, OIB 75774016292</item>
      <item>, OIB 98826275620</item>
      <item>, OIB null</item>
      <item>, OIB 03263396290</item>
      <item>, OIB 42998076332</item>
      <item>, OIB null</item>
      <item>, OIB null</item>
      <item>, OIB null</item>
      <item>, OIB null</item>
      <item>, OIB null</item>
      <item>, OIB null</item>
      <item>, OIB null</item>
      <item>, OIB null</item>
      <item>, OIB 03030085275</item>
      <item>, OIB null</item>
      <item>, OIB null</item>
      <item>, OIB null</item>
      <item>, OIB null</item>
      <item>, OIB null</item>
      <item>, OIB 03031267329</item>
      <item>, OIB 32252086462</item>
      <item>, OIB null</item>
      <item>, OIB 53119078542</item>
      <item>, OIB null</item>
      <item>, OIB 00231948560</item>
      <item>, OIB 48154982931</item>
      <item>, OIB 27313861620</item>
      <item>, OIB null</item>
      <item>, OIB null</item>
      <item>, OIB null</item>
      <item>, OIB 37811046307</item>
      <item>, OIB 96208368856</item>
      <item>, OIB null</item>
      <item>, OIB null</item>
      <item>, OIB null</item>
      <item>, OIB null</item>
      <item>, OIB 15724160128</item>
      <item>, OIB 13682411690</item>
      <item>, OIB null</item>
      <item>, OIB null</item>
      <item>, OIB null</item>
      <item>, OIB 01952579328</item>
      <item>, OIB null</item>
      <item>, OIB null</item>
      <item>, OIB null</item>
      <item>, OIB null</item>
      <item>, OIB 20916812996</item>
      <item>, OIB null</item>
      <item>, OIB 26187211202</item>
      <item>, OIB null</item>
      <item>, OIB 88234857624</item>
      <item>, OIB 53374014167</item>
      <item>, OIB 94704411458</item>
      <item>, OIB 71821692373</item>
      <item>, OIB 09408788504</item>
      <item>, OIB 07038339077</item>
      <item>, OIB 38900880602</item>
      <item>, OIB null</item>
      <item>, OIB null</item>
      <item>, OIB 28166909018</item>
      <item>, OIB 80645998554</item>
      <item>, OIB 31496851195</item>
      <item>, OIB null</item>
      <item>, OIB null</item>
      <item>, OIB 84009834780</item>
      <item>, OIB 15832739048</item>
      <item>, OIB null</item>
      <item>, OIB null</item>
      <item>, OIB null</item>
      <item>, OIB null</item>
      <item>, OIB 89998355619</item>
      <item>, OIB null</item>
      <item>, OIB 61713318858</item>
      <item>, OIB 86857726322</item>
      <item>, OIB null</item>
      <item>, OIB null</item>
      <item>, OIB null</item>
      <item>, OIB null</item>
      <item>, OIB null</item>
      <item>, OIB 43910221929</item>
      <item>, OIB 06357620254</item>
      <item>, OIB null</item>
      <item>, OIB null</item>
      <item>, OIB null</item>
      <item>, OIB null</item>
      <item>, OIB 41935131740</item>
      <item>, OIB 46303939151</item>
      <item>, OIB 93848978885</item>
      <item>, OIB null</item>
      <item>, OIB null</item>
      <item>, OIB null</item>
      <item>, OIB null</item>
      <item>, OIB null</item>
      <item>, OIB 28469423878</item>
      <item>, OIB null</item>
      <item>, OIB null</item>
      <item>, OIB null</item>
      <item>, OIB null</item>
      <item>, OIB null</item>
      <item>, OIB null</item>
      <item>, OIB null</item>
      <item>, OIB 08519715626</item>
      <item>, OIB null</item>
      <item>, OIB null</item>
      <item>, OIB null</item>
      <item>, OIB 16315354223</item>
      <item>, OIB null</item>
      <item>, OIB null</item>
      <item>, OIB null</item>
      <item>, OIB null</item>
      <item>, OIB null</item>
      <item>, OIB 65189931544</item>
      <item>, OIB 51253879731</item>
      <item>, OIB 75688399939</item>
      <item>, OIB 85982645988</item>
      <item>, OIB 57479376750</item>
      <item>, OIB null</item>
      <item>, OIB null</item>
      <item>, OIB null</item>
      <item>, OIB null</item>
      <item>, OIB null</item>
      <item>, OIB 12822553870</item>
      <item>, OIB 26067778479</item>
      <item>, OIB 44484653228</item>
      <item>, OIB 02369489649</item>
      <item>, OIB 21918343692</item>
      <item>, OIB 11925765994</item>
      <item>, OIB 55906727777</item>
      <item>, OIB 50670282682</item>
      <item>, OIB 84143512273</item>
      <item>, OIB 08611982578</item>
      <item>, OIB 19997474853</item>
      <item>, OIB 31024530599</item>
      <item>, OIB 82920304679</item>
      <item>, OIB 75956845709</item>
      <item>, OIB 90828303800</item>
      <item>, OIB 40858158040</item>
      <item>, OIB 68871210232</item>
      <item>, OIB 38554028146</item>
      <item>, OIB 03677154609</item>
      <item>, OIB 20105696184</item>
      <item>, OIB 99253273877</item>
      <item>, OIB 45836749093</item>
      <item>, OIB 63957170679</item>
      <item>, OIB 13489275071</item>
      <item>, OIB 49276013054</item>
      <item>, OIB 13586987904</item>
      <item>, OIB 60970664434</item>
      <item>, OIB 02336991708</item>
      <item>, OIB 21943772484</item>
      <item>, OIB 14338735105</item>
      <item>, OIB 77317760491</item>
      <item>, OIB 03739843191</item>
      <item>, OIB 22986331166</item>
      <item>, OIB 36571760060</item>
      <item>, OIB 45482063767</item>
      <item>, OIB 59639817186</item>
      <item>, OIB 78110711892</item>
      <item>, OIB 08200114705</item>
      <item>, OIB 96762020666</item>
      <item>, OIB 68629820074</item>
      <item>, OIB 69745327532</item>
      <item>, OIB 27105475264</item>
      <item>, OIB 36735285579</item>
      <item>, OIB 77606115521</item>
      <item>, OIB 12822553870</item>
      <item>, OIB 75885216649</item>
      <item>, OIB 07556207031</item>
      <item>, OIB 00526661882</item>
      <item>, OIB 34302227455</item>
      <item>, OIB 56814423724</item>
      <item>, OIB 23922325811</item>
      <item>, OIB 71120573278</item>
      <item>, OIB 12578026353</item>
      <item>, OIB 35027187093</item>
      <item>, OIB 25751926536</item>
      <item>, OIB 50880474980</item>
      <item>, OIB 70924511514</item>
      <item>, OIB 42081497162</item>
      <item>, OIB 31812224044</item>
      <item>, OIB 58654492314</item>
      <item>, OIB 63554079953</item>
      <item>, OIB 98584327843</item>
      <item>, OIB 87171204134</item>
      <item>, OIB 95889329970</item>
      <item>, OIB 30978785630</item>
      <item>, OIB 63013573312</item>
      <item>, OIB 04756380103</item>
      <item>, OIB 09297890199</item>
      <item>, OIB 54951995215</item>
      <item>, OIB </item>
      <item>, OIB 52467354389</item>
      <item>, OIB 36063141303</item>
      <item>, OIB 19390672750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Perica Mitrović, OIB 29538074286, Kardinala A. Stepinca 35 Osijek</item>
    </izvorni_sadrzaj>
    <derivirana_varijabla naziv="DomainObject.Predmet.StecajniUpraviteljiListAddressOIB_1">
      <item>Perica Mitrović, OIB 29538074286, Kardinala A. Stepinca 35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3505CE2-ACA8-4F01-A963-5D39D4812DF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18</properties:Pages>
  <properties:Words>6837</properties:Words>
  <properties:Characters>42390</properties:Characters>
  <properties:Lines>705</properties:Lines>
  <properties:Paragraphs>493</properties:Paragraphs>
  <properties:TotalTime>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49157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2015-11-20T07:08:00Z</dcterms:created>
  <dc:creator>Trgovački sud Split</dc:creator>
  <cp:lastModifiedBy>Ana Golub Gruić</cp:lastModifiedBy>
  <cp:lastPrinted>2015-11-20T13:42:00Z</cp:lastPrinted>
  <dcterms:modified xmlns:xsi="http://www.w3.org/2001/XMLSchema-instance" xsi:type="dcterms:W3CDTF">2015-11-20T13:51:00Z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18</vt:i4>
  </prop:property>
</prop:Properties>
</file>