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bf6c" w14:paraId="87fbf6c" w:rsidRDefault="005003F6" w:rsidP="005003F6" w:rsidR="005003F6">
      <w:pPr>
        <w:jc w:val="right"/>
        <w15:collapsed w:val="false"/>
      </w:pPr>
      <w:bookmarkStart w:name="_GoBack" w:id="0"/>
      <w:bookmarkEnd w:id="0"/>
      <w:r>
        <w:t>9 St-2</w:t>
      </w:r>
      <w:r w:rsidR="00135B42">
        <w:t>75</w:t>
      </w:r>
      <w:r>
        <w:t>/2016</w:t>
      </w:r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</w:t>
      </w:r>
      <w:r w:rsidR="00135B42">
        <w:t xml:space="preserve"> </w:t>
      </w:r>
      <w:r>
        <w:t xml:space="preserve">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135B42" w:rsidRPr="00135B42">
        <w:rPr>
          <w:lang w:val="hr-HR"/>
        </w:rPr>
        <w:t>EURO MODUS d.o.o.</w:t>
      </w:r>
      <w:r w:rsidR="00135B42">
        <w:rPr>
          <w:lang w:val="hr-HR"/>
        </w:rPr>
        <w:t xml:space="preserve"> iz Knina, Tomislavova 86</w:t>
      </w:r>
      <w:r>
        <w:rPr>
          <w:lang w:val="hr-HR"/>
        </w:rPr>
        <w:t>,</w:t>
      </w:r>
      <w:r w:rsidR="00135B42">
        <w:rPr>
          <w:lang w:val="hr-HR"/>
        </w:rPr>
        <w:t xml:space="preserve"> OIB: </w:t>
      </w:r>
      <w:r w:rsidR="00135B42" w:rsidRPr="00135B42">
        <w:rPr>
          <w:lang w:val="hr-HR"/>
        </w:rPr>
        <w:t>07847863876</w:t>
      </w:r>
      <w:r>
        <w:rPr>
          <w:lang w:val="hr-HR"/>
        </w:rPr>
        <w:t xml:space="preserve"> dana </w:t>
      </w:r>
      <w:r w:rsidR="00135B42">
        <w:rPr>
          <w:lang w:val="hr-HR"/>
        </w:rPr>
        <w:t>20. travnja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r w:rsidR="00135B42">
        <w:rPr>
          <w:lang w:val="hr-HR"/>
        </w:rPr>
        <w:t xml:space="preserve">Mile Cvitanović iz Splita, Vrh Visoke 36, OIB: </w:t>
      </w:r>
      <w:r w:rsidR="00135B42" w:rsidRPr="00135B42">
        <w:rPr>
          <w:lang w:val="hr-HR"/>
        </w:rPr>
        <w:t>20179869817</w:t>
      </w:r>
      <w:r w:rsidR="005003F6">
        <w:rPr>
          <w:lang w:val="hr-HR"/>
        </w:rPr>
        <w:t xml:space="preserve">,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 na broj 05 100-2</w:t>
      </w:r>
      <w:r w:rsidR="00135B42">
        <w:rPr>
          <w:lang w:val="hr-HR"/>
        </w:rPr>
        <w:t>75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135B42">
        <w:rPr>
          <w:lang w:val="hr-HR"/>
        </w:rPr>
        <w:t xml:space="preserve"> </w:t>
      </w:r>
      <w:r w:rsidR="00135B42" w:rsidRPr="00135B42">
        <w:rPr>
          <w:lang w:val="hr-HR"/>
        </w:rPr>
        <w:t>EURO MODUS d.o.o.</w:t>
      </w:r>
      <w:r w:rsidR="00135B42">
        <w:rPr>
          <w:lang w:val="hr-HR"/>
        </w:rPr>
        <w:t xml:space="preserve"> iz Knina, Tomislavova 86, OIB: </w:t>
      </w:r>
      <w:r w:rsidR="00135B42" w:rsidRPr="00135B42">
        <w:rPr>
          <w:lang w:val="hr-HR"/>
        </w:rPr>
        <w:t>07847863876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135B42">
        <w:rPr>
          <w:lang w:val="hr-HR"/>
        </w:rPr>
        <w:t xml:space="preserve">20. Travnja 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</w:p>
    <w:p w:rsidRDefault="00135B42" w:rsidP="00C819A9" w:rsidR="00135B42">
      <w:pPr>
        <w:jc w:val="right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St-2</w:t>
      </w:r>
      <w:r w:rsidR="00135B42">
        <w:rPr>
          <w:lang w:val="hr-HR"/>
        </w:rPr>
        <w:t>75</w:t>
      </w:r>
      <w:r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135B42" w:rsidP="004315B7" w:rsidR="00135B42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Mile Cvitanović iz Splita, Vrh Visoke 36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824423" w:rsidP="004315B7" w:rsidR="00824423" w:rsidRPr="005003F6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</w:t>
      </w: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891" w:rsidR="00367891">
      <w:r>
        <w:separator/>
      </w:r>
    </w:p>
  </w:endnote>
  <w:endnote w:id="0" w:type="continuationSeparator">
    <w:p w:rsidRDefault="00367891" w:rsidR="00367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891" w:rsidR="00367891">
      <w:r>
        <w:separator/>
      </w:r>
    </w:p>
  </w:footnote>
  <w:footnote w:id="0" w:type="continuationSeparator">
    <w:p w:rsidRDefault="00367891" w:rsidR="0036789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35B42"/>
    <w:rsid w:val="001369EB"/>
    <w:rsid w:val="001C1511"/>
    <w:rsid w:val="001F3B0F"/>
    <w:rsid w:val="00367891"/>
    <w:rsid w:val="00397A5C"/>
    <w:rsid w:val="004315B7"/>
    <w:rsid w:val="005003F6"/>
    <w:rsid w:val="005A77FA"/>
    <w:rsid w:val="005F686D"/>
    <w:rsid w:val="007B156E"/>
    <w:rsid w:val="00824423"/>
    <w:rsid w:val="0087516D"/>
    <w:rsid w:val="00982F64"/>
    <w:rsid w:val="00A81CBF"/>
    <w:rsid w:val="00AF7587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1F3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1F3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St-275/2016-8</izvorni_sadrzaj>
    <derivirana_varijabla naziv="DomainObject.Oznaka_1">St-275/2016-8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MODUS d.o.o. za proizvodnju, zastupanje, posredovanje i usluge</izvorni_sadrzaj>
    <derivirana_varijabla naziv="DomainObject.Predmet.ProtustrankaFormated_1">  EURO MODUS d.o.o. za proizvodnju, zastupanje, posredovanje i usluge</derivirana_varijabla>
  </DomainObject.Predmet.ProtustrankaFormated>
  <DomainObject.Predmet.ProtustrankaFormatedOIB>
    <izvorni_sadrzaj>  EURO MODUS d.o.o. za proizvodnju, zastupanje, posredovanje i usluge, OIB 07847863876</izvorni_sadrzaj>
    <derivirana_varijabla naziv="DomainObject.Predmet.ProtustrankaFormatedOIB_1">  EURO MODUS d.o.o. za proizvodnju, zastupanje, posredovanje i usluge, OIB 07847863876</derivirana_varijabla>
  </DomainObject.Predmet.ProtustrankaFormatedOIB>
  <DomainObject.Predmet.ProtustrankaFormatedWithAdress>
    <izvorni_sadrzaj> EURO MODUS d.o.o. za proizvodnju, zastupanje, posredovanje i usluge, Tomislavova 86, 22300 Knin</izvorni_sadrzaj>
    <derivirana_varijabla naziv="DomainObject.Predmet.ProtustrankaFormatedWithAdress_1"> EURO MODUS d.o.o. za proizvodnju, zastupanje, posredovanje i usluge, Tomislavova 86, 22300 Knin</derivirana_varijabla>
  </DomainObject.Predmet.ProtustrankaFormatedWithAdress>
  <DomainObject.Predmet.ProtustrankaFormatedWithAdressOIB>
    <izvorni_sadrzaj> EURO MODUS d.o.o. za proizvodnju, zastupanje, posredovanje i usluge, OIB 07847863876, Tomislavova 86, 22300 Knin</izvorni_sadrzaj>
    <derivirana_varijabla naziv="DomainObject.Predmet.ProtustrankaFormatedWithAdressOIB_1"> EURO MODUS d.o.o. za proizvodnju, zastupanje, posredovanje i usluge, OIB 07847863876, Tomislavova 86, 22300 Knin</derivirana_varijabla>
  </DomainObject.Predmet.ProtustrankaFormatedWithAdressOIB>
  <DomainObject.Predmet.ProtustrankaWithAdress>
    <izvorni_sadrzaj>EURO MODUS d.o.o. za proizvodnju, zastupanje, posredovanje i usluge Tomislavova 86, 22300 Knin</izvorni_sadrzaj>
    <derivirana_varijabla naziv="DomainObject.Predmet.ProtustrankaWithAdress_1">EURO MODUS d.o.o. za proizvodnju, zastupanje, posredovanje i usluge Tomislavova 86, 22300 Knin</derivirana_varijabla>
  </DomainObject.Predmet.ProtustrankaWithAdress>
  <DomainObject.Predmet.ProtustrankaWithAdressOIB>
    <izvorni_sadrzaj>EURO MODUS d.o.o. za proizvodnju, zastupanje, posredovanje i usluge, OIB 07847863876, Tomislavova 86, 22300 Knin</izvorni_sadrzaj>
    <derivirana_varijabla naziv="DomainObject.Predmet.ProtustrankaWithAdressOIB_1">EURO MODUS d.o.o. za proizvodnju, zastupanje, posredovanje i usluge, OIB 07847863876, Tomislavova 86, 22300 Knin</derivirana_varijabla>
  </DomainObject.Predmet.ProtustrankaWithAdressOIB>
  <DomainObject.Predmet.ProtustrankaNazivFormated>
    <izvorni_sadrzaj>EURO MODUS d.o.o. za proizvodnju, zastupanje, posredovanje i usluge</izvorni_sadrzaj>
    <derivirana_varijabla naziv="DomainObject.Predmet.ProtustrankaNazivFormated_1">EURO MODUS d.o.o. za proizvodnju, zastupanje, posredovanje i usluge</derivirana_varijabla>
  </DomainObject.Predmet.ProtustrankaNazivFormated>
  <DomainObject.Predmet.ProtustrankaNazivFormatedOIB>
    <izvorni_sadrzaj>EURO MODUS d.o.o. za proizvodnju, zastupanje, posredovanje i usluge, OIB 07847863876</izvorni_sadrzaj>
    <derivirana_varijabla naziv="DomainObject.Predmet.ProtustrankaNazivFormatedOIB_1">EURO MODUS d.o.o. za proizvodnju, zastupanje, posredovanje i usluge, OIB 07847863876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MODUS d.o.o. za proizvodnju, zastupanje, posredovanje i usluge</item>
    </izvorni_sadrzaj>
    <derivirana_varijabla naziv="DomainObject.Predmet.ProtuStrankaListFormated_1">
      <item>EURO MODUS d.o.o. za proizvodnju, zastupanje, posredovanje i usluge</item>
    </derivirana_varijabla>
  </DomainObject.Predmet.ProtuStrankaListFormated>
  <DomainObject.Predmet.ProtuStrankaListFormatedOIB>
    <izvorni_sadrzaj>
      <item>EURO MODUS d.o.o. za proizvodnju, zastupanje, posredovanje i usluge, OIB 07847863876</item>
    </izvorni_sadrzaj>
    <derivirana_varijabla naziv="DomainObject.Predmet.ProtuStrankaListFormatedOIB_1">
      <item>EURO MODUS d.o.o. za proizvodnju, zastupanje, posredovanje i usluge, OIB 07847863876</item>
    </derivirana_varijabla>
  </DomainObject.Predmet.ProtuStrankaListFormatedOIB>
  <DomainObject.Predmet.ProtuStrankaListFormatedWithAdress>
    <izvorni_sadrzaj>
      <item>EURO MODUS d.o.o. za proizvodnju, zastupanje, posredovanje i usluge, Tomislavova 86, 22300 Knin</item>
    </izvorni_sadrzaj>
    <derivirana_varijabla naziv="DomainObject.Predmet.ProtuStrankaListFormatedWithAdress_1">
      <item>EURO MODUS d.o.o. za proizvodnju, zastupanje, posredovanje i usluge, Tomislavova 86, 22300 Knin</item>
    </derivirana_varijabla>
  </DomainObject.Predmet.ProtuStrankaListFormatedWithAdress>
  <DomainObject.Predmet.ProtuStrankaListFormatedWithAdressOIB>
    <izvorni_sadrzaj>
      <item>EURO MODUS d.o.o. za proizvodnju, zastupanje, posredovanje i usluge, OIB 07847863876, Tomislavova 86, 22300 Knin</item>
    </izvorni_sadrzaj>
    <derivirana_varijabla naziv="DomainObject.Predmet.ProtuStrankaListFormatedWithAdressOIB_1">
      <item>EURO MODUS d.o.o. za proizvodnju, zastupanje, posredovanje i usluge, OIB 07847863876, Tomislavova 86, 22300 Knin</item>
    </derivirana_varijabla>
  </DomainObject.Predmet.ProtuStrankaListFormatedWithAdressOIB>
  <DomainObject.Predmet.ProtuStrankaListNazivFormated>
    <izvorni_sadrzaj>
      <item>EURO MODUS d.o.o. za proizvodnju, zastupanje, posredovanje i usluge</item>
    </izvorni_sadrzaj>
    <derivirana_varijabla naziv="DomainObject.Predmet.ProtuStrankaListNazivFormated_1">
      <item>EURO MODUS d.o.o. za proizvodnju, zastupanje, posredovanje i usluge</item>
    </derivirana_varijabla>
  </DomainObject.Predmet.ProtuStrankaListNazivFormated>
  <DomainObject.Predmet.ProtuStrankaListNazivFormatedOIB>
    <izvorni_sadrzaj>
      <item>EURO MODUS d.o.o. za proizvodnju, zastupanje, posredovanje i usluge, OIB 07847863876</item>
    </izvorni_sadrzaj>
    <derivirana_varijabla naziv="DomainObject.Predmet.ProtuStrankaListNazivFormatedOIB_1">
      <item>EURO MODUS d.o.o. za proizvodnju, zastupanje, posredovanje i usluge, OIB 07847863876</item>
    </derivirana_varijabla>
  </DomainObject.Predmet.ProtuStrankaListNazivFormatedOIB>
  <DomainObject.Predmet.OstaliListFormated>
    <izvorni_sadrzaj>
      <item>Mile Cvitanović</item>
    </izvorni_sadrzaj>
    <derivirana_varijabla naziv="DomainObject.Predmet.OstaliListFormated_1">
      <item>Mile Cvitanović</item>
    </derivirana_varijabla>
  </DomainObject.Predmet.OstaliListFormated>
  <DomainObject.Predmet.OstaliListFormatedOIB>
    <izvorni_sadrzaj>
      <item>Mile Cvitanović, OIB 20179869817</item>
    </izvorni_sadrzaj>
    <derivirana_varijabla naziv="DomainObject.Predmet.OstaliListFormatedOIB_1">
      <item>Mile Cvitanović, OIB 20179869817</item>
    </derivirana_varijabla>
  </DomainObject.Predmet.OstaliListFormatedOIB>
  <DomainObject.Predmet.OstaliListFormatedWithAdress>
    <izvorni_sadrzaj>
      <item>Mile Cvitanović, Vrh Visoke 36, 21000 Split</item>
    </izvorni_sadrzaj>
    <derivirana_varijabla naziv="DomainObject.Predmet.OstaliListFormatedWithAdress_1">
      <item>Mile Cvitanović, Vrh Visoke 36, 21000 Split</item>
    </derivirana_varijabla>
  </DomainObject.Predmet.OstaliListFormatedWithAdress>
  <DomainObject.Predmet.OstaliListFormatedWithAdressOIB>
    <izvorni_sadrzaj>
      <item>Mile Cvitanović, OIB 20179869817, Vrh Visoke 36, 21000 Split</item>
    </izvorni_sadrzaj>
    <derivirana_varijabla naziv="DomainObject.Predmet.OstaliListFormatedWithAdressOIB_1">
      <item>Mile Cvitanović, OIB 20179869817, Vrh Visoke 36, 21000 Split</item>
    </derivirana_varijabla>
  </DomainObject.Predmet.OstaliListFormatedWithAdressOIB>
  <DomainObject.Predmet.OstaliListNazivFormated>
    <izvorni_sadrzaj>
      <item>Mile Cvitanović</item>
    </izvorni_sadrzaj>
    <derivirana_varijabla naziv="DomainObject.Predmet.OstaliListNazivFormated_1">
      <item>Mile Cvitanović</item>
    </derivirana_varijabla>
  </DomainObject.Predmet.OstaliListNazivFormated>
  <DomainObject.Predmet.OstaliListNazivFormatedOIB>
    <izvorni_sadrzaj>
      <item>Mile Cvitanović, OIB 20179869817</item>
    </izvorni_sadrzaj>
    <derivirana_varijabla naziv="DomainObject.Predmet.OstaliListNazivFormatedOIB_1">
      <item>Mile Cvitanović, OIB 20179869817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St-275/2016-8</izvorni_sadrzaj>
    <derivirana_varijabla naziv="DomainObject.PoslovniBrojDokumenta_1">St-275/2016-8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MODUS d.o.o. za proizvodnju, zastupanje, posredovanje i usluge</izvorni_sadrzaj>
    <derivirana_varijabla naziv="DomainObject.Predmet.ProtustrankaIDrugi_1">EURO MODUS d.o.o. za proizvodnju, zastupanje, posredovanje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MODUS d.o.o. za proizvodnju, zastupanje, posredovanje i usluge, OIB 07847863876, Tomislavova 86, 22300 Knin</izvorni_sadrzaj>
    <derivirana_varijabla naziv="DomainObject.Predmet.ProtustrankaIDrugiAdressOIB_1">EURO MODUS d.o.o. za proizvodnju, zastupanje, posredovanje i usluge, OIB 07847863876, Tomislavova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MODUS d.o.o. za proizvodnju, zastupanje, posredovanje i usluge</item>
      <item>FINA - Podružnica Šibenik</item>
      <item>Mile Cvitanović</item>
    </izvorni_sadrzaj>
    <derivirana_varijabla naziv="DomainObject.Predmet.SudioniciListNaziv_1">
      <item>EURO MODUS d.o.o. za proizvodnju, zastupanje, posredovanje i usluge</item>
      <item>FINA - Podružnica Šibenik</item>
      <item>Mile Cvitanović</item>
    </derivirana_varijabla>
  </DomainObject.Predmet.SudioniciListNaziv>
  <DomainObject.Predmet.SudioniciListAdressOIB>
    <izvorni_sadrzaj>
      <item>EURO MODUS d.o.o. za proizvodnju, zastupanje, posredovanje i usluge, OIB 07847863876, Tomislavova 86,22300 Knin</item>
      <item>FINA - Podružnica Šibenik, OIB 85821130368, Perivoj L. Marune 1,22000 Šibenik</item>
      <item>Mile Cvitanović, OIB 20179869817, Vrh Visoke 36,21000 Split</item>
    </izvorni_sadrzaj>
    <derivirana_varijabla naziv="DomainObject.Predmet.SudioniciListAdressOIB_1">
      <item>EURO MODUS d.o.o. za proizvodnju, zastupanje, posredovanje i usluge, OIB 07847863876, Tomislavova 86,22300 Knin</item>
      <item>FINA - Podružnica Šibenik, OIB 85821130368, Perivoj L. Marune 1,22000 Šibenik</item>
      <item>Mile Cvitanović, OIB 20179869817, Vrh Visoke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07847863876</item>
      <item>, OIB 85821130368</item>
      <item>, OIB 20179869817</item>
    </izvorni_sadrzaj>
    <derivirana_varijabla naziv="DomainObject.Predmet.SudioniciListNazivOIB_1">
      <item>, OIB 07847863876</item>
      <item>, OIB 85821130368</item>
      <item>, OIB 20179869817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349</properties:Words>
  <properties:Characters>1742</properties:Characters>
  <properties:Lines>65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2016-04-20T09:23:00Z</dcterms:created>
  <dc:creator>Sektor za informatiku</dc:creator>
  <cp:keywords/>
  <cp:lastModifiedBy>Marina Gulin</cp:lastModifiedBy>
  <cp:lastPrinted>2016-04-07T09:14:00Z</cp:lastPrinted>
  <dcterms:modified xmlns:xsi="http://www.w3.org/2001/XMLSchema-instance" xsi:type="dcterms:W3CDTF">2016-04-20T09:25:00Z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