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781f" w14:paraId="10d781f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F326EB">
        <w:t>3</w:t>
      </w:r>
      <w:r w:rsidR="00FA653F">
        <w:t>8</w:t>
      </w:r>
      <w:r w:rsidR="00F326EB">
        <w:t>3</w:t>
      </w:r>
      <w:r w:rsidR="003C5692">
        <w:t>/17-</w:t>
      </w:r>
      <w:r w:rsidR="00F326EB">
        <w:t>17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FA653F" w:rsidR="00FA653F">
      <w:pPr>
        <w:jc w:val="both"/>
      </w:pPr>
      <w:r>
        <w:tab/>
      </w:r>
      <w:r w:rsidR="00F326EB" w:rsidRPr="007264C3">
        <w:t>Trgovački sud u Osijeku, po sucu mr. sc. Tihomiru Kovačeviću, kao stečajnom sucu, povodom prijedloga Financijske agencije, Regionalni centar Osijek, Podružnica Osijek, L. Jagera 3, OIB 85821130368 za otvaranje stečajnog postupka nad dužnikom DOKA društvo s ograničenom odgovornošću za prijevoz, Osijek, Zmaj Jove Jovanovića 23, MBS 030147415, OIB 56710921739</w:t>
      </w:r>
      <w:r w:rsidR="00FA653F" w:rsidRPr="0041082E">
        <w:t xml:space="preserve">, dana </w:t>
      </w:r>
      <w:r w:rsidR="00F326EB">
        <w:t>11</w:t>
      </w:r>
      <w:r w:rsidR="00FA653F" w:rsidRPr="0041082E">
        <w:t xml:space="preserve">. </w:t>
      </w:r>
      <w:r w:rsidR="00FA653F">
        <w:t>travnja</w:t>
      </w:r>
      <w:r w:rsidR="00FA653F" w:rsidRPr="0041082E">
        <w:t xml:space="preserve"> 201</w:t>
      </w:r>
      <w:r w:rsidR="00FA653F">
        <w:t>8</w:t>
      </w:r>
      <w:r w:rsidR="00FA653F" w:rsidRPr="0041082E">
        <w:t>.</w:t>
      </w:r>
    </w:p>
    <w:p w:rsidRDefault="00E54BCA" w:rsidP="00E54BCA" w:rsidR="00E54BCA">
      <w:pPr>
        <w:jc w:val="both"/>
      </w:pPr>
    </w:p>
    <w:p w:rsidRDefault="005B067F" w:rsidP="005B067F" w:rsidR="005B067F">
      <w:pPr>
        <w:pStyle w:val="Tijeloteksta"/>
        <w:ind w:firstLine="720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F326EB" w:rsidR="00B324DF">
      <w:pPr>
        <w:pStyle w:val="Tijeloteksta"/>
        <w:numPr>
          <w:ilvl w:val="0"/>
          <w:numId w:val="11"/>
        </w:numPr>
      </w:pPr>
      <w:r>
        <w:t>Privremeno</w:t>
      </w:r>
      <w:r w:rsidR="00FA653F">
        <w:t>j</w:t>
      </w:r>
      <w:r>
        <w:t xml:space="preserve"> stečajno</w:t>
      </w:r>
      <w:r w:rsidR="00FA653F">
        <w:t>j</w:t>
      </w:r>
      <w:r>
        <w:t xml:space="preserve"> upravitelj</w:t>
      </w:r>
      <w:r w:rsidR="00FA653F">
        <w:t>ici</w:t>
      </w:r>
      <w:r>
        <w:t xml:space="preserve"> </w:t>
      </w:r>
      <w:r w:rsidR="00F326EB">
        <w:t>Ivana Kalkan</w:t>
      </w:r>
      <w:r w:rsidR="00F326EB" w:rsidRPr="006214B5">
        <w:t xml:space="preserve">, Osijek, </w:t>
      </w:r>
      <w:r w:rsidR="00F326EB">
        <w:t>Županijska 2</w:t>
      </w:r>
      <w:r w:rsidR="00F326EB" w:rsidRPr="006214B5">
        <w:t xml:space="preserve">, OIB </w:t>
      </w:r>
      <w:r w:rsidR="00F326EB">
        <w:t>47574637103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F326EB" w:rsidRPr="00F326EB">
        <w:t>DOKA društvo s ograničenom odgovornošću za prijevoz, Osijek, Zmaj Jove Jovanovića 23, MBS 030147415, OIB 56710921739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602E2D">
        <w:t>koji će dostaviti u roku od 8 dana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B324DF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3251D4">
        <w:t>s predmeta St-</w:t>
      </w:r>
      <w:r w:rsidR="00602E2D">
        <w:t>3</w:t>
      </w:r>
      <w:r w:rsidR="003251D4">
        <w:t>8</w:t>
      </w:r>
      <w:r w:rsidR="00602E2D">
        <w:t>3</w:t>
      </w:r>
      <w:r w:rsidR="003251D4">
        <w:t>/17</w:t>
      </w:r>
      <w:r>
        <w:t xml:space="preserve"> izvrši isplatu privremeno</w:t>
      </w:r>
      <w:r w:rsidR="003251D4">
        <w:t>j</w:t>
      </w:r>
      <w:r>
        <w:t xml:space="preserve"> stečajno</w:t>
      </w:r>
      <w:r w:rsidR="003251D4">
        <w:t>j</w:t>
      </w:r>
      <w:r>
        <w:t xml:space="preserve"> upravitelj</w:t>
      </w:r>
      <w:r w:rsidR="003251D4">
        <w:t>ici</w:t>
      </w:r>
      <w:r>
        <w:t xml:space="preserve"> na nje</w:t>
      </w:r>
      <w:r w:rsidR="003251D4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602E2D">
        <w:t>3</w:t>
      </w:r>
      <w:r w:rsidR="003251D4">
        <w:t>8</w:t>
      </w:r>
      <w:r w:rsidR="00602E2D">
        <w:t>3</w:t>
      </w:r>
      <w:r>
        <w:t>/17-</w:t>
      </w:r>
      <w:r w:rsidR="00602E2D">
        <w:t>8</w:t>
      </w:r>
      <w:r>
        <w:t xml:space="preserve"> od </w:t>
      </w:r>
      <w:r w:rsidR="00602E2D">
        <w:t>2</w:t>
      </w:r>
      <w:r w:rsidR="003251D4">
        <w:t>8</w:t>
      </w:r>
      <w:r>
        <w:t>.</w:t>
      </w:r>
      <w:r w:rsidR="005173CE">
        <w:t>0</w:t>
      </w:r>
      <w:r w:rsidR="00602E2D">
        <w:t>2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53E81">
        <w:t>a</w:t>
      </w:r>
      <w:r>
        <w:t xml:space="preserve"> je </w:t>
      </w:r>
      <w:r w:rsidR="00602E2D">
        <w:t>Ivana Kalkan</w:t>
      </w:r>
      <w:r w:rsidR="00953E81">
        <w:t xml:space="preserve"> iz Osijeka</w:t>
      </w:r>
      <w:r>
        <w:t xml:space="preserve"> za privremen</w:t>
      </w:r>
      <w:r w:rsidR="00254B90">
        <w:t>og</w:t>
      </w:r>
      <w:r>
        <w:t xml:space="preserve"> stečajn</w:t>
      </w:r>
      <w:r w:rsidR="00254B90">
        <w:t>og</w:t>
      </w:r>
      <w:r>
        <w:t xml:space="preserve"> upravitelj</w:t>
      </w:r>
      <w:r w:rsidR="00254B90">
        <w:t>a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lastRenderedPageBreak/>
        <w:t>Privremen</w:t>
      </w:r>
      <w:r w:rsidR="00953E81">
        <w:t>a</w:t>
      </w:r>
      <w:r>
        <w:t xml:space="preserve"> stečajn</w:t>
      </w:r>
      <w:r w:rsidR="00953E81">
        <w:t>a</w:t>
      </w:r>
      <w:r>
        <w:t xml:space="preserve"> upravitelj</w:t>
      </w:r>
      <w:r w:rsidR="00953E81">
        <w:t>ica</w:t>
      </w:r>
      <w:r>
        <w:t xml:space="preserve"> obavi</w:t>
      </w:r>
      <w:r w:rsidR="00953E81">
        <w:t>la</w:t>
      </w:r>
      <w:r>
        <w:t xml:space="preserve"> je sve potrebne radnje, te je sastavi</w:t>
      </w:r>
      <w:r w:rsidR="00953E81">
        <w:t>la</w:t>
      </w:r>
      <w:r>
        <w:t xml:space="preserve"> i dostavi</w:t>
      </w:r>
      <w:r w:rsidR="00953E81">
        <w:t>la</w:t>
      </w:r>
      <w:r>
        <w:t xml:space="preserve"> svoje pisano izvješće i nazoči</w:t>
      </w:r>
      <w:r w:rsidR="00953E81">
        <w:t>la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533C87">
        <w:t>9</w:t>
      </w:r>
      <w:r>
        <w:t>.</w:t>
      </w:r>
      <w:r w:rsidR="00640C35">
        <w:t>0</w:t>
      </w:r>
      <w:r w:rsidR="00DD5408">
        <w:t>4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533C87">
        <w:t>11</w:t>
      </w:r>
      <w:r w:rsidR="00DD5408" w:rsidRPr="00DD5408">
        <w:t xml:space="preserve">. travnja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DD5408">
        <w:t>a</w:t>
      </w:r>
      <w:r>
        <w:t xml:space="preserve"> stečajn</w:t>
      </w:r>
      <w:r w:rsidR="00DD5408">
        <w:t>a</w:t>
      </w:r>
      <w:r>
        <w:t xml:space="preserve"> upravitelj</w:t>
      </w:r>
      <w:r w:rsidR="00DD5408">
        <w:t>ica</w:t>
      </w:r>
      <w:r w:rsidR="00533C87">
        <w:t xml:space="preserve"> Ivana Kalkan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C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F326EB" w:rsidRPr="00F326EB">
      <w:t>383/17-17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46CF1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3C87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2E2D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26EB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C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C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C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C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C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C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C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C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DOKA društvo s ograničenom odgovornošću za prijevoz</izvorni_sadrzaj>
    <derivirana_varijabla naziv="DomainObject.Predmet.ProtustrankaFormated_1">  DOKA društvo s ograničenom odgovornošću za prijevoz</derivirana_varijabla>
  </DomainObject.Predmet.ProtustrankaFormated>
  <DomainObject.Predmet.ProtustrankaFormatedOIB>
    <izvorni_sadrzaj>  DOKA društvo s ograničenom odgovornošću za prijevoz, OIB 56710921739</izvorni_sadrzaj>
    <derivirana_varijabla naziv="DomainObject.Predmet.ProtustrankaFormatedOIB_1">  DOKA društvo s ograničenom odgovornošću za prijevoz, OIB 56710921739</derivirana_varijabla>
  </DomainObject.Predmet.ProtustrankaFormatedOIB>
  <DomainObject.Predmet.ProtustrankaFormatedWithAdress>
    <izvorni_sadrzaj> DOKA društvo s ograničenom odgovornošću za prijevoz, Zmaj Jove Jovanovića 23, 31000 Osijek</izvorni_sadrzaj>
    <derivirana_varijabla naziv="DomainObject.Predmet.ProtustrankaFormatedWithAdress_1"> DOKA društvo s ograničenom odgovornošću za prijevoz, Zmaj Jove Jovanovića 23, 31000 Osijek</derivirana_varijabla>
  </DomainObject.Predmet.ProtustrankaFormatedWithAdress>
  <DomainObject.Predmet.ProtustrankaFormatedWithAdressOIB>
    <izvorni_sadrzaj> DOKA društvo s ograničenom odgovornošću za prijevoz, OIB 56710921739, Zmaj Jove Jovanovića 23, 31000 Osijek</izvorni_sadrzaj>
    <derivirana_varijabla naziv="DomainObject.Predmet.ProtustrankaFormatedWithAdressOIB_1"> DOKA društvo s ograničenom odgovornošću za prijevoz, OIB 56710921739, Zmaj Jove Jovanovića 23, 31000 Osijek</derivirana_varijabla>
  </DomainObject.Predmet.ProtustrankaFormatedWithAdressOIB>
  <DomainObject.Predmet.ProtustrankaWithAdress>
    <izvorni_sadrzaj>DOKA društvo s ograničenom odgovornošću za prijevoz Zmaj Jove Jovanovića 23, 31000 Osijek</izvorni_sadrzaj>
    <derivirana_varijabla naziv="DomainObject.Predmet.ProtustrankaWithAdress_1">DOKA društvo s ograničenom odgovornošću za prijevoz Zmaj Jove Jovanovića 23, 31000 Osijek</derivirana_varijabla>
  </DomainObject.Predmet.ProtustrankaWithAdress>
  <DomainObject.Predmet.ProtustrankaWithAdressOIB>
    <izvorni_sadrzaj>DOKA društvo s ograničenom odgovornošću za prijevoz, OIB 56710921739, Zmaj Jove Jovanovića 23, 31000 Osijek</izvorni_sadrzaj>
    <derivirana_varijabla naziv="DomainObject.Predmet.ProtustrankaWithAdressOIB_1">DOKA društvo s ograničenom odgovornošću za prijevoz, OIB 56710921739, Zmaj Jove Jovanovića 23, 31000 Osijek</derivirana_varijabla>
  </DomainObject.Predmet.ProtustrankaWithAdressOIB>
  <DomainObject.Predmet.ProtustrankaNazivFormated>
    <izvorni_sadrzaj>DOKA društvo s ograničenom odgovornošću za prijevoz</izvorni_sadrzaj>
    <derivirana_varijabla naziv="DomainObject.Predmet.ProtustrankaNazivFormated_1">DOKA društvo s ograničenom odgovornošću za prijevoz</derivirana_varijabla>
  </DomainObject.Predmet.ProtustrankaNazivFormated>
  <DomainObject.Predmet.ProtustrankaNazivFormatedOIB>
    <izvorni_sadrzaj>DOKA društvo s ograničenom odgovornošću za prijevoz, OIB 56710921739</izvorni_sadrzaj>
    <derivirana_varijabla naziv="DomainObject.Predmet.ProtustrankaNazivFormatedOIB_1">DOKA društvo s ograničenom odgovornošću za prijevoz, OIB 56710921739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DOKA društvo s ograničenom odgovornošću za prijevoz</item>
    </izvorni_sadrzaj>
    <derivirana_varijabla naziv="DomainObject.Predmet.ProtuStrankaListFormated_1">
      <item>DOKA društvo s ograničenom odgovornošću za prijevoz</item>
    </derivirana_varijabla>
  </DomainObject.Predmet.ProtuStrankaListFormated>
  <DomainObject.Predmet.ProtuStrankaListFormatedOIB>
    <izvorni_sadrzaj>
      <item>DOKA društvo s ograničenom odgovornošću za prijevoz, OIB 56710921739</item>
    </izvorni_sadrzaj>
    <derivirana_varijabla naziv="DomainObject.Predmet.ProtuStrankaListFormatedOIB_1">
      <item>DOKA društvo s ograničenom odgovornošću za prijevoz, OIB 56710921739</item>
    </derivirana_varijabla>
  </DomainObject.Predmet.ProtuStrankaListFormatedOIB>
  <DomainObject.Predmet.ProtuStrankaListFormatedWithAdress>
    <izvorni_sadrzaj>
      <item>DOKA društvo s ograničenom odgovornošću za prijevoz, Zmaj Jove Jovanovića 23, 31000 Osijek</item>
    </izvorni_sadrzaj>
    <derivirana_varijabla naziv="DomainObject.Predmet.ProtuStrankaListFormatedWithAdress_1">
      <item>DOKA društvo s ograničenom odgovornošću za prijevoz, Zmaj Jove Jovanovića 23, 31000 Osijek</item>
    </derivirana_varijabla>
  </DomainObject.Predmet.ProtuStrankaListFormatedWithAdress>
  <DomainObject.Predmet.ProtuStrankaListFormatedWithAdressOIB>
    <izvorni_sadrzaj>
      <item>DOKA društvo s ograničenom odgovornošću za prijevoz, OIB 56710921739, Zmaj Jove Jovanovića 23, 31000 Osijek</item>
    </izvorni_sadrzaj>
    <derivirana_varijabla naziv="DomainObject.Predmet.ProtuStrankaListFormatedWithAdressOIB_1">
      <item>DOKA društvo s ograničenom odgovornošću za prijevoz, OIB 56710921739, Zmaj Jove Jovanovića 23, 31000 Osijek</item>
    </derivirana_varijabla>
  </DomainObject.Predmet.ProtuStrankaListFormatedWithAdressOIB>
  <DomainObject.Predmet.ProtuStrankaListNazivFormated>
    <izvorni_sadrzaj>
      <item>DOKA društvo s ograničenom odgovornošću za prijevoz</item>
    </izvorni_sadrzaj>
    <derivirana_varijabla naziv="DomainObject.Predmet.ProtuStrankaListNazivFormated_1">
      <item>DOKA društvo s ograničenom odgovornošću za prijevoz</item>
    </derivirana_varijabla>
  </DomainObject.Predmet.ProtuStrankaListNazivFormated>
  <DomainObject.Predmet.ProtuStrankaListNazivFormatedOIB>
    <izvorni_sadrzaj>
      <item>DOKA društvo s ograničenom odgovornošću za prijevoz, OIB 56710921739</item>
    </izvorni_sadrzaj>
    <derivirana_varijabla naziv="DomainObject.Predmet.ProtuStrankaListNazivFormatedOIB_1">
      <item>DOKA društvo s ograničenom odgovornošću za prijevoz, OIB 56710921739</item>
    </derivirana_varijabla>
  </DomainObject.Predmet.ProtuStrankaListNazivFormatedOIB>
  <DomainObject.Predmet.OstaliListFormated>
    <izvorni_sadrzaj>
      <item>Damir Radojević</item>
    </izvorni_sadrzaj>
    <derivirana_varijabla naziv="DomainObject.Predmet.OstaliListFormated_1">
      <item>Damir Radojević</item>
    </derivirana_varijabla>
  </DomainObject.Predmet.OstaliListFormated>
  <DomainObject.Predmet.OstaliListFormatedOIB>
    <izvorni_sadrzaj>
      <item>Damir Radojević, OIB 92799681841</item>
    </izvorni_sadrzaj>
    <derivirana_varijabla naziv="DomainObject.Predmet.OstaliListFormatedOIB_1">
      <item>Damir Radojević, OIB 92799681841</item>
    </derivirana_varijabla>
  </DomainObject.Predmet.OstaliListFormatedOIB>
  <DomainObject.Predmet.OstaliListFormatedWithAdress>
    <izvorni_sadrzaj>
      <item>Damir Radojević, Zmaj Jove Jovanovića 23, 31000 Osijek</item>
    </izvorni_sadrzaj>
    <derivirana_varijabla naziv="DomainObject.Predmet.OstaliListFormatedWithAdress_1">
      <item>Damir Radojević, Zmaj Jove Jovanovića 23, 31000 Osijek</item>
    </derivirana_varijabla>
  </DomainObject.Predmet.OstaliListFormatedWithAdress>
  <DomainObject.Predmet.OstaliListFormatedWithAdressOIB>
    <izvorni_sadrzaj>
      <item>Damir Radojević, OIB 92799681841, Zmaj Jove Jovanovića 23, 31000 Osijek</item>
    </izvorni_sadrzaj>
    <derivirana_varijabla naziv="DomainObject.Predmet.OstaliListFormatedWithAdressOIB_1">
      <item>Damir Radojević, OIB 92799681841, Zmaj Jove Jovanovića 23, 31000 Osijek</item>
    </derivirana_varijabla>
  </DomainObject.Predmet.OstaliListFormatedWithAdressOIB>
  <DomainObject.Predmet.OstaliListNazivFormated>
    <izvorni_sadrzaj>
      <item>Damir Radojević</item>
    </izvorni_sadrzaj>
    <derivirana_varijabla naziv="DomainObject.Predmet.OstaliListNazivFormated_1">
      <item>Damir Radojević</item>
    </derivirana_varijabla>
  </DomainObject.Predmet.OstaliListNazivFormated>
  <DomainObject.Predmet.OstaliListNazivFormatedOIB>
    <izvorni_sadrzaj>
      <item>Damir Radojević, OIB 92799681841</item>
    </izvorni_sadrzaj>
    <derivirana_varijabla naziv="DomainObject.Predmet.OstaliListNazivFormatedOIB_1">
      <item>Damir Radojević, OIB 92799681841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DOKA društvo s ograničenom odgovornošću za prijevoz</izvorni_sadrzaj>
    <derivirana_varijabla naziv="DomainObject.Predmet.ProtustrankaIDrugi_1">DOKA društvo s ograničenom odgovornošću za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DOKA društvo s ograničenom odgovornošću za prijevoz, OIB 56710921739, Zmaj Jove Jovanovića 23, 31000 Osijek</izvorni_sadrzaj>
    <derivirana_varijabla naziv="DomainObject.Predmet.ProtustrankaIDrugiAdressOIB_1">DOKA društvo s ograničenom odgovornošću za prijevoz, OIB 56710921739, Zmaj Jove Jovanovića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DOKA društvo s ograničenom odgovornošću za prijevoz</item>
      <item>Damir Radojević</item>
    </izvorni_sadrzaj>
    <derivirana_varijabla naziv="DomainObject.Predmet.SudioniciListNaziv_1">
      <item>FINA RC OSIJEK</item>
      <item>DOKA društvo s ograničenom odgovornošću za prijevoz</item>
      <item>Damir Radojević</item>
    </derivirana_varijabla>
  </DomainObject.Predmet.SudioniciListNaziv>
  <DomainObject.Predmet.SudioniciListAdressOIB>
    <izvorni_sadrzaj>
      <item>FINA RC OSIJEK, OIB 85821130368</item>
      <item>DOKA društvo s ograničenom odgovornošću za prijevoz, OIB 56710921739, Zmaj Jove Jovanovića 23,31000 Osijek</item>
      <item>Damir Radojević, OIB 92799681841, Zmaj Jove Jovanovića 23,31000 Osijek</item>
    </izvorni_sadrzaj>
    <derivirana_varijabla naziv="DomainObject.Predmet.SudioniciListAdressOIB_1">
      <item>FINA RC OSIJEK, OIB 85821130368</item>
      <item>DOKA društvo s ograničenom odgovornošću za prijevoz, OIB 56710921739, Zmaj Jove Jovanovića 23,31000 Osijek</item>
      <item>Damir Radojević, OIB 92799681841, Zmaj Jove Jovanovića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56710921739</item>
      <item>, OIB 92799681841</item>
    </izvorni_sadrzaj>
    <derivirana_varijabla naziv="DomainObject.Predmet.SudioniciListNazivOIB_1">
      <item>, OIB 85821130368</item>
      <item>, OIB 56710921739</item>
      <item>, OIB 92799681841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C36369-97B0-458E-A61D-86660D3A4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2390</properties:Characters>
  <properties:Lines>72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2018-01-08T07:07:00Z</cp:lastPrinted>
  <dcterms:modified xmlns:xsi="http://www.w3.org/2001/XMLSchema-instance" xsi:type="dcterms:W3CDTF">2018-04-11T08:04:00Z</dcterms:modified>
  <cp:revision>10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