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7eb04" w14:paraId="8a7eb04" w:rsidRDefault="00AA5237" w:rsidP="004C7981" w:rsidR="004C798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B06A37">
        <w:t>908/15-7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AA7F9A" w:rsidR="00B604B0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AA7F9A">
        <w:t>, OIB 85821130368</w:t>
      </w:r>
      <w:r w:rsidR="00745C8F">
        <w:t xml:space="preserve"> od </w:t>
      </w:r>
      <w:r w:rsidR="0024446C">
        <w:t>10. prosinca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24446C">
        <w:t>MAXIMUS d.o.o., Zadar, Ulica Ivana Duknovića 44., OIB 69545959400</w:t>
      </w:r>
      <w:r w:rsidR="002A6E5F" w:rsidRPr="00AB42D5">
        <w:t xml:space="preserve">, </w:t>
      </w:r>
      <w:r w:rsidR="00AA5237" w:rsidRPr="008C3132">
        <w:t xml:space="preserve">dana </w:t>
      </w:r>
      <w:r w:rsidR="0024446C">
        <w:t>8</w:t>
      </w:r>
      <w:r w:rsidR="00253501">
        <w:t>. travnja</w:t>
      </w:r>
      <w:r w:rsidR="00CD7763">
        <w:t xml:space="preserve"> 2016.</w:t>
      </w:r>
    </w:p>
    <w:p w:rsidRDefault="00AA7F9A" w:rsidP="00AA7F9A" w:rsidR="00AA7F9A" w:rsidRPr="008C3132">
      <w:pPr>
        <w:ind w:firstLine="705"/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AA7F9A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24446C">
        <w:t>MAXIMUS d.o.o., Zadar, Ulica Ivana Duknovića 44., OIB 69545959400</w:t>
      </w:r>
      <w:r w:rsidR="00785AF4">
        <w:t xml:space="preserve"> </w:t>
      </w:r>
      <w:r w:rsidR="00AB42D5">
        <w:t xml:space="preserve">s danom </w:t>
      </w:r>
      <w:r w:rsidR="0024446C">
        <w:t>8</w:t>
      </w:r>
      <w:r w:rsidR="00253501">
        <w:t>. travnja</w:t>
      </w:r>
      <w:r w:rsidR="00AB42D5">
        <w:t xml:space="preserve"> 2016. u </w:t>
      </w:r>
      <w:r w:rsidR="0024446C">
        <w:t>9,00</w:t>
      </w:r>
      <w:r w:rsidR="00AB42D5">
        <w:t xml:space="preserve"> 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proofErr w:type="spellStart"/>
      <w:r w:rsidR="00AE6A0E">
        <w:t>Jelenko</w:t>
      </w:r>
      <w:proofErr w:type="spellEnd"/>
      <w:r w:rsidR="00AE6A0E">
        <w:t xml:space="preserve"> </w:t>
      </w:r>
      <w:proofErr w:type="spellStart"/>
      <w:r w:rsidR="00AE6A0E">
        <w:t>Lehki</w:t>
      </w:r>
      <w:proofErr w:type="spellEnd"/>
      <w:r w:rsidR="00AE6A0E">
        <w:t xml:space="preserve"> iz Zagreba, Pavla </w:t>
      </w:r>
      <w:proofErr w:type="spellStart"/>
      <w:r w:rsidR="00AE6A0E">
        <w:t>Hatza</w:t>
      </w:r>
      <w:proofErr w:type="spellEnd"/>
      <w:r w:rsidR="00AE6A0E">
        <w:t xml:space="preserve"> 10., OIB 96068307857</w:t>
      </w:r>
      <w:r w:rsidR="00AA7F9A">
        <w:t>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24446C">
        <w:t>MAXIMUS d.o.o., Zadar, Ulica Ivana Duknovića 44., OIB 69545959400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AA7F9A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>
      <w:pPr>
        <w:ind w:hanging="705" w:left="705"/>
        <w:jc w:val="both"/>
      </w:pPr>
    </w:p>
    <w:p w:rsidRDefault="00287005" w:rsidP="00927608" w:rsidR="00287005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24446C">
        <w:t>10. prosinca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AE6A0E">
        <w:t>1</w:t>
      </w:r>
      <w:r w:rsidRPr="00B604B0">
        <w:t>.</w:t>
      </w:r>
      <w:r w:rsidR="005158F5">
        <w:t xml:space="preserve"> rujna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24446C">
        <w:t>644</w:t>
      </w:r>
      <w:r w:rsidR="00C45A25">
        <w:t xml:space="preserve"> </w:t>
      </w:r>
      <w:r w:rsidRPr="00B604B0">
        <w:t xml:space="preserve">dana u ukupnom iznosu od </w:t>
      </w:r>
      <w:r w:rsidR="0024446C">
        <w:t>50.567,08</w:t>
      </w:r>
      <w:r w:rsidR="00C45A25">
        <w:t xml:space="preserve"> </w:t>
      </w:r>
      <w:r w:rsidRPr="00B604B0">
        <w:t>kuna, da nema zaposlenih, 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 xml:space="preserve">ovaj sud je </w:t>
      </w:r>
      <w:r w:rsidR="0024446C">
        <w:t>11. veljače</w:t>
      </w:r>
      <w:r>
        <w:t xml:space="preserve">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 xml:space="preserve">dana </w:t>
      </w:r>
      <w:r w:rsidR="0024446C">
        <w:t>8</w:t>
      </w:r>
      <w:r w:rsidR="00253501">
        <w:t>. travnja</w:t>
      </w:r>
      <w:r>
        <w:t xml:space="preserve">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9819D7" w:rsidP="009819D7" w:rsidR="009819D7">
      <w:pPr>
        <w:jc w:val="both"/>
      </w:pPr>
      <w:r>
        <w:t>POUKA O PRAVNOM LIJEKU</w:t>
      </w:r>
    </w:p>
    <w:p w:rsidRDefault="009819D7" w:rsidP="009819D7" w:rsidR="009819D7">
      <w:pPr>
        <w:ind w:firstLine="708"/>
        <w:jc w:val="both"/>
      </w:pPr>
      <w:r>
        <w:t xml:space="preserve">Protiv ovoga rješenja može se izjaviti žalba u roku od 8 dana od dostave pisanog </w:t>
      </w:r>
      <w:proofErr w:type="spellStart"/>
      <w:r>
        <w:t>otpravka</w:t>
      </w:r>
      <w:proofErr w:type="spellEnd"/>
      <w:r>
        <w:t xml:space="preserve"> istog, putem ovog suda u tri istovjetna primjerka (čl. 12. i čl. 19. SZ-a). O žalbi odlučuje sudac pojedinac ovog suda (čl. 436. SZ-a). Žalba ne odgađa provedbu rješenja. </w:t>
      </w:r>
    </w:p>
    <w:p w:rsidRDefault="009819D7" w:rsidP="009819D7" w:rsidR="009819D7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9819D7" w:rsidP="009819D7" w:rsidR="009819D7"/>
    <w:p w:rsidRDefault="000E3B4A" w:rsidP="000E3B4A" w:rsidR="000E3B4A"/>
    <w:p w:rsidRDefault="000E3B4A" w:rsidP="000E3B4A" w:rsidR="000E3B4A">
      <w:pPr>
        <w:jc w:val="both"/>
      </w:pPr>
    </w:p>
    <w:p w:rsidRDefault="00AA7F9A" w:rsidP="000E3B4A" w:rsidR="00AA7F9A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lastRenderedPageBreak/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upravitelju uz potvrdu</w:t>
      </w:r>
      <w:r w:rsidR="00AA7F9A">
        <w:t xml:space="preserve"> i izjavu</w:t>
      </w:r>
      <w:r w:rsidRPr="00240F6B">
        <w:t xml:space="preserve"> 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</w:t>
      </w:r>
      <w:r w:rsidR="00AA7F9A">
        <w:t>adi provedbe točke V</w:t>
      </w:r>
      <w:r>
        <w:t>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AD4" w:rsidR="007F4AD4">
      <w:r>
        <w:separator/>
      </w:r>
    </w:p>
  </w:endnote>
  <w:endnote w:id="0" w:type="continuationSeparator">
    <w:p w:rsidRDefault="007F4AD4" w:rsidR="007F4A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AD4" w:rsidR="007F4AD4">
      <w:r>
        <w:separator/>
      </w:r>
    </w:p>
  </w:footnote>
  <w:footnote w:id="0" w:type="continuationSeparator">
    <w:p w:rsidRDefault="007F4AD4" w:rsidR="007F4A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0E7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B06A37" w:rsidRPr="00AB42D5">
      <w:t>Poslovni broj: 5</w:t>
    </w:r>
    <w:r w:rsidR="00B06A37">
      <w:t xml:space="preserve"> St-908/15-7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17BA9"/>
    <w:rsid w:val="00024FE0"/>
    <w:rsid w:val="00070E74"/>
    <w:rsid w:val="000712D6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24558"/>
    <w:rsid w:val="001357C2"/>
    <w:rsid w:val="001371D6"/>
    <w:rsid w:val="00147DE6"/>
    <w:rsid w:val="0015425E"/>
    <w:rsid w:val="00157784"/>
    <w:rsid w:val="00171FB9"/>
    <w:rsid w:val="001742EE"/>
    <w:rsid w:val="00177BF1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4446C"/>
    <w:rsid w:val="002449C5"/>
    <w:rsid w:val="00251DB9"/>
    <w:rsid w:val="00253501"/>
    <w:rsid w:val="00254DBF"/>
    <w:rsid w:val="002765A5"/>
    <w:rsid w:val="0028700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23F8"/>
    <w:rsid w:val="0031644E"/>
    <w:rsid w:val="00316882"/>
    <w:rsid w:val="00331E00"/>
    <w:rsid w:val="003325F1"/>
    <w:rsid w:val="003441DB"/>
    <w:rsid w:val="0038575A"/>
    <w:rsid w:val="00393A5F"/>
    <w:rsid w:val="003B1717"/>
    <w:rsid w:val="003B17EE"/>
    <w:rsid w:val="003B51BB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6263C"/>
    <w:rsid w:val="004647EF"/>
    <w:rsid w:val="004926D6"/>
    <w:rsid w:val="0049523C"/>
    <w:rsid w:val="004A5D4D"/>
    <w:rsid w:val="004B703D"/>
    <w:rsid w:val="004C2509"/>
    <w:rsid w:val="004C4B52"/>
    <w:rsid w:val="004C7182"/>
    <w:rsid w:val="004C72D2"/>
    <w:rsid w:val="004C7981"/>
    <w:rsid w:val="004E45AE"/>
    <w:rsid w:val="004E498B"/>
    <w:rsid w:val="00506311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FD0"/>
    <w:rsid w:val="005F005F"/>
    <w:rsid w:val="005F46A2"/>
    <w:rsid w:val="00614882"/>
    <w:rsid w:val="00624EE7"/>
    <w:rsid w:val="00630229"/>
    <w:rsid w:val="00635E90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85AF4"/>
    <w:rsid w:val="007967FC"/>
    <w:rsid w:val="007A0BC1"/>
    <w:rsid w:val="007C0700"/>
    <w:rsid w:val="007D6501"/>
    <w:rsid w:val="007D76E3"/>
    <w:rsid w:val="007F4AD4"/>
    <w:rsid w:val="00821286"/>
    <w:rsid w:val="008276F1"/>
    <w:rsid w:val="008455B6"/>
    <w:rsid w:val="008503D7"/>
    <w:rsid w:val="00862CC5"/>
    <w:rsid w:val="0088334D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19D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0272"/>
    <w:rsid w:val="00A91121"/>
    <w:rsid w:val="00A95955"/>
    <w:rsid w:val="00AA5237"/>
    <w:rsid w:val="00AA7F9A"/>
    <w:rsid w:val="00AB0BE2"/>
    <w:rsid w:val="00AB42D5"/>
    <w:rsid w:val="00AC3E5E"/>
    <w:rsid w:val="00AC6312"/>
    <w:rsid w:val="00AC7F62"/>
    <w:rsid w:val="00AD561D"/>
    <w:rsid w:val="00AE466F"/>
    <w:rsid w:val="00AE6A0E"/>
    <w:rsid w:val="00B002EE"/>
    <w:rsid w:val="00B00B3A"/>
    <w:rsid w:val="00B03ACB"/>
    <w:rsid w:val="00B06A37"/>
    <w:rsid w:val="00B40D38"/>
    <w:rsid w:val="00B41A83"/>
    <w:rsid w:val="00B541D9"/>
    <w:rsid w:val="00B56745"/>
    <w:rsid w:val="00B604B0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CE3FDA"/>
    <w:rsid w:val="00CE730F"/>
    <w:rsid w:val="00D10636"/>
    <w:rsid w:val="00D21637"/>
    <w:rsid w:val="00D23BBC"/>
    <w:rsid w:val="00D30751"/>
    <w:rsid w:val="00D3138D"/>
    <w:rsid w:val="00D36588"/>
    <w:rsid w:val="00D514E5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E459B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0302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B2684"/>
    <w:rsid w:val="00EC6F99"/>
    <w:rsid w:val="00ED5787"/>
    <w:rsid w:val="00EF6F21"/>
    <w:rsid w:val="00F34B4B"/>
    <w:rsid w:val="00F35619"/>
    <w:rsid w:val="00F36175"/>
    <w:rsid w:val="00F56EE3"/>
    <w:rsid w:val="00F63692"/>
    <w:rsid w:val="00F8123B"/>
    <w:rsid w:val="00F83A54"/>
    <w:rsid w:val="00F87118"/>
    <w:rsid w:val="00F909A4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0E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70E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0E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0E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0E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0E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70E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0E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0E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0E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St-908/2015</izvorni_sadrzaj>
    <derivirana_varijabla naziv="DomainObject.Predmet.OznakaBroj_1">St-908/2015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MAXIMUS d.o.o. za zastupanje u osiguranju</izvorni_sadrzaj>
    <derivirana_varijabla naziv="DomainObject.Predmet.ProtustrankaFormated_1">  MAXIMUS d.o.o. za zastupanje u osiguranju</derivirana_varijabla>
  </DomainObject.Predmet.ProtustrankaFormated>
  <DomainObject.Predmet.ProtustrankaFormatedOIB>
    <izvorni_sadrzaj>  MAXIMUS d.o.o. za zastupanje u osiguranju, OIB 69545959400</izvorni_sadrzaj>
    <derivirana_varijabla naziv="DomainObject.Predmet.ProtustrankaFormatedOIB_1">  MAXIMUS d.o.o. za zastupanje u osiguranju, OIB 69545959400</derivirana_varijabla>
  </DomainObject.Predmet.ProtustrankaFormatedOIB>
  <DomainObject.Predmet.ProtustrankaFormatedWithAdress>
    <izvorni_sadrzaj> MAXIMUS d.o.o. za zastupanje u osiguranju, Ulica Ivana Duknovića 44, 23000 Zadar</izvorni_sadrzaj>
    <derivirana_varijabla naziv="DomainObject.Predmet.ProtustrankaFormatedWithAdress_1"> MAXIMUS d.o.o. za zastupanje u osiguranju, Ulica Ivana Duknovića 44, 23000 Zadar</derivirana_varijabla>
  </DomainObject.Predmet.ProtustrankaFormatedWithAdress>
  <DomainObject.Predmet.ProtustrankaFormatedWithAdressOIB>
    <izvorni_sadrzaj> MAXIMUS d.o.o. za zastupanje u osiguranju, OIB 69545959400, Ulica Ivana Duknovića 44, 23000 Zadar</izvorni_sadrzaj>
    <derivirana_varijabla naziv="DomainObject.Predmet.ProtustrankaFormatedWithAdressOIB_1"> MAXIMUS d.o.o. za zastupanje u osiguranju, OIB 69545959400, Ulica Ivana Duknovića 44, 23000 Zadar</derivirana_varijabla>
  </DomainObject.Predmet.ProtustrankaFormatedWithAdressOIB>
  <DomainObject.Predmet.ProtustrankaWithAdress>
    <izvorni_sadrzaj>MAXIMUS d.o.o. za zastupanje u osiguranju Ulica Ivana Duknovića 44, 23000 Zadar</izvorni_sadrzaj>
    <derivirana_varijabla naziv="DomainObject.Predmet.ProtustrankaWithAdress_1">MAXIMUS d.o.o. za zastupanje u osiguranju Ulica Ivana Duknovića 44, 23000 Zadar</derivirana_varijabla>
  </DomainObject.Predmet.ProtustrankaWithAdress>
  <DomainObject.Predmet.ProtustrankaWithAdressOIB>
    <izvorni_sadrzaj>MAXIMUS d.o.o. za zastupanje u osiguranju, OIB 69545959400, Ulica Ivana Duknovića 44, 23000 Zadar</izvorni_sadrzaj>
    <derivirana_varijabla naziv="DomainObject.Predmet.ProtustrankaWithAdressOIB_1">MAXIMUS d.o.o. za zastupanje u osiguranju, OIB 69545959400, Ulica Ivana Duknovića 44, 23000 Zadar</derivirana_varijabla>
  </DomainObject.Predmet.ProtustrankaWithAdressOIB>
  <DomainObject.Predmet.ProtustrankaNazivFormated>
    <izvorni_sadrzaj>MAXIMUS d.o.o. za zastupanje u osiguranju</izvorni_sadrzaj>
    <derivirana_varijabla naziv="DomainObject.Predmet.ProtustrankaNazivFormated_1">MAXIMUS d.o.o. za zastupanje u osiguranju</derivirana_varijabla>
  </DomainObject.Predmet.ProtustrankaNazivFormated>
  <DomainObject.Predmet.ProtustrankaNazivFormatedOIB>
    <izvorni_sadrzaj>MAXIMUS d.o.o. za zastupanje u osiguranju, OIB 69545959400</izvorni_sadrzaj>
    <derivirana_varijabla naziv="DomainObject.Predmet.ProtustrankaNazivFormatedOIB_1">MAXIMUS d.o.o. za zastupanje u osiguranju, OIB 69545959400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50567.08</izvorni_sadrzaj>
    <derivirana_varijabla naziv="DomainObject.Predmet.TrenutnaVrijednost_1">50567.08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MAXIMUS d.o.o. za zastupanje u osiguranju</item>
    </izvorni_sadrzaj>
    <derivirana_varijabla naziv="DomainObject.Predmet.ProtuStrankaListFormated_1">
      <item>MAXIMUS d.o.o. za zastupanje u osiguranju</item>
    </derivirana_varijabla>
  </DomainObject.Predmet.ProtuStrankaListFormated>
  <DomainObject.Predmet.ProtuStrankaListFormatedOIB>
    <izvorni_sadrzaj>
      <item>MAXIMUS d.o.o. za zastupanje u osiguranju, OIB 69545959400</item>
    </izvorni_sadrzaj>
    <derivirana_varijabla naziv="DomainObject.Predmet.ProtuStrankaListFormatedOIB_1">
      <item>MAXIMUS d.o.o. za zastupanje u osiguranju, OIB 69545959400</item>
    </derivirana_varijabla>
  </DomainObject.Predmet.ProtuStrankaListFormatedOIB>
  <DomainObject.Predmet.ProtuStrankaListFormatedWithAdress>
    <izvorni_sadrzaj>
      <item>MAXIMUS d.o.o. za zastupanje u osiguranju, Ulica Ivana Duknovića 44, 23000 Zadar</item>
    </izvorni_sadrzaj>
    <derivirana_varijabla naziv="DomainObject.Predmet.ProtuStrankaListFormatedWithAdress_1">
      <item>MAXIMUS d.o.o. za zastupanje u osiguranju, Ulica Ivana Duknovića 44, 23000 Zadar</item>
    </derivirana_varijabla>
  </DomainObject.Predmet.ProtuStrankaListFormatedWithAdress>
  <DomainObject.Predmet.ProtuStrankaListFormatedWithAdressOIB>
    <izvorni_sadrzaj>
      <item>MAXIMUS d.o.o. za zastupanje u osiguranju, OIB 69545959400, Ulica Ivana Duknovića 44, 23000 Zadar</item>
    </izvorni_sadrzaj>
    <derivirana_varijabla naziv="DomainObject.Predmet.ProtuStrankaListFormatedWithAdressOIB_1">
      <item>MAXIMUS d.o.o. za zastupanje u osiguranju, OIB 69545959400, Ulica Ivana Duknovića 44, 23000 Zadar</item>
    </derivirana_varijabla>
  </DomainObject.Predmet.ProtuStrankaListFormatedWithAdressOIB>
  <DomainObject.Predmet.ProtuStrankaListNazivFormated>
    <izvorni_sadrzaj>
      <item>MAXIMUS d.o.o. za zastupanje u osiguranju</item>
    </izvorni_sadrzaj>
    <derivirana_varijabla naziv="DomainObject.Predmet.ProtuStrankaListNazivFormated_1">
      <item>MAXIMUS d.o.o. za zastupanje u osiguranju</item>
    </derivirana_varijabla>
  </DomainObject.Predmet.ProtuStrankaListNazivFormated>
  <DomainObject.Predmet.ProtuStrankaListNazivFormatedOIB>
    <izvorni_sadrzaj>
      <item>MAXIMUS d.o.o. za zastupanje u osiguranju, OIB 69545959400</item>
    </izvorni_sadrzaj>
    <derivirana_varijabla naziv="DomainObject.Predmet.ProtuStrankaListNazivFormatedOIB_1">
      <item>MAXIMUS d.o.o. za zastupanje u osiguranju, OIB 69545959400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MAXIMUS d.o.o. za zastupanje u osiguranju</izvorni_sadrzaj>
    <derivirana_varijabla naziv="DomainObject.Predmet.ProtustrankaIDrugi_1">MAXIMUS d.o.o. za zastupanje u osiguranju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MAXIMUS d.o.o. za zastupanje u osiguranju, OIB 69545959400, Ulica Ivana Duknovića 44, 23000 Zadar</izvorni_sadrzaj>
    <derivirana_varijabla naziv="DomainObject.Predmet.ProtustrankaIDrugiAdressOIB_1">MAXIMUS d.o.o. za zastupanje u osiguranju, OIB 69545959400, Ulica Ivana Duknovića 44,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MAXIMUS d.o.o. za zastupanje u osiguranju</item>
    </izvorni_sadrzaj>
    <derivirana_varijabla naziv="DomainObject.Predmet.SudioniciListNaziv_1">
      <item>FINA</item>
      <item>MAXIMUS d.o.o. za zastupanje u osiguranju</item>
    </derivirana_varijabla>
  </DomainObject.Predmet.SudioniciListNaziv>
  <DomainObject.Predmet.SudioniciListAdressOIB>
    <izvorni_sadrzaj>
      <item>FINA, OIB 85821130368</item>
      <item>MAXIMUS d.o.o. za zastupanje u osiguranju, OIB 69545959400, Ulica Ivana Duknovića 44,23000 Zadar</item>
    </izvorni_sadrzaj>
    <derivirana_varijabla naziv="DomainObject.Predmet.SudioniciListAdressOIB_1">
      <item>FINA, OIB 85821130368</item>
      <item>MAXIMUS d.o.o. za zastupanje u osiguranju, OIB 69545959400, Ulica Ivana Duknovića 44,23000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69545959400</item>
    </izvorni_sadrzaj>
    <derivirana_varijabla naziv="DomainObject.Predmet.SudioniciListNazivOIB_1">
      <item>, OIB 85821130368</item>
      <item>, OIB 69545959400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857</properties:Words>
  <properties:Characters>4666</properties:Characters>
  <properties:Lines>123</properties:Lines>
  <properties:Paragraphs>41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2016-04-06T11:27:00Z</dcterms:created>
  <dc:creator>Administrator</dc:creator>
  <cp:lastModifiedBy>Vedrana Raspović</cp:lastModifiedBy>
  <cp:lastPrinted>2016-04-06T11:31:00Z</cp:lastPrinted>
  <dcterms:modified xmlns:xsi="http://www.w3.org/2001/XMLSchema-instance" xsi:type="dcterms:W3CDTF">2016-04-08T06:59:00Z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