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6eeb" w14:paraId="f416eeb" w:rsidRDefault="000F3A50" w:rsidP="000F3A50" w:rsidR="000F3A50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F3A50" w:rsidP="000F3A50" w:rsidR="000F3A50">
      <w:pPr>
        <w:jc w:val="both"/>
      </w:pPr>
      <w:r>
        <w:t xml:space="preserve">       REPUBLIKA HRVATSKA</w:t>
      </w:r>
    </w:p>
    <w:p w:rsidRDefault="000F3A50" w:rsidP="000F3A50" w:rsidR="000F3A50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F3A50" w:rsidP="000F3A50" w:rsidR="000F3A50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F3A50" w:rsidP="000F3A50" w:rsidR="000F3A50">
      <w:pPr>
        <w:ind w:left="5664"/>
      </w:pPr>
    </w:p>
    <w:p w:rsidRDefault="000F3A50" w:rsidP="000F3A50" w:rsidR="000F3A50">
      <w:pPr>
        <w:ind w:left="5664"/>
      </w:pPr>
    </w:p>
    <w:p w:rsidRDefault="000F3A50" w:rsidP="000F3A50" w:rsidR="000F3A50">
      <w:pPr>
        <w:jc w:val="center"/>
      </w:pPr>
      <w:r>
        <w:t>R E P U B L I K A   H R V A T S K A</w:t>
      </w:r>
    </w:p>
    <w:p w:rsidRDefault="000F3A50" w:rsidP="000F3A50" w:rsidR="000F3A50">
      <w:pPr>
        <w:rPr>
          <w:b/>
        </w:rPr>
      </w:pPr>
    </w:p>
    <w:p w:rsidRDefault="000F3A50" w:rsidP="000F3A50" w:rsidR="000F3A50">
      <w:pPr>
        <w:jc w:val="center"/>
      </w:pPr>
      <w:r>
        <w:t>R J E Š E N J E</w:t>
      </w:r>
    </w:p>
    <w:p w:rsidRDefault="000F3A50" w:rsidP="000F3A50" w:rsidR="000F3A50">
      <w:pPr>
        <w:jc w:val="center"/>
      </w:pPr>
    </w:p>
    <w:p w:rsidRDefault="000F3A50" w:rsidP="000F3A50" w:rsidR="000F3A50">
      <w:pPr>
        <w:jc w:val="center"/>
      </w:pPr>
    </w:p>
    <w:p w:rsidRDefault="0096147C" w:rsidP="0096147C" w:rsidR="0096147C">
      <w:pPr>
        <w:ind w:firstLine="708"/>
        <w:jc w:val="both"/>
      </w:pPr>
      <w:r>
        <w:t xml:space="preserve">TRGOVAČKI SUD U VARAŽDINU, po sucu toga suda Jasni Lekić, kao stečajnom sucu, u stečajnom predmetu u povodu prijedloga predlagatelja Republika Hrvatska, Ministarstvo financija-Porezna uprava, Područni ured Sjeverna Hrvatska, zastupana po Županijskom državnom odvjetništvu u Varaždinu, protiv dužnika SOLIS j.d.o.o. za proizvodnju i usluge, skraćena tvrtka: SOLIS j.d.o.o. Koprivnica, Ivana Generalića 3, MBS: 070126175, OIB: 54105212910, radi otvaranja stečajnog postupka nad dužnikom, dana 28. listopada 2016. godine, </w:t>
      </w:r>
    </w:p>
    <w:p w:rsidRDefault="000F3A50" w:rsidP="000F3A50" w:rsidR="000F3A50">
      <w:pPr>
        <w:jc w:val="both"/>
      </w:pPr>
    </w:p>
    <w:p w:rsidRDefault="000F3A50" w:rsidP="000F3A50" w:rsidR="000F3A50">
      <w:pPr>
        <w:jc w:val="both"/>
      </w:pPr>
    </w:p>
    <w:p w:rsidRDefault="000F3A50" w:rsidP="000F3A50" w:rsidR="000F3A50">
      <w:pPr>
        <w:jc w:val="center"/>
      </w:pPr>
      <w:r>
        <w:t xml:space="preserve">r i j e š i o    j e </w:t>
      </w:r>
    </w:p>
    <w:p w:rsidRDefault="000F3A50" w:rsidP="000F3A50" w:rsidR="000F3A50">
      <w:pPr>
        <w:jc w:val="center"/>
      </w:pPr>
    </w:p>
    <w:p w:rsidRDefault="000F3A50" w:rsidP="000F3A50" w:rsidR="000F3A50"/>
    <w:p w:rsidRDefault="000F3A50" w:rsidP="000F3A50" w:rsidR="000F3A50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3524A1">
        <w:t>SOLIS j.d.o.o. za proizvodnju i usluge, skraćena tvrtka: SOLIS j.d.o.o. Koprivnica, Ivana Generalića 3, MBS: 070126175, OIB: 54105212910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0F3A50" w:rsidP="000F3A50" w:rsidR="000F3A50">
      <w:pPr>
        <w:jc w:val="both"/>
      </w:pPr>
    </w:p>
    <w:p w:rsidRDefault="000F3A50" w:rsidP="000F3A50" w:rsidR="000F3A50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0F3A50" w:rsidP="000F3A50" w:rsidR="000F3A50">
      <w:pPr>
        <w:jc w:val="both"/>
      </w:pPr>
    </w:p>
    <w:p w:rsidRDefault="000F3A50" w:rsidP="000F3A50" w:rsidR="000F3A50">
      <w:pPr>
        <w:jc w:val="center"/>
      </w:pPr>
      <w:r>
        <w:t>Obrazloženje</w:t>
      </w:r>
    </w:p>
    <w:p w:rsidRDefault="000F3A50" w:rsidP="000F3A50" w:rsidR="000F3A50">
      <w:pPr>
        <w:jc w:val="center"/>
      </w:pPr>
    </w:p>
    <w:p w:rsidRDefault="000F3A50" w:rsidP="000F3A50" w:rsidR="000F3A50">
      <w:pPr>
        <w:jc w:val="center"/>
      </w:pPr>
    </w:p>
    <w:p w:rsidRDefault="000F3A50" w:rsidP="000F3A50" w:rsidR="000F3A50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0F3A50" w:rsidP="000F3A50" w:rsidR="000F3A50">
      <w:pPr>
        <w:jc w:val="both"/>
      </w:pPr>
    </w:p>
    <w:p w:rsidRDefault="000F3A50" w:rsidP="000F3A50" w:rsidR="000F3A50">
      <w:pPr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0F3A50" w:rsidP="000F3A50" w:rsidR="000F3A50">
      <w:pPr>
        <w:jc w:val="both"/>
      </w:pPr>
    </w:p>
    <w:p w:rsidRDefault="000F3A50" w:rsidP="000F3A50" w:rsidR="000F3A50">
      <w:pPr>
        <w:jc w:val="both"/>
      </w:pPr>
    </w:p>
    <w:p w:rsidRDefault="000F3A50" w:rsidP="000F3A50" w:rsidR="000F3A50">
      <w:pPr>
        <w:jc w:val="both"/>
      </w:pPr>
    </w:p>
    <w:p w:rsidRDefault="000F3A50" w:rsidP="000F3A50" w:rsidR="000F3A50">
      <w:pPr>
        <w:jc w:val="center"/>
      </w:pPr>
      <w:r>
        <w:t>U Varaždinu, 28. listopada 2016. godine</w:t>
      </w:r>
    </w:p>
    <w:p w:rsidRDefault="000F3A50" w:rsidP="000F3A50" w:rsidR="000F3A50">
      <w:pPr>
        <w:jc w:val="center"/>
      </w:pPr>
    </w:p>
    <w:p w:rsidRDefault="000F3A50" w:rsidP="000F3A50" w:rsidR="000F3A50">
      <w:pPr>
        <w:jc w:val="center"/>
      </w:pPr>
    </w:p>
    <w:p w:rsidRDefault="000F3A50" w:rsidP="000F3A50" w:rsidR="000F3A50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0F3A50" w:rsidP="000F3A50" w:rsidR="000F3A50">
      <w:pPr>
        <w:jc w:val="both"/>
      </w:pPr>
    </w:p>
    <w:p w:rsidRDefault="000F3A50" w:rsidP="000F3A50" w:rsidR="000F3A50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0F3A50" w:rsidP="000F3A50" w:rsidR="000F3A50">
      <w:pPr>
        <w:jc w:val="both"/>
      </w:pPr>
    </w:p>
    <w:p w:rsidRDefault="000F3A50" w:rsidP="000F3A50" w:rsidR="000F3A50">
      <w:pPr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0F3A50" w:rsidP="000F3A50" w:rsidR="000F3A50">
      <w:pPr>
        <w:jc w:val="both"/>
      </w:pPr>
    </w:p>
    <w:p w:rsidRDefault="000F3A50" w:rsidP="000F3A50" w:rsidR="000F3A50">
      <w:pPr>
        <w:jc w:val="both"/>
      </w:pPr>
    </w:p>
    <w:p w:rsidRDefault="000F3A50" w:rsidP="000F3A50" w:rsidR="000F3A50">
      <w:pPr>
        <w:jc w:val="both"/>
      </w:pPr>
    </w:p>
    <w:p w:rsidRDefault="000F3A50" w:rsidP="000F3A50" w:rsidR="000F3A50">
      <w:pPr>
        <w:jc w:val="both"/>
      </w:pPr>
    </w:p>
    <w:p w:rsidRDefault="000F3A50" w:rsidP="000F3A50" w:rsidR="000F3A50">
      <w:pPr>
        <w:jc w:val="both"/>
      </w:pPr>
      <w:r>
        <w:t>UPUTA O PRAVNOM LIJEKU:</w:t>
      </w:r>
    </w:p>
    <w:p w:rsidRDefault="000F3A50" w:rsidP="000F3A50" w:rsidR="000F3A50">
      <w:pPr>
        <w:jc w:val="both"/>
      </w:pPr>
      <w:r>
        <w:t xml:space="preserve">Protiv ovog rješenja posebna žalba nije dopuštena. </w:t>
      </w:r>
    </w:p>
    <w:p w:rsidRDefault="000F3A50" w:rsidP="000F3A50" w:rsidR="000F3A50">
      <w:pPr>
        <w:jc w:val="both"/>
      </w:pPr>
    </w:p>
    <w:p w:rsidRDefault="000F3A50" w:rsidP="000F3A50" w:rsidR="000F3A50">
      <w:pPr>
        <w:jc w:val="both"/>
      </w:pPr>
    </w:p>
    <w:p w:rsidRDefault="000F3A50" w:rsidP="000F3A50" w:rsidR="000F3A50">
      <w:pPr>
        <w:jc w:val="both"/>
      </w:pPr>
      <w:r>
        <w:t xml:space="preserve">DNA: 1. Direktor dužnika </w:t>
      </w:r>
      <w:r w:rsidR="00C94A6D">
        <w:t>Lazar Matić, Zagreb, Fočanska ulica 4</w:t>
      </w:r>
    </w:p>
    <w:p w:rsidRDefault="000F3A50" w:rsidP="000F3A50" w:rsidR="000F3A50">
      <w:pPr>
        <w:jc w:val="both"/>
      </w:pPr>
      <w:r>
        <w:t xml:space="preserve">           2. e-Oglasna ploča ovog suda </w:t>
      </w:r>
    </w:p>
    <w:p w:rsidRDefault="00DA0242" w:rsidP="000F3A50" w:rsidR="00DA0242" w:rsidRPr="000F3A50"/>
    <w:sectPr w:rsidSect="0032366B" w:rsidR="00DA0242" w:rsidRPr="000F3A5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16F" w:rsidP="00537B78" w:rsidR="0010016F">
      <w:r>
        <w:separator/>
      </w:r>
    </w:p>
  </w:endnote>
  <w:endnote w:id="0" w:type="continuationSeparator">
    <w:p w:rsidRDefault="0010016F" w:rsidP="00537B78" w:rsidR="00100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16F" w:rsidP="00537B78" w:rsidR="0010016F">
      <w:r>
        <w:separator/>
      </w:r>
    </w:p>
  </w:footnote>
  <w:footnote w:id="0" w:type="continuationSeparator">
    <w:p w:rsidRDefault="0010016F" w:rsidP="00537B78" w:rsidR="001001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A50" w:rsidR="008333A9">
    <w:pPr>
      <w:pStyle w:val="Zaglavlje"/>
    </w:pPr>
    <w:r>
      <w:rPr>
        <w:rStyle w:val="PozadinaSvijetloCrvena"/>
        <w:shd w:fill="auto" w:color="auto" w:val="clear"/>
      </w:rPr>
      <w:t>Poslovni broj: 3 St-820/16-14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3A50"/>
    <w:rsid w:val="0010016F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4A1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47C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4A6D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2E6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F3A5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F3A5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79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82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St-820/2016-14</izvorni_sadrzaj>
    <derivirana_varijabla naziv="DomainObject.Oznaka_1">St-820/2016-14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Prijedlgo za otvaranje st. postupka 22.2.2016.</izvorni_sadrzaj>
    <derivirana_varijabla naziv="DomainObject.Predmet.Opis_1">Prijedlgo za otvaranje st. postupka 22.2.2016.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SOLIS j.d.o.o. za proizvodnju i usluge</izvorni_sadrzaj>
    <derivirana_varijabla naziv="DomainObject.Predmet.ProtustrankaFormated_1">  SOLIS j.d.o.o. za proizvodnju i usluge</derivirana_varijabla>
  </DomainObject.Predmet.ProtustrankaFormated>
  <DomainObject.Predmet.ProtustrankaFormatedOIB>
    <izvorni_sadrzaj>  SOLIS j.d.o.o. za proizvodnju i usluge, OIB 54105212910</izvorni_sadrzaj>
    <derivirana_varijabla naziv="DomainObject.Predmet.ProtustrankaFormatedOIB_1">  SOLIS j.d.o.o. za proizvodnju i usluge, OIB 54105212910</derivirana_varijabla>
  </DomainObject.Predmet.ProtustrankaFormatedOIB>
  <DomainObject.Predmet.ProtustrankaFormatedWithAdress>
    <izvorni_sadrzaj> SOLIS j.d.o.o. za proizvodnju i usluge, Ivana Generalića 3, 48000 Koprivnica</izvorni_sadrzaj>
    <derivirana_varijabla naziv="DomainObject.Predmet.ProtustrankaFormatedWithAdress_1"> SOLIS j.d.o.o. za proizvodnju i usluge, Ivana Generalića 3, 48000 Koprivnica</derivirana_varijabla>
  </DomainObject.Predmet.ProtustrankaFormatedWithAdress>
  <DomainObject.Predmet.ProtustrankaFormatedWithAdressOIB>
    <izvorni_sadrzaj> SOLIS j.d.o.o. za proizvodnju i usluge, OIB 54105212910, Ivana Generalića 3, 48000 Koprivnica</izvorni_sadrzaj>
    <derivirana_varijabla naziv="DomainObject.Predmet.ProtustrankaFormatedWithAdressOIB_1"> SOLIS j.d.o.o. za proizvodnju i usluge, OIB 54105212910, Ivana Generalića 3, 48000 Koprivnica</derivirana_varijabla>
  </DomainObject.Predmet.ProtustrankaFormatedWithAdressOIB>
  <DomainObject.Predmet.ProtustrankaWithAdress>
    <izvorni_sadrzaj>SOLIS j.d.o.o. za proizvodnju i usluge Ivana Generalića 3, 48000 Koprivnica</izvorni_sadrzaj>
    <derivirana_varijabla naziv="DomainObject.Predmet.ProtustrankaWithAdress_1">SOLIS j.d.o.o. za proizvodnju i usluge Ivana Generalića 3, 48000 Koprivnica</derivirana_varijabla>
  </DomainObject.Predmet.ProtustrankaWithAdress>
  <DomainObject.Predmet.ProtustrankaWithAdressOIB>
    <izvorni_sadrzaj>SOLIS j.d.o.o. za proizvodnju i usluge, OIB 54105212910, Ivana Generalića 3, 48000 Koprivnica</izvorni_sadrzaj>
    <derivirana_varijabla naziv="DomainObject.Predmet.ProtustrankaWithAdressOIB_1">SOLIS j.d.o.o. za proizvodnju i usluge, OIB 54105212910, Ivana Generalića 3, 48000 Koprivnica</derivirana_varijabla>
  </DomainObject.Predmet.ProtustrankaWithAdressOIB>
  <DomainObject.Predmet.ProtustrankaNazivFormated>
    <izvorni_sadrzaj>SOLIS j.d.o.o. za proizvodnju i usluge</izvorni_sadrzaj>
    <derivirana_varijabla naziv="DomainObject.Predmet.ProtustrankaNazivFormated_1">SOLIS j.d.o.o. za proizvodnju i usluge</derivirana_varijabla>
  </DomainObject.Predmet.ProtustrankaNazivFormated>
  <DomainObject.Predmet.ProtustrankaNazivFormatedOIB>
    <izvorni_sadrzaj>SOLIS j.d.o.o. za proizvodnju i usluge, OIB 54105212910</izvorni_sadrzaj>
    <derivirana_varijabla naziv="DomainObject.Predmet.ProtustrankaNazivFormatedOIB_1">SOLIS j.d.o.o. za proizvodnju i usluge, OIB 54105212910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- Porezna uprava, Područni ured sjeverna Hrvatska zastupanog po punomoćniku Županijsko državno odvjetništvo u Varaždinu</izvorni_sadrzaj>
    <derivirana_varijabla naziv="DomainObject.Predmet.StrankaFormated_1">  Republika Hrvatska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 - Porezna uprava, Područni ured sjeverna Hrvatska, OIB 18683136487 zastupanog po punomoćniku Županijsko državno odvjetništvo u Varaždinu</izvorni_sadrzaj>
    <derivirana_varijabla naziv="DomainObject.Predmet.StrankaFormatedOIB_1">  Republika Hrvatska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Republika Hrvatska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Republika Hrvatska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Republika Hrvatska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Republika Hrvatska Ministarstvo financija - Porezna uprava, Područni ured sjeverna Hrvatska Graberje 1,42000 Varaždin</izvorni_sadrzaj>
    <derivirana_varijabla naziv="DomainObject.Predmet.StrankaWithAdress_1">Republika Hrvatska Ministarstvo financija - Porezna uprava, Područni ured sjeverna Hrvatska Graberje 1,42000 Varaždin</derivirana_varijabla>
  </DomainObject.Predmet.StrankaWithAdress>
  <DomainObject.Predmet.StrankaWithAdressOIB>
    <izvorni_sadrzaj>Republika Hrvatska Ministarstvo financija - Porezna uprava, Područni ured sjeverna Hrvatska, OIB 18683136487, Graberje 1,42000 Varaždin</izvorni_sadrzaj>
    <derivirana_varijabla naziv="DomainObject.Predmet.StrankaWithAdressOIB_1">Republika Hrvatska Ministarstvo financija - Porezna uprava, Područni ured sjeverna Hrvatska, OIB 18683136487, Graberje 1,42000 Varaždin</derivirana_varijabla>
  </DomainObject.Predmet.StrankaWithAdressOIB>
  <DomainObject.Predmet.StrankaNazivFormated>
    <izvorni_sadrzaj>Republika Hrvatska Ministarstvo financija - Porezna uprava, Područni ured sjeverna Hrvatska</izvorni_sadrzaj>
    <derivirana_varijabla naziv="DomainObject.Predmet.StrankaNazivFormated_1">Republika Hrvatska Ministarstvo financija - Porezna uprava, Područni ured sjeverna Hrvatska</derivirana_varijabla>
  </DomainObject.Predmet.StrankaNazivFormated>
  <DomainObject.Predmet.StrankaNazivFormatedOIB>
    <izvorni_sadrzaj>Republika Hrvatska Ministarstvo financija - Porezna uprava, Područni ured sjeverna Hrvatska, OIB 18683136487</izvorni_sadrzaj>
    <derivirana_varijabla naziv="DomainObject.Predmet.StrankaNazivFormatedOIB_1">Republika Hrvatska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11658.11</izvorni_sadrzaj>
    <derivirana_varijabla naziv="DomainObject.Predmet.TrenutnaVrijednost_1">11658.11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Ministarstvo financija -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Republika Hrvatska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Republika Hrvatska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 - Porezna uprava, Područni ured sjeverna Hrvatska</item>
    </izvorni_sadrzaj>
    <derivirana_varijabla naziv="DomainObject.Predmet.StrankaListNazivFormated_1">
      <item>Republika Hrvatska Ministarstvo financija - Porezna uprava, Područni ured sjeverna Hrvatska</item>
    </derivirana_varijabla>
  </DomainObject.Predmet.StrankaListNazivFormated>
  <DomainObject.Predmet.StrankaListNazivFormatedOIB>
    <izvorni_sadrzaj>
      <item>Republika Hrvatska Ministarstvo financija - Porezna uprava, Područni ured sjeverna Hrvatska, OIB 18683136487</item>
    </izvorni_sadrzaj>
    <derivirana_varijabla naziv="DomainObject.Predmet.StrankaListNazivFormatedOIB_1">
      <item>Republika Hrvatska Ministarstvo financija - Porezna uprava, Područni ured sjeverna Hrvatska, OIB 18683136487</item>
    </derivirana_varijabla>
  </DomainObject.Predmet.StrankaListNazivFormatedOIB>
  <DomainObject.Predmet.ProtuStrankaListFormated>
    <izvorni_sadrzaj>
      <item>SOLIS j.d.o.o. za proizvodnju i usluge</item>
    </izvorni_sadrzaj>
    <derivirana_varijabla naziv="DomainObject.Predmet.ProtuStrankaListFormated_1">
      <item>SOLIS j.d.o.o. za proizvodnju i usluge</item>
    </derivirana_varijabla>
  </DomainObject.Predmet.ProtuStrankaListFormated>
  <DomainObject.Predmet.ProtuStrankaListFormatedOIB>
    <izvorni_sadrzaj>
      <item>SOLIS j.d.o.o. za proizvodnju i usluge, OIB 54105212910</item>
    </izvorni_sadrzaj>
    <derivirana_varijabla naziv="DomainObject.Predmet.ProtuStrankaListFormatedOIB_1">
      <item>SOLIS j.d.o.o. za proizvodnju i usluge, OIB 54105212910</item>
    </derivirana_varijabla>
  </DomainObject.Predmet.ProtuStrankaListFormatedOIB>
  <DomainObject.Predmet.ProtuStrankaListFormatedWithAdress>
    <izvorni_sadrzaj>
      <item>SOLIS j.d.o.o. za proizvodnju i usluge, Ivana Generalića 3, 48000 Koprivnica</item>
    </izvorni_sadrzaj>
    <derivirana_varijabla naziv="DomainObject.Predmet.ProtuStrankaListFormatedWithAdress_1">
      <item>SOLIS j.d.o.o. za proizvodnju i usluge, Ivana Generalića 3, 48000 Koprivnica</item>
    </derivirana_varijabla>
  </DomainObject.Predmet.ProtuStrankaListFormatedWithAdress>
  <DomainObject.Predmet.ProtuStrankaListFormatedWithAdressOIB>
    <izvorni_sadrzaj>
      <item>SOLIS j.d.o.o. za proizvodnju i usluge, OIB 54105212910, Ivana Generalića 3, 48000 Koprivnica</item>
    </izvorni_sadrzaj>
    <derivirana_varijabla naziv="DomainObject.Predmet.ProtuStrankaListFormatedWithAdressOIB_1">
      <item>SOLIS j.d.o.o. za proizvodnju i usluge, OIB 54105212910, Ivana Generalića 3, 48000 Koprivnica</item>
    </derivirana_varijabla>
  </DomainObject.Predmet.ProtuStrankaListFormatedWithAdressOIB>
  <DomainObject.Predmet.ProtuStrankaListNazivFormated>
    <izvorni_sadrzaj>
      <item>SOLIS j.d.o.o. za proizvodnju i usluge</item>
    </izvorni_sadrzaj>
    <derivirana_varijabla naziv="DomainObject.Predmet.ProtuStrankaListNazivFormated_1">
      <item>SOLIS j.d.o.o. za proizvodnju i usluge</item>
    </derivirana_varijabla>
  </DomainObject.Predmet.ProtuStrankaListNazivFormated>
  <DomainObject.Predmet.ProtuStrankaListNazivFormatedOIB>
    <izvorni_sadrzaj>
      <item>SOLIS j.d.o.o. za proizvodnju i usluge, OIB 54105212910</item>
    </izvorni_sadrzaj>
    <derivirana_varijabla naziv="DomainObject.Predmet.ProtuStrankaListNazivFormatedOIB_1">
      <item>SOLIS j.d.o.o. za proizvodnju i usluge, OIB 54105212910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 - Porezna uprava, Područni ured sjeverna Hrvatska</item>
    </izvorni_sadrzaj>
    <derivirana_varijabla naziv="DomainObject.Predmet.OstaliListFormated_1">
      <item>Županijsko državno odvjetništvo u Varaždinu punomoćnik sudionika u postupku Republika Hrvatska Ministarstvo financija - Porezna uprava, Područni ured sjeverna Hrvatska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 - Porezna uprava, Područni ured sjeverna Hrvatska</item>
    </izvorni_sadrzaj>
    <derivirana_varijabla naziv="DomainObject.Predmet.OstaliListFormatedOIB_1">
      <item>Županijsko državno odvjetništvo u Varaždinu punomoćnik sudionika u postupku Republika Hrvatska Ministarstvo financija - Porezna uprava,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 - Porezna uprava, Područni ured sjeverna Hrvatska</item>
    </izvorni_sadrzaj>
    <derivirana_varijabla naziv="DomainObject.Predmet.OstaliListFormatedWithAdress_1">
      <item>Županijsko državno odvjetništvo u Varaždinu punomoćnik sudionika u postupku Republika Hrvatska Ministarstvo financija - Porezna uprava,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 - Porezna uprava, Područni ured sjeverna Hrvatska</item>
    </izvorni_sadrzaj>
    <derivirana_varijabla naziv="DomainObject.Predmet.OstaliListFormatedWithAdressOIB_1">
      <item>Županijsko državno odvjetništvo u Varaždinu punomoćnik sudionika u postupku Republika Hrvatska Ministarstvo financija - Porezna uprava,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>St-820/2016-14</izvorni_sadrzaj>
    <derivirana_varijabla naziv="DomainObject.PoslovniBrojDokumenta_1">St-820/2016-14</derivirana_varijabla>
  </DomainObject.PoslovniBrojDokumenta>
  <DomainObject.Predmet.StrankaIDrugi>
    <izvorni_sadrzaj>Republika Hrvatska Ministarstvo financija - Porezna uprava, Područni ured sjeverna Hrvatska</izvorni_sadrzaj>
    <derivirana_varijabla naziv="DomainObject.Predmet.StrankaIDrugi_1">Republika Hrvatska Ministarstvo financija - Porezna uprava, Područni ured sjeverna Hrvatska</derivirana_varijabla>
  </DomainObject.Predmet.StrankaIDrugi>
  <DomainObject.Predmet.ProtustrankaIDrugi>
    <izvorni_sadrzaj>SOLIS j.d.o.o. za proizvodnju i usluge</izvorni_sadrzaj>
    <derivirana_varijabla naziv="DomainObject.Predmet.ProtustrankaIDrugi_1">SOLIS j.d.o.o. za proizvodnju i usluge</derivirana_varijabla>
  </DomainObject.Predmet.ProtustrankaIDrugi>
  <DomainObject.Predmet.StrankaIDrugiAdressOIB>
    <izvorni_sadrzaj>Republika Hrvatska Ministarstvo financija - Porezna uprava, Područni ured sjeverna Hrvatska, OIB 18683136487, Graberje 1, 42000 Varaždin</izvorni_sadrzaj>
    <derivirana_varijabla naziv="DomainObject.Predmet.StrankaIDrugiAdressOIB_1">Republika Hrvatska Ministarstvo financija - Porezna uprava, Područni ured sjeverna Hrvatska, OIB 18683136487, Graberje 1, 42000 Varaždin</derivirana_varijabla>
  </DomainObject.Predmet.StrankaIDrugiAdressOIB>
  <DomainObject.Predmet.ProtustrankaIDrugiAdressOIB>
    <izvorni_sadrzaj>SOLIS j.d.o.o. za proizvodnju i usluge, OIB 54105212910, Ivana Generalića 3, 48000 Koprivnica</izvorni_sadrzaj>
    <derivirana_varijabla naziv="DomainObject.Predmet.ProtustrankaIDrugiAdressOIB_1">SOLIS j.d.o.o. za proizvodnju i usluge, OIB 54105212910,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SOLIS j.d.o.o. za proizvodnju i usluge</item>
      <item>Županijsko državno odvjetništvo u Varaždinu</item>
      <item>Republika Hrvatska Ministarstvo financija - Porezna uprava, Područni ured sjeverna Hrvatska</item>
    </izvorni_sadrzaj>
    <derivirana_varijabla naziv="DomainObject.Predmet.SudioniciListNaziv_1">
      <item>SOLIS j.d.o.o. za proizvodnju i usluge</item>
      <item>Županijsko državno odvjetništvo u Varaždinu</item>
      <item>Republika Hrvatska Ministarstvo financija - Porezna uprava, Područni ured sjeverna Hrvatska</item>
    </derivirana_varijabla>
  </DomainObject.Predmet.SudioniciListNaziv>
  <DomainObject.Predmet.SudioniciListAdressOIB>
    <izvorni_sadrzaj>
      <item>SOLIS j.d.o.o. za proizvodnju i usluge, OIB 54105212910, Ivana Generalića 3,48000 Koprivnica</item>
      <item>Županijsko državno odvjetništvo u Varaždinu</item>
      <item>Republika Hrvatska Ministarstvo financija - Porezna uprava, Područni ured sjeverna Hrvatska, OIB 18683136487, Graberje 1,42000 Varaždin</item>
    </izvorni_sadrzaj>
    <derivirana_varijabla naziv="DomainObject.Predmet.SudioniciListAdressOIB_1">
      <item>SOLIS j.d.o.o. za proizvodnju i usluge, OIB 54105212910, Ivana Generalića 3,48000 Koprivnica</item>
      <item>Županijsko državno odvjetništvo u Varaždinu</item>
      <item>Republika Hrvatska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FC80D8-79F6-4A44-A9FB-3A532100BD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1816</properties:Characters>
  <properties:Lines>68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2016-10-28T11:33:00Z</cp:lastPrinted>
  <dcterms:modified xmlns:xsi="http://www.w3.org/2001/XMLSchema-instance" xsi:type="dcterms:W3CDTF">2016-10-28T11:33:00Z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St-820/2016-14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