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9ea3" w14:paraId="39d9ea3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9A3101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9A3101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31017">
      <w:pPr>
        <w:jc w:val="both"/>
        <w:rPr>
          <w:rFonts w:hAnsi="Times New Roman" w:ascii="Times New Roman"/>
          <w:lang w:eastAsia="hr-HR"/>
        </w:rPr>
      </w:pPr>
    </w:p>
    <w:p w:rsidRDefault="00265452" w:rsidP="00265452" w:rsidR="00265452" w:rsidRPr="00265452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265452">
        <w:rPr>
          <w:rFonts w:eastAsiaTheme="minorHAnsi" w:hAnsi="Times New Roman" w:ascii="Times New Roman"/>
        </w:rPr>
        <w:t>69/10000 dijelova kat.čest. 1046/1, upisano kod Općinskog suda u Dubrovniku u z.ul. 3166, poduložak 36,  k.o. Gruž,  u naravi garaža oznake GARAŽA-G21 koja se nalazi na etaži 1, površine 13,24m2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265452">
        <w:rPr>
          <w:rFonts w:hAnsi="Times New Roman" w:ascii="Times New Roman"/>
          <w:lang w:eastAsia="hr-HR"/>
        </w:rPr>
        <w:t>152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37168D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EF680A">
        <w:rPr>
          <w:sz w:val="22"/>
          <w:szCs w:val="22"/>
          <w:lang w:eastAsia="hr-HR"/>
        </w:rPr>
        <w:t xml:space="preserve"> </w:t>
      </w:r>
      <w:r w:rsidR="0037168D">
        <w:rPr>
          <w:sz w:val="22"/>
          <w:szCs w:val="22"/>
          <w:lang w:eastAsia="hr-HR"/>
        </w:rPr>
        <w:t>1.</w:t>
      </w:r>
      <w:r w:rsidR="00265452" w:rsidRPr="00265452">
        <w:rPr>
          <w:sz w:val="22"/>
          <w:szCs w:val="22"/>
          <w:lang w:eastAsia="hr-HR"/>
        </w:rPr>
        <w:t>RAIFFEISENBANK AUSTRIA d.d., ZAGREB, Petrinjska 59, OIB:53056966535</w:t>
      </w:r>
      <w:r w:rsidR="00265452">
        <w:rPr>
          <w:sz w:val="22"/>
          <w:szCs w:val="22"/>
          <w:lang w:eastAsia="hr-HR"/>
        </w:rPr>
        <w:t xml:space="preserve"> i 2.</w:t>
      </w:r>
      <w:r w:rsidR="00265452" w:rsidRPr="00265452">
        <w:rPr>
          <w:sz w:val="22"/>
          <w:szCs w:val="22"/>
          <w:lang w:eastAsia="hr-HR"/>
        </w:rPr>
        <w:t>REPUBLIKA HRVATSKA, OIB:18683136487</w:t>
      </w:r>
      <w:r w:rsidR="00265452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EF680A" w:rsidRPr="00EF680A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EF680A">
        <w:rPr>
          <w:rFonts w:hAnsi="Times New Roman" w:ascii="Times New Roman"/>
        </w:rPr>
        <w:t xml:space="preserve">.1. točka j) Zakona o PDV-u. </w:t>
      </w:r>
      <w:r w:rsidR="00EF680A" w:rsidRPr="00EF680A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EF680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265452">
      <w:pPr>
        <w:ind w:firstLine="708"/>
        <w:jc w:val="both"/>
        <w:rPr>
          <w:rFonts w:hAnsi="Times New Roman" w:ascii="Times New Roman"/>
        </w:rPr>
      </w:pPr>
      <w:r w:rsidRPr="00265452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265452">
        <w:rPr>
          <w:rFonts w:hAnsi="Times New Roman" w:ascii="Times New Roman"/>
          <w:lang w:eastAsia="hr-HR"/>
        </w:rPr>
        <w:t xml:space="preserve"> </w:t>
      </w:r>
      <w:r w:rsidR="00265452" w:rsidRPr="00265452">
        <w:rPr>
          <w:rFonts w:hAnsi="Times New Roman" w:ascii="Times New Roman"/>
          <w:lang w:eastAsia="hr-HR"/>
        </w:rPr>
        <w:t>1.RAIFFEISENBANK AUSTRIA d.d., ZAGREB, Petrinjska 59, OIB:53056966535 i 2.REPUBLIKA HRVATSKA, OIB:18683136487</w:t>
      </w:r>
      <w:r w:rsidR="00EF680A" w:rsidRPr="00265452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053688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3E6DB4">
        <w:rPr>
          <w:rFonts w:hAnsi="Times New Roman" w:ascii="Times New Roman"/>
          <w:lang w:eastAsia="hr-HR"/>
        </w:rPr>
        <w:t>152.000,00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D809D3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9A3101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9A3101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9A3101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265452" w:rsidR="0037168D" w:rsidRPr="0026545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37168D" w:rsidP="0037168D" w:rsidR="0037168D" w:rsidRPr="00265452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 xml:space="preserve">- REPUBLIKA HRVATSKA, OIB:18683136487 </w:t>
      </w:r>
    </w:p>
    <w:p w:rsidRDefault="0037168D" w:rsidP="0037168D" w:rsidR="0037168D" w:rsidRPr="00265452">
      <w:pPr>
        <w:rPr>
          <w:rFonts w:hAnsi="Times New Roman" w:ascii="Times New Roman"/>
        </w:rPr>
      </w:pPr>
      <w:r w:rsidRPr="00265452">
        <w:rPr>
          <w:rFonts w:hAnsi="Times New Roman" w:ascii="Times New Roman"/>
          <w:lang w:eastAsia="hr-HR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ABD" w:rsidP="00E37C14" w:rsidR="005D0ABD">
      <w:r>
        <w:separator/>
      </w:r>
    </w:p>
  </w:endnote>
  <w:endnote w:id="0" w:type="continuationSeparator">
    <w:p w:rsidRDefault="005D0ABD" w:rsidP="00E37C14" w:rsidR="005D0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ABD" w:rsidP="00E37C14" w:rsidR="005D0ABD">
      <w:r>
        <w:separator/>
      </w:r>
    </w:p>
  </w:footnote>
  <w:footnote w:id="0" w:type="continuationSeparator">
    <w:p w:rsidRDefault="005D0ABD" w:rsidP="00E37C14" w:rsidR="005D0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69A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88469A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75558"/>
    <w:rsid w:val="00087671"/>
    <w:rsid w:val="000909C0"/>
    <w:rsid w:val="000C0268"/>
    <w:rsid w:val="000C7786"/>
    <w:rsid w:val="000F2238"/>
    <w:rsid w:val="0015248D"/>
    <w:rsid w:val="00175E65"/>
    <w:rsid w:val="00185DC6"/>
    <w:rsid w:val="001A3521"/>
    <w:rsid w:val="001D5F5A"/>
    <w:rsid w:val="002370C2"/>
    <w:rsid w:val="00265452"/>
    <w:rsid w:val="002F306F"/>
    <w:rsid w:val="00301B3E"/>
    <w:rsid w:val="0037168D"/>
    <w:rsid w:val="00393D5D"/>
    <w:rsid w:val="003E6DB4"/>
    <w:rsid w:val="003F4F1D"/>
    <w:rsid w:val="003F7207"/>
    <w:rsid w:val="004212AE"/>
    <w:rsid w:val="00436C74"/>
    <w:rsid w:val="00467FE1"/>
    <w:rsid w:val="005322F3"/>
    <w:rsid w:val="00543553"/>
    <w:rsid w:val="005D0ABD"/>
    <w:rsid w:val="006279CD"/>
    <w:rsid w:val="00667D57"/>
    <w:rsid w:val="00684029"/>
    <w:rsid w:val="006F186C"/>
    <w:rsid w:val="00713538"/>
    <w:rsid w:val="007308E4"/>
    <w:rsid w:val="007B0383"/>
    <w:rsid w:val="007B17D2"/>
    <w:rsid w:val="007B6033"/>
    <w:rsid w:val="007E245D"/>
    <w:rsid w:val="00813A22"/>
    <w:rsid w:val="0088469A"/>
    <w:rsid w:val="00884E3A"/>
    <w:rsid w:val="008C0611"/>
    <w:rsid w:val="008E79DD"/>
    <w:rsid w:val="009040F4"/>
    <w:rsid w:val="00931017"/>
    <w:rsid w:val="00971213"/>
    <w:rsid w:val="009A141F"/>
    <w:rsid w:val="009A3101"/>
    <w:rsid w:val="009A60F3"/>
    <w:rsid w:val="009B1E52"/>
    <w:rsid w:val="009E1EDE"/>
    <w:rsid w:val="00B642A1"/>
    <w:rsid w:val="00B71456"/>
    <w:rsid w:val="00B80421"/>
    <w:rsid w:val="00C337C3"/>
    <w:rsid w:val="00C63D92"/>
    <w:rsid w:val="00C94672"/>
    <w:rsid w:val="00D809D3"/>
    <w:rsid w:val="00D845F7"/>
    <w:rsid w:val="00DB21C0"/>
    <w:rsid w:val="00E31F42"/>
    <w:rsid w:val="00E37C14"/>
    <w:rsid w:val="00E4415C"/>
    <w:rsid w:val="00E96B19"/>
    <w:rsid w:val="00EC2774"/>
    <w:rsid w:val="00ED3FAD"/>
    <w:rsid w:val="00EF680A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ECFA0-B910-47FD-A6F6-888F540EB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1180</properties:Words>
  <properties:Characters>6344</properties:Characters>
  <properties:Lines>150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2016-04-01T07:32:00Z</dcterms:created>
  <dc:creator>Diana Butigan Granić</dc:creator>
  <cp:lastModifiedBy>Mara Marčinko</cp:lastModifiedBy>
  <cp:lastPrinted>2017-05-31T12:31:00Z</cp:lastPrinted>
  <dcterms:modified xmlns:xsi="http://www.w3.org/2001/XMLSchema-instance" xsi:type="dcterms:W3CDTF">2017-05-31T12:32:00Z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