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ea71" w14:paraId="849ea71" w:rsidRDefault="00386198" w:rsidP="00E51FDF" w:rsidR="00386198" w:rsidRPr="004F5F74">
      <w:pPr>
        <w:jc w:val="right"/>
        <w15:collapsed w:val="false"/>
      </w:pPr>
      <w:bookmarkStart w:name="_GoBack" w:id="0"/>
      <w:bookmarkEnd w:id="0"/>
      <w:r w:rsidRPr="004F5F74">
        <w:tab/>
      </w:r>
    </w:p>
    <w:p w:rsidRDefault="00386198" w:rsidP="00825537" w:rsidR="00386198" w:rsidRPr="004F5F74"/>
    <w:p w:rsidRDefault="00386198" w:rsidP="00825537" w:rsidR="00386198" w:rsidRPr="004F5F74"/>
    <w:p w:rsidRDefault="00386198" w:rsidP="00825537" w:rsidR="00386198" w:rsidRPr="004F5F74">
      <w:pPr>
        <w:rPr>
          <w:b/>
          <w:bCs/>
        </w:rPr>
      </w:pPr>
      <w:r w:rsidRPr="004F5F74">
        <w:rPr>
          <w:b/>
          <w:bCs/>
        </w:rPr>
        <w:t>REPUBLIKA HRVATSKA</w:t>
      </w:r>
    </w:p>
    <w:p w:rsidRDefault="00386198" w:rsidP="00825537" w:rsidR="00386198" w:rsidRPr="004F5F74">
      <w:pPr>
        <w:rPr>
          <w:b/>
          <w:bCs/>
        </w:rPr>
      </w:pPr>
      <w:r w:rsidRPr="004F5F74">
        <w:rPr>
          <w:b/>
          <w:bCs/>
        </w:rPr>
        <w:t>TRGOVAČKI SUD U ZADRU</w:t>
      </w:r>
    </w:p>
    <w:p w:rsidRDefault="00345BC5" w:rsidP="00825537" w:rsidR="00345BC5" w:rsidRPr="004F5F74">
      <w:r w:rsidRPr="004F5F74">
        <w:t>Dr. Franje Tuđmana 35</w:t>
      </w:r>
    </w:p>
    <w:p w:rsidRDefault="00386198" w:rsidP="00825537" w:rsidR="00386198" w:rsidRPr="004F5F74">
      <w:pPr>
        <w:jc w:val="center"/>
      </w:pPr>
    </w:p>
    <w:p w:rsidRDefault="00386198" w:rsidP="00825537" w:rsidR="00386198" w:rsidRPr="004F5F74">
      <w:pPr>
        <w:jc w:val="center"/>
        <w:rPr>
          <w:b/>
          <w:bCs/>
        </w:rPr>
      </w:pPr>
      <w:r w:rsidRPr="004F5F74">
        <w:rPr>
          <w:b/>
          <w:bCs/>
        </w:rPr>
        <w:t xml:space="preserve">U   I M E  R E  P U B L I K E  H R V A T S K E </w:t>
      </w:r>
    </w:p>
    <w:p w:rsidRDefault="00386198" w:rsidP="00825537" w:rsidR="00386198" w:rsidRPr="004F5F74">
      <w:pPr>
        <w:rPr>
          <w:b/>
          <w:bCs/>
        </w:rPr>
      </w:pPr>
    </w:p>
    <w:p w:rsidRDefault="00386198" w:rsidP="00825537" w:rsidR="00386198" w:rsidRPr="004F5F74">
      <w:pPr>
        <w:jc w:val="center"/>
        <w:rPr>
          <w:b/>
          <w:bCs/>
        </w:rPr>
      </w:pPr>
      <w:r w:rsidRPr="004F5F74">
        <w:rPr>
          <w:b/>
          <w:bCs/>
        </w:rPr>
        <w:t>R J E Š E N J E</w:t>
      </w:r>
    </w:p>
    <w:p w:rsidRDefault="00386198" w:rsidP="00825537" w:rsidR="00386198" w:rsidRPr="004F5F74"/>
    <w:p w:rsidRDefault="00E51FDF" w:rsidP="00E776FF" w:rsidR="00386198" w:rsidRPr="004F5F74">
      <w:pPr>
        <w:jc w:val="both"/>
      </w:pPr>
      <w:r w:rsidRPr="004F5F74">
        <w:tab/>
        <w:t xml:space="preserve">Trgovački sud u Zadru, </w:t>
      </w:r>
      <w:r w:rsidR="00654A2D" w:rsidRPr="004F5F74">
        <w:t>OIB:</w:t>
      </w:r>
      <w:r w:rsidR="00386198" w:rsidRPr="004F5F74">
        <w:t>39670464653</w:t>
      </w:r>
      <w:r w:rsidRPr="004F5F74">
        <w:t xml:space="preserve">, </w:t>
      </w:r>
      <w:r w:rsidR="00386198" w:rsidRPr="004F5F74">
        <w:t>po su</w:t>
      </w:r>
      <w:r w:rsidRPr="004F5F74">
        <w:t>tkinji</w:t>
      </w:r>
      <w:r w:rsidR="00386198" w:rsidRPr="004F5F74">
        <w:t xml:space="preserve"> A</w:t>
      </w:r>
      <w:r w:rsidRPr="004F5F74">
        <w:t xml:space="preserve">ni Markač </w:t>
      </w:r>
      <w:r w:rsidR="00386198" w:rsidRPr="004F5F74">
        <w:t>u stečajnom postupku nad stečajnim dužnikom</w:t>
      </w:r>
      <w:r w:rsidR="003D4442" w:rsidRPr="004F5F74">
        <w:t xml:space="preserve"> MEL ZADAR d.o.o., Sukošan, Tustica 1, OIB:87430893513</w:t>
      </w:r>
      <w:r w:rsidR="001F7B3E" w:rsidRPr="004F5F74">
        <w:t xml:space="preserve">, </w:t>
      </w:r>
      <w:r w:rsidR="00386198" w:rsidRPr="004F5F74">
        <w:t xml:space="preserve">sukladno čl. </w:t>
      </w:r>
      <w:r w:rsidR="006104B9" w:rsidRPr="004F5F74">
        <w:t>132</w:t>
      </w:r>
      <w:r w:rsidR="00386198" w:rsidRPr="004F5F74">
        <w:t>.</w:t>
      </w:r>
      <w:r w:rsidR="006104B9" w:rsidRPr="004F5F74">
        <w:t xml:space="preserve"> st. 2.</w:t>
      </w:r>
      <w:r w:rsidR="00386198" w:rsidRPr="004F5F74">
        <w:t xml:space="preserve"> Stečajnog zakona (Narodne novine br. </w:t>
      </w:r>
      <w:r w:rsidR="006104B9" w:rsidRPr="004F5F74">
        <w:t>71/15</w:t>
      </w:r>
      <w:r w:rsidR="00386198" w:rsidRPr="004F5F74">
        <w:t xml:space="preserve">), dana </w:t>
      </w:r>
      <w:r w:rsidR="003D4442" w:rsidRPr="004F5F74">
        <w:t>29. kolovoza</w:t>
      </w:r>
      <w:r w:rsidR="00F1126F" w:rsidRPr="004F5F74">
        <w:t xml:space="preserve"> </w:t>
      </w:r>
      <w:r w:rsidR="00386198" w:rsidRPr="004F5F74">
        <w:t>201</w:t>
      </w:r>
      <w:r w:rsidR="000A1F5A" w:rsidRPr="004F5F74">
        <w:t>6.,</w:t>
      </w:r>
    </w:p>
    <w:p w:rsidRDefault="00386198" w:rsidP="00825537" w:rsidR="00386198" w:rsidRPr="004F5F74"/>
    <w:p w:rsidRDefault="00386198" w:rsidP="00825537" w:rsidR="00386198" w:rsidRPr="004F5F74">
      <w:pPr>
        <w:jc w:val="center"/>
      </w:pPr>
      <w:r w:rsidRPr="004F5F74">
        <w:t>r i j e š i o  j e</w:t>
      </w:r>
    </w:p>
    <w:p w:rsidRDefault="00386198" w:rsidP="00825537" w:rsidR="00386198" w:rsidRPr="004F5F74">
      <w:pPr>
        <w:jc w:val="both"/>
      </w:pPr>
    </w:p>
    <w:p w:rsidRDefault="00654A2D" w:rsidP="00E776FF" w:rsidR="00654A2D" w:rsidRPr="004F5F74">
      <w:pPr>
        <w:jc w:val="both"/>
      </w:pPr>
      <w:r w:rsidRPr="004F5F74">
        <w:t>I.</w:t>
      </w:r>
      <w:r w:rsidRPr="004F5F74">
        <w:tab/>
      </w:r>
      <w:r w:rsidR="00386198" w:rsidRPr="004F5F74">
        <w:t>Otvara se stečajni postupak nad stečajnim dužnikom</w:t>
      </w:r>
      <w:r w:rsidR="001F7B3E" w:rsidRPr="004F5F74">
        <w:t xml:space="preserve"> </w:t>
      </w:r>
      <w:r w:rsidR="003D4442" w:rsidRPr="004F5F74">
        <w:t xml:space="preserve">MEL ZADAR d.o.o., Sukošan, Tustica 1, OIB:87430893513, </w:t>
      </w:r>
      <w:r w:rsidR="00E776FF" w:rsidRPr="004F5F74">
        <w:t xml:space="preserve">s danom </w:t>
      </w:r>
      <w:r w:rsidR="001F7B3E" w:rsidRPr="004F5F74">
        <w:t>2</w:t>
      </w:r>
      <w:r w:rsidR="003D4442" w:rsidRPr="004F5F74">
        <w:t>9. kolovoz</w:t>
      </w:r>
      <w:r w:rsidR="001F7B3E" w:rsidRPr="004F5F74">
        <w:t xml:space="preserve"> 2016. u </w:t>
      </w:r>
      <w:r w:rsidR="004F5F74" w:rsidRPr="004F5F74">
        <w:t>14,15</w:t>
      </w:r>
      <w:r w:rsidR="003D4442" w:rsidRPr="004F5F74">
        <w:t xml:space="preserve"> </w:t>
      </w:r>
      <w:r w:rsidRPr="004F5F74">
        <w:rPr>
          <w:bCs/>
        </w:rPr>
        <w:t>sati kada</w:t>
      </w:r>
      <w:r w:rsidRPr="004F5F74">
        <w:t xml:space="preserve"> će se ovo rješenje objaviti na mrežnoj stranici e-Oglasna ploča sudova. </w:t>
      </w:r>
    </w:p>
    <w:p w:rsidRDefault="00654A2D" w:rsidP="00F1126F" w:rsidR="00654A2D" w:rsidRPr="004F5F74">
      <w:pPr>
        <w:ind w:hanging="709" w:left="709"/>
        <w:jc w:val="both"/>
      </w:pPr>
    </w:p>
    <w:p w:rsidRDefault="00654A2D" w:rsidP="00E776FF" w:rsidR="00386198" w:rsidRPr="004F5F74">
      <w:pPr>
        <w:jc w:val="both"/>
      </w:pPr>
      <w:r w:rsidRPr="004F5F74">
        <w:t>II.</w:t>
      </w:r>
      <w:r w:rsidRPr="004F5F74">
        <w:tab/>
      </w:r>
      <w:r w:rsidR="001F7B3E" w:rsidRPr="004F5F74">
        <w:t xml:space="preserve">Edvin Šimunov iz Zadra, Poljanska 9, OIB:68167380523, </w:t>
      </w:r>
      <w:r w:rsidR="00386198" w:rsidRPr="004F5F74">
        <w:t>imenuje se za stečajnog upravitelja.</w:t>
      </w:r>
    </w:p>
    <w:p w:rsidRDefault="00386198" w:rsidP="00013993" w:rsidR="00386198" w:rsidRPr="004F5F74">
      <w:pPr>
        <w:jc w:val="both"/>
      </w:pPr>
    </w:p>
    <w:p w:rsidRDefault="00654A2D" w:rsidP="00E776FF" w:rsidR="00386198" w:rsidRPr="004F5F74">
      <w:pPr>
        <w:jc w:val="both"/>
      </w:pPr>
      <w:r w:rsidRPr="004F5F74">
        <w:t>III.</w:t>
      </w:r>
      <w:r w:rsidRPr="004F5F74">
        <w:tab/>
      </w:r>
      <w:r w:rsidR="00386198" w:rsidRPr="004F5F74">
        <w:t xml:space="preserve">Zaključuje se stečajni postupak nad stečajnim dužnikom </w:t>
      </w:r>
      <w:r w:rsidR="003D4442" w:rsidRPr="004F5F74">
        <w:t>MEL ZADAR d.o.o., Sukošan, Tustica 1, OIB:87430893513.</w:t>
      </w:r>
    </w:p>
    <w:p w:rsidRDefault="00386198" w:rsidP="00013993" w:rsidR="00386198" w:rsidRPr="004F5F74">
      <w:pPr>
        <w:jc w:val="both"/>
      </w:pPr>
    </w:p>
    <w:p w:rsidRDefault="00386198" w:rsidP="00013993" w:rsidR="00386198" w:rsidRPr="004F5F74">
      <w:pPr>
        <w:jc w:val="both"/>
      </w:pPr>
      <w:r w:rsidRPr="004F5F74">
        <w:t>IV</w:t>
      </w:r>
      <w:r w:rsidR="00654A2D" w:rsidRPr="004F5F74">
        <w:t>.</w:t>
      </w:r>
      <w:r w:rsidRPr="004F5F74">
        <w:t xml:space="preserve"> </w:t>
      </w:r>
      <w:r w:rsidRPr="004F5F74">
        <w:tab/>
        <w:t xml:space="preserve">Dio nastalih troškova postupka isplatit će se iz fonda </w:t>
      </w:r>
      <w:r w:rsidR="006104B9" w:rsidRPr="004F5F74">
        <w:t xml:space="preserve">111. </w:t>
      </w:r>
      <w:r w:rsidRPr="004F5F74">
        <w:t xml:space="preserve"> – dodatne pristojbe.</w:t>
      </w:r>
    </w:p>
    <w:p w:rsidRDefault="00386198" w:rsidP="00013993" w:rsidR="00386198" w:rsidRPr="004F5F74">
      <w:pPr>
        <w:jc w:val="both"/>
      </w:pPr>
    </w:p>
    <w:p w:rsidRDefault="00654A2D" w:rsidP="00654A2D" w:rsidR="00386198" w:rsidRPr="004F5F74">
      <w:pPr>
        <w:jc w:val="both"/>
      </w:pPr>
      <w:r w:rsidRPr="004F5F74">
        <w:t>V.</w:t>
      </w:r>
      <w:r w:rsidRPr="004F5F74">
        <w:tab/>
      </w:r>
      <w:r w:rsidR="00386198" w:rsidRPr="004F5F74">
        <w:t xml:space="preserve">Ovo rješenje će se </w:t>
      </w:r>
      <w:r w:rsidR="006C1D4F" w:rsidRPr="004F5F74">
        <w:t xml:space="preserve">objaviti na e-oglasnoj ploči suda </w:t>
      </w:r>
      <w:r w:rsidR="00386198" w:rsidRPr="004F5F74">
        <w:t xml:space="preserve">i dostavlja se sudskom registru radi </w:t>
      </w:r>
      <w:r w:rsidR="006104B9" w:rsidRPr="004F5F74">
        <w:t xml:space="preserve">upisa činjenice otvaranja stečajnog postupka odmah po objavi na e-oglasnoj ploči i po pravomoćnosti radi </w:t>
      </w:r>
      <w:r w:rsidR="00386198" w:rsidRPr="004F5F74">
        <w:t>brisanja stečajnog dužnika iz registra.</w:t>
      </w:r>
    </w:p>
    <w:p w:rsidRDefault="00386198" w:rsidP="00013993" w:rsidR="00386198" w:rsidRPr="004F5F74">
      <w:pPr>
        <w:ind w:hanging="705" w:left="705"/>
        <w:jc w:val="both"/>
      </w:pPr>
    </w:p>
    <w:p w:rsidRDefault="00386198" w:rsidP="00654A2D" w:rsidR="00386198" w:rsidRPr="004F5F74">
      <w:pPr>
        <w:jc w:val="both"/>
      </w:pPr>
      <w:r w:rsidRPr="004F5F74">
        <w:t>VI</w:t>
      </w:r>
      <w:r w:rsidR="00654A2D" w:rsidRPr="004F5F74">
        <w:t>.</w:t>
      </w:r>
      <w:r w:rsidRPr="004F5F74"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4F5F74">
        <w:t xml:space="preserve">izgradnji </w:t>
      </w:r>
      <w:r w:rsidRPr="004F5F74">
        <w:t>i upisnik prava intelektualnog vlasništva.</w:t>
      </w:r>
    </w:p>
    <w:p w:rsidRDefault="00386198" w:rsidP="00825537" w:rsidR="00386198" w:rsidRPr="004F5F74"/>
    <w:p w:rsidRDefault="00386198" w:rsidP="00825537" w:rsidR="00386198" w:rsidRPr="004F5F74">
      <w:pPr>
        <w:ind w:hanging="705" w:left="705"/>
        <w:jc w:val="center"/>
      </w:pPr>
      <w:r w:rsidRPr="004F5F74">
        <w:t>Obrazloženje</w:t>
      </w:r>
    </w:p>
    <w:p w:rsidRDefault="00386198" w:rsidP="00825537" w:rsidR="00386198" w:rsidRPr="004F5F74">
      <w:pPr>
        <w:ind w:hanging="705" w:left="705"/>
        <w:jc w:val="center"/>
      </w:pPr>
    </w:p>
    <w:p w:rsidRDefault="00386198" w:rsidP="00EF2122" w:rsidR="00386198" w:rsidRPr="004F5F74">
      <w:pPr>
        <w:ind w:firstLine="720"/>
        <w:jc w:val="both"/>
      </w:pPr>
      <w:r w:rsidRPr="004F5F74">
        <w:t>Financijska agencija, R</w:t>
      </w:r>
      <w:r w:rsidR="00EF2122" w:rsidRPr="004F5F74">
        <w:t>C</w:t>
      </w:r>
      <w:r w:rsidRPr="004F5F74">
        <w:t xml:space="preserve"> Split</w:t>
      </w:r>
      <w:r w:rsidR="00F1126F" w:rsidRPr="004F5F74">
        <w:t xml:space="preserve">, Podružnica </w:t>
      </w:r>
      <w:r w:rsidR="003D4442" w:rsidRPr="004F5F74">
        <w:t>Zadar</w:t>
      </w:r>
      <w:r w:rsidR="001F7B3E" w:rsidRPr="004F5F74">
        <w:t xml:space="preserve"> </w:t>
      </w:r>
      <w:r w:rsidRPr="004F5F74">
        <w:t xml:space="preserve">dostavila </w:t>
      </w:r>
      <w:r w:rsidR="00654A2D" w:rsidRPr="004F5F74">
        <w:t xml:space="preserve">je </w:t>
      </w:r>
      <w:r w:rsidR="000D155F" w:rsidRPr="004F5F74">
        <w:t>ovom S</w:t>
      </w:r>
      <w:r w:rsidRPr="004F5F74">
        <w:t xml:space="preserve">udu prijedlog za </w:t>
      </w:r>
      <w:r w:rsidR="004F5F74" w:rsidRPr="004F5F74">
        <w:t xml:space="preserve">otvaranje </w:t>
      </w:r>
      <w:r w:rsidRPr="004F5F74">
        <w:t>stečajnog postupka nad stečajnim dužnikom</w:t>
      </w:r>
      <w:r w:rsidR="003D4442" w:rsidRPr="004F5F74">
        <w:t xml:space="preserve"> MEL ZADAR d.o.o., Sukošan, Tustica 1, OIB:87430893513</w:t>
      </w:r>
      <w:r w:rsidR="001F7B3E" w:rsidRPr="004F5F74">
        <w:t xml:space="preserve">, </w:t>
      </w:r>
      <w:r w:rsidRPr="004F5F74">
        <w:t xml:space="preserve">postupajući temeljem članka </w:t>
      </w:r>
      <w:r w:rsidR="00F1126F" w:rsidRPr="004F5F74">
        <w:t>110</w:t>
      </w:r>
      <w:r w:rsidRPr="004F5F74">
        <w:t xml:space="preserve">. stavak </w:t>
      </w:r>
      <w:r w:rsidR="00F1126F" w:rsidRPr="004F5F74">
        <w:t>1</w:t>
      </w:r>
      <w:r w:rsidRPr="004F5F74">
        <w:t xml:space="preserve">. </w:t>
      </w:r>
      <w:r w:rsidR="00F1126F" w:rsidRPr="004F5F74">
        <w:t>Stečajnog zakona</w:t>
      </w:r>
      <w:r w:rsidR="00654A2D" w:rsidRPr="004F5F74">
        <w:t>.</w:t>
      </w:r>
      <w:r w:rsidR="00280E12" w:rsidRPr="004F5F74">
        <w:t xml:space="preserve"> </w:t>
      </w:r>
    </w:p>
    <w:p w:rsidRDefault="000D155F" w:rsidP="00EF2122" w:rsidR="00386198" w:rsidRPr="004F5F74">
      <w:pPr>
        <w:jc w:val="both"/>
      </w:pPr>
      <w:r w:rsidRPr="004F5F74">
        <w:tab/>
        <w:t>Rješenjem ovog S</w:t>
      </w:r>
      <w:r w:rsidR="00EF2122" w:rsidRPr="004F5F74">
        <w:t xml:space="preserve">uda od </w:t>
      </w:r>
      <w:r w:rsidR="003D4442" w:rsidRPr="004F5F74">
        <w:t xml:space="preserve">5. veljače </w:t>
      </w:r>
      <w:r w:rsidR="000A1F5A" w:rsidRPr="004F5F74">
        <w:t>201</w:t>
      </w:r>
      <w:r w:rsidR="001605CA" w:rsidRPr="004F5F74">
        <w:t>6</w:t>
      </w:r>
      <w:r w:rsidR="00386198" w:rsidRPr="004F5F74">
        <w:t xml:space="preserve">. pokrenut je prethodni postupak nad </w:t>
      </w:r>
      <w:r w:rsidR="00A57E82" w:rsidRPr="004F5F74">
        <w:t xml:space="preserve">uvodno označenim </w:t>
      </w:r>
      <w:r w:rsidR="00386198" w:rsidRPr="004F5F74">
        <w:t>dužnikom</w:t>
      </w:r>
      <w:r w:rsidR="00A57E82" w:rsidRPr="004F5F74">
        <w:t>.</w:t>
      </w:r>
    </w:p>
    <w:p w:rsidRDefault="00386198" w:rsidP="001F7B3E" w:rsidR="003D4442" w:rsidRPr="004F5F74">
      <w:pPr>
        <w:jc w:val="both"/>
      </w:pPr>
      <w:r w:rsidRPr="004F5F74">
        <w:tab/>
        <w:t xml:space="preserve">Rješenjem od </w:t>
      </w:r>
      <w:r w:rsidR="003D4442" w:rsidRPr="004F5F74">
        <w:t xml:space="preserve">29. veljače </w:t>
      </w:r>
      <w:r w:rsidR="001605CA" w:rsidRPr="004F5F74">
        <w:t>2</w:t>
      </w:r>
      <w:r w:rsidR="000A1F5A" w:rsidRPr="004F5F74">
        <w:t>016</w:t>
      </w:r>
      <w:r w:rsidRPr="004F5F74">
        <w:t xml:space="preserve">. imenovan je privremeni stečajni upravitelj koji je </w:t>
      </w:r>
      <w:r w:rsidR="003D4442" w:rsidRPr="004F5F74">
        <w:t>16</w:t>
      </w:r>
      <w:r w:rsidR="001F7B3E" w:rsidRPr="004F5F74">
        <w:t xml:space="preserve">. svibnja </w:t>
      </w:r>
      <w:r w:rsidR="000D155F" w:rsidRPr="004F5F74">
        <w:t>2016. S</w:t>
      </w:r>
      <w:r w:rsidR="001605CA" w:rsidRPr="004F5F74">
        <w:t xml:space="preserve">udu dostavio </w:t>
      </w:r>
      <w:r w:rsidRPr="004F5F74">
        <w:t>izvješće iz koje</w:t>
      </w:r>
      <w:r w:rsidR="00A57E82" w:rsidRPr="004F5F74">
        <w:t xml:space="preserve">g </w:t>
      </w:r>
      <w:r w:rsidRPr="004F5F74">
        <w:t>proiz</w:t>
      </w:r>
      <w:r w:rsidR="00EF2122" w:rsidRPr="004F5F74">
        <w:t xml:space="preserve">lazi </w:t>
      </w:r>
      <w:r w:rsidR="001F7B3E" w:rsidRPr="004F5F74">
        <w:t xml:space="preserve">da se dužnik nalazi u neprekidnoj blokadi žiro računa od </w:t>
      </w:r>
      <w:r w:rsidR="003D4442" w:rsidRPr="004F5F74">
        <w:t xml:space="preserve">7. rujna 2015. Nadalje, iz izjave odgovorne osobe stečajnog dužnika ovjerene kod Javnog bilježnika broj Ov-1679/16 od 10. svibnja 2016. proizlazi da tijekom 2015. knjigovodstvo nije uredno vođeno. Godišnja financijska izvješća nisu predana za 2013., 2014. i 2015. </w:t>
      </w:r>
    </w:p>
    <w:p w:rsidRDefault="003D4442" w:rsidP="001F7B3E" w:rsidR="001F7B3E" w:rsidRPr="004F5F74">
      <w:pPr>
        <w:jc w:val="both"/>
      </w:pPr>
      <w:r w:rsidRPr="004F5F74">
        <w:lastRenderedPageBreak/>
        <w:t xml:space="preserve">Iz prokazne izjave i prokazanog popisa imovine stečajnog dužnika proizlazi da stečajni dužnik nema imovine </w:t>
      </w:r>
      <w:r w:rsidR="00CA7E47" w:rsidRPr="004F5F74">
        <w:t xml:space="preserve">iz koje bi se mogli pokriti troškovi stečajnog dužnika. Iz potvrde Općinskog suda u Zadru, Zemljišnoknjižnog odjela od 3. svibnja 2016. proizlazi da dužnik na navedeni datum nije upisan kao vlasnik nekretnina u k.o. ovog Suda. </w:t>
      </w:r>
    </w:p>
    <w:p w:rsidRDefault="00386198" w:rsidP="001F7B3E" w:rsidR="00386198" w:rsidRPr="004F5F74">
      <w:pPr>
        <w:ind w:firstLine="708"/>
        <w:jc w:val="both"/>
      </w:pPr>
      <w:r w:rsidRPr="004F5F74">
        <w:t>Obzirom na sadržaj navedenog izvje</w:t>
      </w:r>
      <w:r w:rsidR="000D155F" w:rsidRPr="004F5F74">
        <w:t>šća stečajnog upravitelja ovaj S</w:t>
      </w:r>
      <w:r w:rsidRPr="004F5F74">
        <w:t xml:space="preserve">ud je zaključio da su ispunjeni uvjeti iz čl. </w:t>
      </w:r>
      <w:r w:rsidR="00942352" w:rsidRPr="004F5F74">
        <w:t>132. st. 1</w:t>
      </w:r>
      <w:r w:rsidRPr="004F5F74">
        <w:t>. Stečajnog zakona, odnosno da se iz sada raspoložive stečajne mase ne mogu namiriti niti troškovi postupka pa se stoga ni stečajni postupak ne može provesti.</w:t>
      </w:r>
      <w:r w:rsidR="00951F73" w:rsidRPr="004F5F74">
        <w:t xml:space="preserve"> </w:t>
      </w:r>
      <w:r w:rsidR="000D155F" w:rsidRPr="004F5F74">
        <w:t>Stoga je S</w:t>
      </w:r>
      <w:r w:rsidRPr="004F5F74">
        <w:t xml:space="preserve">ud postupajući u skladu sa čl. </w:t>
      </w:r>
      <w:r w:rsidR="00942352" w:rsidRPr="004F5F74">
        <w:t>132. st. 1</w:t>
      </w:r>
      <w:r w:rsidRPr="004F5F74">
        <w:t xml:space="preserve">. Stečajnog zakona pozvao </w:t>
      </w:r>
      <w:r w:rsidR="00EF2122" w:rsidRPr="004F5F74">
        <w:t xml:space="preserve">osobe zainteresirane za provedbu stečajnog postupka nad uvodno označenim stečajnim dužnikom </w:t>
      </w:r>
      <w:r w:rsidRPr="004F5F74">
        <w:t xml:space="preserve">da predujme dostatan iznos novca za pokriće troškova postupka koje je stečajni upravitelj </w:t>
      </w:r>
      <w:r w:rsidR="000D155F" w:rsidRPr="004F5F74">
        <w:t xml:space="preserve">i </w:t>
      </w:r>
      <w:r w:rsidRPr="004F5F74">
        <w:t xml:space="preserve">specificirao u predračunu troškova. </w:t>
      </w:r>
    </w:p>
    <w:p w:rsidRDefault="00386198" w:rsidP="000D155F" w:rsidR="00386198" w:rsidRPr="004F5F74">
      <w:pPr>
        <w:ind w:firstLine="708"/>
        <w:jc w:val="both"/>
      </w:pPr>
      <w:r w:rsidRPr="004F5F74">
        <w:t xml:space="preserve">Rješenje kojim su </w:t>
      </w:r>
      <w:r w:rsidR="000D155F" w:rsidRPr="004F5F74">
        <w:t xml:space="preserve">zainteresirane osobe </w:t>
      </w:r>
      <w:r w:rsidRPr="004F5F74">
        <w:t>pozvan</w:t>
      </w:r>
      <w:r w:rsidR="000D155F" w:rsidRPr="004F5F74">
        <w:t>e</w:t>
      </w:r>
      <w:r w:rsidRPr="004F5F74">
        <w:t xml:space="preserve"> na uplatu predujma objavljeno je</w:t>
      </w:r>
      <w:r w:rsidR="00B05CF9" w:rsidRPr="004F5F74">
        <w:t xml:space="preserve"> na e-oglasnoj ploči suda </w:t>
      </w:r>
      <w:r w:rsidRPr="004F5F74">
        <w:t xml:space="preserve">dana </w:t>
      </w:r>
      <w:r w:rsidR="001F7B3E" w:rsidRPr="004F5F74">
        <w:t>1</w:t>
      </w:r>
      <w:r w:rsidR="00CA7E47" w:rsidRPr="004F5F74">
        <w:t>7</w:t>
      </w:r>
      <w:r w:rsidR="001F7B3E" w:rsidRPr="004F5F74">
        <w:t xml:space="preserve">. svibnja </w:t>
      </w:r>
      <w:r w:rsidRPr="004F5F74">
        <w:t>201</w:t>
      </w:r>
      <w:r w:rsidR="001605CA" w:rsidRPr="004F5F74">
        <w:t>6</w:t>
      </w:r>
      <w:r w:rsidRPr="004F5F74">
        <w:t xml:space="preserve">., temeljem čega je rok za uplatu predujma istekao dana </w:t>
      </w:r>
      <w:r w:rsidR="00CA7E47" w:rsidRPr="004F5F74">
        <w:t>9</w:t>
      </w:r>
      <w:r w:rsidR="001F7B3E" w:rsidRPr="004F5F74">
        <w:t xml:space="preserve">. lipnja </w:t>
      </w:r>
      <w:r w:rsidRPr="004F5F74">
        <w:t>201</w:t>
      </w:r>
      <w:r w:rsidR="001605CA" w:rsidRPr="004F5F74">
        <w:t>6</w:t>
      </w:r>
      <w:r w:rsidRPr="004F5F74">
        <w:t xml:space="preserve">. </w:t>
      </w:r>
    </w:p>
    <w:p w:rsidRDefault="00386198" w:rsidP="00CD3597" w:rsidR="00386198" w:rsidRPr="004F5F74">
      <w:pPr>
        <w:ind w:firstLine="708"/>
        <w:jc w:val="both"/>
      </w:pPr>
      <w:r w:rsidRPr="004F5F74">
        <w:t>Ka</w:t>
      </w:r>
      <w:r w:rsidR="00CD3597" w:rsidRPr="004F5F74">
        <w:t xml:space="preserve">ko u ostavljenom roku nitko od zainteresiranih osoba </w:t>
      </w:r>
      <w:r w:rsidRPr="004F5F74">
        <w:t xml:space="preserve">nije predujmio novac za pokriće troškova vođenja stečajnog postupka, to je odlučeno kao u izreci. </w:t>
      </w:r>
    </w:p>
    <w:p w:rsidRDefault="00654A2D" w:rsidP="00654A2D" w:rsidR="00654A2D" w:rsidRPr="004F5F74">
      <w:pPr>
        <w:ind w:firstLine="708"/>
        <w:jc w:val="both"/>
        <w:rPr>
          <w:bCs/>
        </w:rPr>
      </w:pPr>
      <w:r w:rsidRPr="004F5F74">
        <w:rPr>
          <w:bCs/>
        </w:rPr>
        <w:t>Imenovanje stečajnog upravitelja izvršeno je sukladno odredbi čl. 85. st. 2. Stečajnog zakona.</w:t>
      </w:r>
    </w:p>
    <w:p w:rsidRDefault="00386198" w:rsidP="0072725E" w:rsidR="00386198" w:rsidRPr="004F5F74">
      <w:pPr>
        <w:ind w:firstLine="708"/>
        <w:jc w:val="both"/>
      </w:pPr>
      <w:r w:rsidRPr="004F5F74">
        <w:t>Nalog iz točke V</w:t>
      </w:r>
      <w:r w:rsidR="00F7059A" w:rsidRPr="004F5F74">
        <w:t>.</w:t>
      </w:r>
      <w:r w:rsidRPr="004F5F74">
        <w:t xml:space="preserve"> i VI</w:t>
      </w:r>
      <w:r w:rsidR="00F7059A" w:rsidRPr="004F5F74">
        <w:t>.</w:t>
      </w:r>
      <w:r w:rsidRPr="004F5F74">
        <w:t xml:space="preserve"> ovog rješenja temelji se na odredbi članka </w:t>
      </w:r>
      <w:r w:rsidR="00754ACC" w:rsidRPr="004F5F74">
        <w:t>129</w:t>
      </w:r>
      <w:r w:rsidRPr="004F5F74">
        <w:t xml:space="preserve">. stavak </w:t>
      </w:r>
      <w:r w:rsidR="00754ACC" w:rsidRPr="004F5F74">
        <w:t>2</w:t>
      </w:r>
      <w:r w:rsidRPr="004F5F74">
        <w:t>. Stečajnog zakona.</w:t>
      </w:r>
    </w:p>
    <w:p w:rsidRDefault="004F5F74" w:rsidP="0072725E" w:rsidR="004F5F74" w:rsidRPr="004F5F74">
      <w:pPr>
        <w:ind w:firstLine="708"/>
        <w:jc w:val="both"/>
      </w:pPr>
      <w:r w:rsidRPr="004F5F74"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</w:t>
      </w:r>
    </w:p>
    <w:p w:rsidRDefault="00386198" w:rsidP="0072725E" w:rsidR="00386198" w:rsidRPr="004F5F74">
      <w:pPr>
        <w:jc w:val="both"/>
      </w:pPr>
    </w:p>
    <w:p w:rsidRDefault="00386198" w:rsidP="00F1126F" w:rsidR="00386198" w:rsidRPr="004F5F74">
      <w:pPr>
        <w:ind w:hanging="705" w:left="705"/>
        <w:jc w:val="center"/>
      </w:pPr>
      <w:r w:rsidRPr="004F5F74">
        <w:t>U Zadru</w:t>
      </w:r>
      <w:r w:rsidR="00E776FF" w:rsidRPr="004F5F74">
        <w:t xml:space="preserve"> </w:t>
      </w:r>
      <w:r w:rsidR="001F7B3E" w:rsidRPr="004F5F74">
        <w:t>2</w:t>
      </w:r>
      <w:r w:rsidR="00CA7E47" w:rsidRPr="004F5F74">
        <w:t xml:space="preserve">9. kolovoza </w:t>
      </w:r>
      <w:r w:rsidR="00F1126F" w:rsidRPr="004F5F74">
        <w:t>2016.</w:t>
      </w:r>
      <w:r w:rsidRPr="004F5F74">
        <w:t xml:space="preserve"> </w:t>
      </w:r>
    </w:p>
    <w:p w:rsidRDefault="00F7059A" w:rsidP="00F7059A" w:rsidR="00F7059A" w:rsidRPr="004F5F74"/>
    <w:p w:rsidRDefault="00774586" w:rsidP="00774586" w:rsidR="00386198" w:rsidRPr="004F5F74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86198" w:rsidRPr="004F5F74">
        <w:t>S</w:t>
      </w:r>
      <w:r w:rsidR="00F1126F" w:rsidRPr="004F5F74">
        <w:t>utkinja</w:t>
      </w:r>
    </w:p>
    <w:p w:rsidRDefault="000D155F" w:rsidP="00774586" w:rsidR="00386198" w:rsidRPr="004F5F74">
      <w:pPr>
        <w:jc w:val="right"/>
      </w:pPr>
      <w:r w:rsidRPr="004F5F74">
        <w:tab/>
      </w:r>
      <w:r w:rsidRPr="004F5F74">
        <w:tab/>
      </w:r>
      <w:r w:rsidRPr="004F5F74">
        <w:tab/>
      </w:r>
      <w:r w:rsidRPr="004F5F74">
        <w:tab/>
      </w:r>
      <w:r w:rsidRPr="004F5F74">
        <w:tab/>
      </w:r>
      <w:r w:rsidRPr="004F5F74">
        <w:tab/>
      </w:r>
      <w:r w:rsidRPr="004F5F74">
        <w:tab/>
      </w:r>
      <w:r w:rsidRPr="004F5F74">
        <w:tab/>
        <w:t xml:space="preserve">    </w:t>
      </w:r>
      <w:r w:rsidR="00774586">
        <w:t xml:space="preserve"> </w:t>
      </w:r>
      <w:r w:rsidR="00F1126F" w:rsidRPr="004F5F74">
        <w:t>Ana Markač</w:t>
      </w:r>
    </w:p>
    <w:p w:rsidRDefault="00386198" w:rsidP="00774586" w:rsidR="00386198" w:rsidRPr="004F5F74">
      <w:pPr>
        <w:ind w:firstLine="708" w:left="4956"/>
        <w:jc w:val="right"/>
      </w:pPr>
    </w:p>
    <w:p w:rsidRDefault="00774586" w:rsidP="00825537" w:rsidR="00774586">
      <w:pPr>
        <w:jc w:val="both"/>
      </w:pPr>
    </w:p>
    <w:p w:rsidRDefault="00386198" w:rsidP="00825537" w:rsidR="00386198" w:rsidRPr="004F5F74">
      <w:pPr>
        <w:jc w:val="both"/>
      </w:pPr>
      <w:r w:rsidRPr="004F5F74">
        <w:t>UPUTA O PRAVNOM LIJEKU:</w:t>
      </w:r>
    </w:p>
    <w:p w:rsidRDefault="00386198" w:rsidP="0029546C" w:rsidR="0029546C" w:rsidRPr="004F5F74">
      <w:pPr>
        <w:ind w:firstLine="705"/>
        <w:jc w:val="both"/>
      </w:pPr>
      <w:r w:rsidRPr="004F5F74">
        <w:tab/>
      </w:r>
      <w:r w:rsidR="0029546C" w:rsidRPr="004F5F74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4F5F74">
      <w:pPr>
        <w:ind w:firstLine="705"/>
        <w:jc w:val="both"/>
      </w:pPr>
      <w:r w:rsidRPr="004F5F74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F00368" w:rsidR="00386198" w:rsidRPr="004F5F74">
      <w:pPr>
        <w:ind w:firstLine="705"/>
        <w:jc w:val="both"/>
      </w:pPr>
    </w:p>
    <w:p w:rsidRDefault="00386198" w:rsidP="0029546C" w:rsidR="00386198" w:rsidRPr="004F5F74">
      <w:pPr>
        <w:jc w:val="both"/>
      </w:pPr>
      <w:r w:rsidRPr="004F5F74">
        <w:t>Dostaviti: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>Stečajnom dužniku</w:t>
      </w:r>
      <w:r w:rsidR="00B05CF9" w:rsidRPr="004F5F74">
        <w:t>,</w:t>
      </w:r>
      <w:r w:rsidRPr="004F5F74">
        <w:t xml:space="preserve"> 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>Stečajnom upravitelju uz potvrdu o imenovanju</w:t>
      </w:r>
      <w:r w:rsidR="001F7B3E" w:rsidRPr="004F5F74">
        <w:t xml:space="preserve"> i izjavu</w:t>
      </w:r>
      <w:r w:rsidR="00B05CF9" w:rsidRPr="004F5F74">
        <w:t>,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>FINA</w:t>
      </w:r>
      <w:r w:rsidR="00942352" w:rsidRPr="004F5F74">
        <w:t>,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 xml:space="preserve">ŽDO </w:t>
      </w:r>
      <w:r w:rsidR="00B05CF9" w:rsidRPr="004F5F74">
        <w:t>–</w:t>
      </w:r>
      <w:r w:rsidRPr="004F5F74">
        <w:t xml:space="preserve"> Zadar</w:t>
      </w:r>
      <w:r w:rsidR="00B05CF9" w:rsidRPr="004F5F74">
        <w:t>,</w:t>
      </w:r>
    </w:p>
    <w:p w:rsidRDefault="00386198" w:rsidP="00F00368" w:rsidR="00CA7E47" w:rsidRPr="004F5F74">
      <w:pPr>
        <w:numPr>
          <w:ilvl w:val="0"/>
          <w:numId w:val="2"/>
        </w:numPr>
      </w:pPr>
      <w:r w:rsidRPr="004F5F74">
        <w:t xml:space="preserve">Poreznoj upravi </w:t>
      </w:r>
      <w:r w:rsidR="00CA7E47" w:rsidRPr="004F5F74">
        <w:t>Zadar</w:t>
      </w:r>
    </w:p>
    <w:p w:rsidRDefault="00CA7E47" w:rsidP="00F00368" w:rsidR="00386198" w:rsidRPr="004F5F74">
      <w:pPr>
        <w:numPr>
          <w:ilvl w:val="0"/>
          <w:numId w:val="2"/>
        </w:numPr>
      </w:pPr>
      <w:r w:rsidRPr="004F5F74">
        <w:t>O</w:t>
      </w:r>
      <w:r w:rsidR="00386198" w:rsidRPr="004F5F74">
        <w:t xml:space="preserve">pćinski sud </w:t>
      </w:r>
      <w:r w:rsidRPr="004F5F74">
        <w:t>Zadar</w:t>
      </w:r>
      <w:r w:rsidR="00386198" w:rsidRPr="004F5F74">
        <w:t xml:space="preserve">, </w:t>
      </w:r>
    </w:p>
    <w:p w:rsidRDefault="001F7B3E" w:rsidP="00F00368" w:rsidR="00386198" w:rsidRPr="004F5F74">
      <w:pPr>
        <w:numPr>
          <w:ilvl w:val="0"/>
          <w:numId w:val="2"/>
        </w:numPr>
      </w:pPr>
      <w:r w:rsidRPr="004F5F74">
        <w:t xml:space="preserve">Općinski sud </w:t>
      </w:r>
      <w:r w:rsidR="00CA7E47" w:rsidRPr="004F5F74">
        <w:t>Zadar</w:t>
      </w:r>
      <w:r w:rsidR="00386198" w:rsidRPr="004F5F74">
        <w:t>, Zemljišno knjižni odjel</w:t>
      </w:r>
      <w:r w:rsidR="00B05CF9" w:rsidRPr="004F5F74">
        <w:t>,</w:t>
      </w:r>
      <w:r w:rsidR="00386198" w:rsidRPr="004F5F74">
        <w:t xml:space="preserve"> 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>Lučkoj kapetaniji – registru brodova,</w:t>
      </w:r>
    </w:p>
    <w:p w:rsidRDefault="00CA7E47" w:rsidP="00F00368" w:rsidR="00B05CF9" w:rsidRPr="004F5F74">
      <w:pPr>
        <w:numPr>
          <w:ilvl w:val="0"/>
          <w:numId w:val="2"/>
        </w:numPr>
        <w:rPr>
          <w:u w:val="single"/>
        </w:rPr>
      </w:pPr>
      <w:r w:rsidRPr="004F5F74">
        <w:t>Registru S</w:t>
      </w:r>
      <w:r w:rsidR="00386198" w:rsidRPr="004F5F74">
        <w:t xml:space="preserve">uda </w:t>
      </w:r>
      <w:r w:rsidR="00B05CF9" w:rsidRPr="004F5F74">
        <w:t>odmah</w:t>
      </w:r>
      <w:r w:rsidR="00386198" w:rsidRPr="004F5F74">
        <w:t xml:space="preserve"> i </w:t>
      </w:r>
      <w:r w:rsidR="00386198" w:rsidRPr="004F5F74">
        <w:rPr>
          <w:u w:val="single"/>
        </w:rPr>
        <w:t>po pravomoćnosti</w:t>
      </w:r>
      <w:r w:rsidR="00B05CF9" w:rsidRPr="004F5F74">
        <w:rPr>
          <w:u w:val="single"/>
        </w:rPr>
        <w:t>,</w:t>
      </w:r>
      <w:r w:rsidR="00386198" w:rsidRPr="004F5F74">
        <w:rPr>
          <w:u w:val="single"/>
        </w:rPr>
        <w:t xml:space="preserve"> 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>E-oglasna ploča</w:t>
      </w:r>
      <w:r w:rsidR="00B05CF9" w:rsidRPr="004F5F74">
        <w:t>,</w:t>
      </w:r>
      <w:r w:rsidRPr="004F5F74">
        <w:t xml:space="preserve"> 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>Pisarnica suda-ovdje</w:t>
      </w:r>
      <w:r w:rsidR="00B05CF9" w:rsidRPr="004F5F74">
        <w:t>,</w:t>
      </w:r>
    </w:p>
    <w:p w:rsidRDefault="00386198" w:rsidP="00F00368" w:rsidR="00386198" w:rsidRPr="004F5F74">
      <w:pPr>
        <w:numPr>
          <w:ilvl w:val="0"/>
          <w:numId w:val="2"/>
        </w:numPr>
      </w:pPr>
      <w:r w:rsidRPr="004F5F74">
        <w:t>Državni zavod za intelektualno vlasništvo, Ulica grada Vukovara 78, 10 000 Zagreb</w:t>
      </w:r>
      <w:r w:rsidR="00B05CF9" w:rsidRPr="004F5F74">
        <w:t>,</w:t>
      </w:r>
    </w:p>
    <w:p w:rsidRDefault="00386198" w:rsidP="00971E2F" w:rsidR="00386198" w:rsidRPr="004F5F74">
      <w:pPr>
        <w:jc w:val="both"/>
      </w:pPr>
      <w:r w:rsidRPr="004F5F74">
        <w:t xml:space="preserve">      1</w:t>
      </w:r>
      <w:r w:rsidR="00B05CF9" w:rsidRPr="004F5F74">
        <w:t>4</w:t>
      </w:r>
      <w:r w:rsidRPr="004F5F74">
        <w:t>. U spis</w:t>
      </w:r>
      <w:r w:rsidR="00B05CF9" w:rsidRPr="004F5F74">
        <w:t>.</w:t>
      </w:r>
    </w:p>
    <w:sectPr w:rsidSect="00F1126F" w:rsidR="00386198" w:rsidRPr="004F5F7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CA7E47" w:rsidR="00CA7E47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="00CA7E47" w:rsidRPr="00CA7E47">
      <w:rPr>
        <w:sz w:val="22"/>
        <w:szCs w:val="22"/>
      </w:rPr>
      <w:t xml:space="preserve"> </w:t>
    </w:r>
    <w:r w:rsidR="00CA7E47" w:rsidRPr="00A57E82">
      <w:rPr>
        <w:sz w:val="22"/>
        <w:szCs w:val="22"/>
      </w:rPr>
      <w:t>2 St-</w:t>
    </w:r>
    <w:r w:rsidR="00774586">
      <w:rPr>
        <w:sz w:val="22"/>
        <w:szCs w:val="22"/>
      </w:rPr>
      <w:t>30/16-28</w:t>
    </w:r>
  </w:p>
  <w:p w:rsidRDefault="00386198" w:rsidP="00CA7E4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Pr="00A57E82">
      <w:rPr>
        <w:sz w:val="22"/>
        <w:szCs w:val="22"/>
      </w:rPr>
      <w:t xml:space="preserve"> 2 St-</w:t>
    </w:r>
    <w:r w:rsidR="00774586">
      <w:rPr>
        <w:sz w:val="22"/>
        <w:szCs w:val="22"/>
      </w:rPr>
      <w:t>30/16-28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96440"/>
    <w:rsid w:val="001B3C03"/>
    <w:rsid w:val="001F7B3E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D4442"/>
    <w:rsid w:val="003F769A"/>
    <w:rsid w:val="00403476"/>
    <w:rsid w:val="004215A1"/>
    <w:rsid w:val="00437E5E"/>
    <w:rsid w:val="00454E5B"/>
    <w:rsid w:val="00482F52"/>
    <w:rsid w:val="004A7319"/>
    <w:rsid w:val="004B1AD4"/>
    <w:rsid w:val="004C2B0A"/>
    <w:rsid w:val="004D7B96"/>
    <w:rsid w:val="004F2EAE"/>
    <w:rsid w:val="004F5F74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74586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57E82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35145"/>
    <w:rsid w:val="00C94376"/>
    <w:rsid w:val="00CA31D7"/>
    <w:rsid w:val="00CA7E47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E2AA8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 ZADAR društvo s ograničenom odgovornošću za proizvodnju, usluge i trgovinu</izvorni_sadrzaj>
    <derivirana_varijabla naziv="DomainObject.Predmet.ProtustrankaFormated_1">  MEL ZADAR društvo s ograničenom odgovornošću za proizvodnju, usluge i trgovinu</derivirana_varijabla>
  </DomainObject.Predmet.ProtustrankaFormated>
  <DomainObject.Predmet.ProtustrankaFormatedOIB>
    <izvorni_sadrzaj>  MEL ZADAR društvo s ograničenom odgovornošću za proizvodnju, usluge i trgovinu, OIB 87430893513</izvorni_sadrzaj>
    <derivirana_varijabla naziv="DomainObject.Predmet.ProtustrankaFormatedOIB_1">  MEL ZADAR društvo s ograničenom odgovornošću za proizvodnju, usluge i trgovinu, OIB 87430893513</derivirana_varijabla>
  </DomainObject.Predmet.ProtustrankaFormatedOIB>
  <DomainObject.Predmet.ProtustrankaFormatedWithAdress>
    <izvorni_sadrzaj> MEL ZADAR društvo s ograničenom odgovornošću za proizvodnju, usluge i trgovinu, Tustica 1, 23206 Sukošan</izvorni_sadrzaj>
    <derivirana_varijabla naziv="DomainObject.Predmet.ProtustrankaFormatedWithAdress_1"> MEL ZADAR društvo s ograničenom odgovornošću za proizvodnju, usluge i trgovinu, Tustica 1, 23206 Sukošan</derivirana_varijabla>
  </DomainObject.Predmet.ProtustrankaFormatedWithAdress>
  <DomainObject.Predmet.ProtustrankaFormatedWithAdressOIB>
    <izvorni_sadrzaj> MEL ZADAR društvo s ograničenom odgovornošću za proizvodnju, usluge i trgovinu, OIB 87430893513, Tustica 1, 23206 Sukošan</izvorni_sadrzaj>
    <derivirana_varijabla naziv="DomainObject.Predmet.ProtustrankaFormatedWithAdressOIB_1"> MEL ZADAR društvo s ograničenom odgovornošću za proizvodnju, usluge i trgovinu, OIB 87430893513, Tustica 1, 23206 Sukošan</derivirana_varijabla>
  </DomainObject.Predmet.ProtustrankaFormatedWithAdressOIB>
  <DomainObject.Predmet.ProtustrankaWithAdress>
    <izvorni_sadrzaj>MEL ZADAR društvo s ograničenom odgovornošću za proizvodnju, usluge i trgovinu Tustica 1, 23206 Sukošan</izvorni_sadrzaj>
    <derivirana_varijabla naziv="DomainObject.Predmet.ProtustrankaWithAdress_1">MEL ZADAR društvo s ograničenom odgovornošću za proizvodnju, usluge i trgovinu Tustica 1, 23206 Sukošan</derivirana_varijabla>
  </DomainObject.Predmet.ProtustrankaWithAdress>
  <DomainObject.Predmet.ProtustrankaWithAdressOIB>
    <izvorni_sadrzaj>MEL ZADAR društvo s ograničenom odgovornošću za proizvodnju, usluge i trgovinu, OIB 87430893513, Tustica 1, 23206 Sukošan</izvorni_sadrzaj>
    <derivirana_varijabla naziv="DomainObject.Predmet.ProtustrankaWithAdressOIB_1">MEL ZADAR društvo s ograničenom odgovornošću za proizvodnju, usluge i trgovinu, OIB 87430893513, Tustica 1, 23206 Sukošan</derivirana_varijabla>
  </DomainObject.Predmet.ProtustrankaWithAdressOIB>
  <DomainObject.Predmet.ProtustrankaNazivFormated>
    <izvorni_sadrzaj>MEL ZADAR društvo s ograničenom odgovornošću za proizvodnju, usluge i trgovinu</izvorni_sadrzaj>
    <derivirana_varijabla naziv="DomainObject.Predmet.ProtustrankaNazivFormated_1">MEL ZADAR društvo s ograničenom odgovornošću za proizvodnju, usluge i trgovinu</derivirana_varijabla>
  </DomainObject.Predmet.ProtustrankaNazivFormated>
  <DomainObject.Predmet.ProtustrankaNazivFormatedOIB>
    <izvorni_sadrzaj>MEL ZADAR društvo s ograničenom odgovornošću za proizvodnju, usluge i trgovinu, OIB 87430893513</izvorni_sadrzaj>
    <derivirana_varijabla naziv="DomainObject.Predmet.ProtustrankaNazivFormatedOIB_1">MEL ZADAR društvo s ograničenom odgovornošću za proizvodnju, usluge i trgovinu, OIB 87430893513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18684.75</izvorni_sadrzaj>
    <derivirana_varijabla naziv="DomainObject.Predmet.TrenutnaVrijednost_1">18684.75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MEL ZADAR društvo s ograničenom odgovornošću za proizvodnju, usluge i trgovinu</item>
    </izvorni_sadrzaj>
    <derivirana_varijabla naziv="DomainObject.Predmet.ProtuStrankaListFormated_1">
      <item>MEL ZADAR društvo s ograničenom odgovornošću za proizvodnju, usluge i trgovinu</item>
    </derivirana_varijabla>
  </DomainObject.Predmet.ProtuStrankaListFormated>
  <DomainObject.Predmet.ProtuStrankaListFormatedOIB>
    <izvorni_sadrzaj>
      <item>MEL ZADAR društvo s ograničenom odgovornošću za proizvodnju, usluge i trgovinu, OIB 87430893513</item>
    </izvorni_sadrzaj>
    <derivirana_varijabla naziv="DomainObject.Predmet.ProtuStrankaListFormatedOIB_1">
      <item>MEL ZADAR društvo s ograničenom odgovornošću za proizvodnju, usluge i trgovinu, OIB 87430893513</item>
    </derivirana_varijabla>
  </DomainObject.Predmet.ProtuStrankaListFormatedOIB>
  <DomainObject.Predmet.ProtuStrankaListFormatedWithAdress>
    <izvorni_sadrzaj>
      <item>MEL ZADAR društvo s ograničenom odgovornošću za proizvodnju, usluge i trgovinu, Tustica 1, 23206 Sukošan</item>
    </izvorni_sadrzaj>
    <derivirana_varijabla naziv="DomainObject.Predmet.ProtuStrankaListFormatedWithAdress_1">
      <item>MEL ZADAR društvo s ograničenom odgovornošću za proizvodnju, usluge i trgovinu, Tustica 1, 23206 Sukošan</item>
    </derivirana_varijabla>
  </DomainObject.Predmet.ProtuStrankaListFormatedWithAdress>
  <DomainObject.Predmet.ProtuStrankaListFormatedWithAdressOIB>
    <izvorni_sadrzaj>
      <item>MEL ZADAR društvo s ograničenom odgovornošću za proizvodnju, usluge i trgovinu, OIB 87430893513, Tustica 1, 23206 Sukošan</item>
    </izvorni_sadrzaj>
    <derivirana_varijabla naziv="DomainObject.Predmet.ProtuStrankaListFormatedWithAdressOIB_1">
      <item>MEL ZADAR društvo s ograničenom odgovornošću za proizvodnju, usluge i trgovinu, OIB 87430893513, Tustica 1, 23206 Sukošan</item>
    </derivirana_varijabla>
  </DomainObject.Predmet.ProtuStrankaListFormatedWithAdressOIB>
  <DomainObject.Predmet.ProtuStrankaListNazivFormated>
    <izvorni_sadrzaj>
      <item>MEL ZADAR društvo s ograničenom odgovornošću za proizvodnju, usluge i trgovinu</item>
    </izvorni_sadrzaj>
    <derivirana_varijabla naziv="DomainObject.Predmet.ProtuStrankaListNazivFormated_1">
      <item>MEL ZADAR društvo s ograničenom odgovornošću za proizvodnju, usluge i trgovinu</item>
    </derivirana_varijabla>
  </DomainObject.Predmet.ProtuStrankaListNazivFormated>
  <DomainObject.Predmet.ProtuStrankaListNazivFormatedOIB>
    <izvorni_sadrzaj>
      <item>MEL ZADAR društvo s ograničenom odgovornošću za proizvodnju, usluge i trgovinu, OIB 87430893513</item>
    </izvorni_sadrzaj>
    <derivirana_varijabla naziv="DomainObject.Predmet.ProtuStrankaListNazivFormatedOIB_1">
      <item>MEL ZADAR društvo s ograničenom odgovornošću za proizvodnju, usluge i trgovinu, OIB 87430893513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MEL ZADAR društvo s ograničenom odgovornošću za proizvodnju, usluge i trgovinu</izvorni_sadrzaj>
    <derivirana_varijabla naziv="DomainObject.Predmet.ProtustrankaIDrugi_1">MEL ZADAR društvo s ograničenom odgovornošću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MEL ZADAR društvo s ograničenom odgovornošću za proizvodnju, usluge i trgovinu, OIB 87430893513, Tustica 1, 23206 Sukošan</izvorni_sadrzaj>
    <derivirana_varijabla naziv="DomainObject.Predmet.ProtustrankaIDrugiAdressOIB_1">MEL ZADAR društvo s ograničenom odgovornošću za proizvodnju, usluge i trgovinu, OIB 87430893513, Tustica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MEL ZADAR društvo s ograničenom odgovornošću za proizvodnju, usluge i trgovinu</item>
    </izvorni_sadrzaj>
    <derivirana_varijabla naziv="DomainObject.Predmet.SudioniciListNaziv_1">
      <item>FINA</item>
      <item>MEL ZADAR društvo s ograničenom odgovornošću za proizvodnju, usluge i trgovinu</item>
    </derivirana_varijabla>
  </DomainObject.Predmet.SudioniciListNaziv>
  <DomainObject.Predmet.SudioniciListAdressOIB>
    <izvorni_sadrzaj>
      <item>FINA, OIB 85821130368</item>
      <item>MEL ZADAR društvo s ograničenom odgovornošću za proizvodnju, usluge i trgovinu, OIB 87430893513, Tustica 1,23206 Sukošan</item>
    </izvorni_sadrzaj>
    <derivirana_varijabla naziv="DomainObject.Predmet.SudioniciListAdressOIB_1">
      <item>FINA, OIB 85821130368</item>
      <item>MEL ZADAR društvo s ograničenom odgovornošću za proizvodnju, usluge i trgovinu, OIB 87430893513, Tustica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87430893513</item>
    </izvorni_sadrzaj>
    <derivirana_varijabla naziv="DomainObject.Predmet.SudioniciListNazivOIB_1">
      <item>, OIB 85821130368</item>
      <item>, OIB 87430893513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3D878-1C08-4BEA-9C62-894751AE5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765</properties:Words>
  <properties:Characters>4133</properties:Characters>
  <properties:Lines>103</properties:Lines>
  <properties:Paragraphs>44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2016-08-28T16:34:00Z</dcterms:created>
  <dc:creator>Ardena Bajlo</dc:creator>
  <cp:lastModifiedBy>Nena Mužanović</cp:lastModifiedBy>
  <cp:lastPrinted>2016-08-29T11:51:00Z</cp:lastPrinted>
  <dcterms:modified xmlns:xsi="http://www.w3.org/2001/XMLSchema-instance" xsi:type="dcterms:W3CDTF">2016-08-29T12:02:00Z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