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36c5" w14:paraId="79336c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St-2880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F347E0" w:rsidR="00F347E0" w:rsidRPr="00F347E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347E0" w:rsidRPr="00F347E0">
        <w:t xml:space="preserve"> </w:t>
      </w:r>
      <w:r w:rsidR="00F347E0" w:rsidRP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EVENT MEDIA d.o.o., Zagreb, Trg Drage Iblera 10, </w:t>
      </w:r>
    </w:p>
    <w:p w:rsidRDefault="00F347E0" w:rsidP="00F347E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080443257, OIB: 49395586204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08. travnj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F347E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347E0" w:rsidRPr="00F347E0">
        <w:t xml:space="preserve"> </w:t>
      </w:r>
      <w:r w:rsidR="00F347E0" w:rsidRP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EVENT MEDIA d.o.o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Zagreb, Trg Drage Iblera 10, </w:t>
      </w:r>
      <w:r w:rsidR="00F347E0" w:rsidRP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080443257, OIB: 49395586204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359A9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406E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6359A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EB22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9A9">
        <w:rPr>
          <w:rFonts w:cs="Times New Roman" w:eastAsia="Times New Roman" w:hAnsi="Times New Roman" w:ascii="Times New Roman"/>
          <w:sz w:val="24"/>
          <w:szCs w:val="24"/>
          <w:lang w:eastAsia="hr-HR"/>
        </w:rPr>
        <w:t>Petra Gjurašić</w:t>
      </w:r>
      <w:r w:rsidR="00406E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359A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406E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359A9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28</w:t>
      </w:r>
      <w:r w:rsidR="00406EC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406ECB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6359A9">
        <w:rPr>
          <w:rFonts w:cs="Times New Roman" w:eastAsia="Times New Roman" w:hAnsi="Times New Roman" w:ascii="Times New Roman"/>
          <w:sz w:val="24"/>
          <w:szCs w:val="24"/>
          <w:lang w:eastAsia="hr-HR"/>
        </w:rPr>
        <w:t>42334632101.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45D22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347E0" w:rsidRP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EVENT MEDIA d.o.o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Zagreb, Trg Drage Iblera 10, </w:t>
      </w:r>
      <w:r w:rsidR="00F347E0" w:rsidRP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080443257, OIB: 49395586204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F347E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siječnj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08. travnj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A33D6A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F347E0">
      <w:rPr>
        <w:rFonts w:cs="Times New Roman" w:hAnsi="Times New Roman" w:ascii="Times New Roman"/>
        <w:sz w:val="24"/>
        <w:szCs w:val="24"/>
      </w:rPr>
      <w:t>2880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604F51"/>
    <w:rsid w:val="00630C13"/>
    <w:rsid w:val="006359A9"/>
    <w:rsid w:val="0066158B"/>
    <w:rsid w:val="00665C1B"/>
    <w:rsid w:val="00677E0F"/>
    <w:rsid w:val="006A7C4C"/>
    <w:rsid w:val="0070453A"/>
    <w:rsid w:val="007068E7"/>
    <w:rsid w:val="00717D7B"/>
    <w:rsid w:val="00741848"/>
    <w:rsid w:val="007437D3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3D6A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F5DC2"/>
    <w:rsid w:val="00D16D7D"/>
    <w:rsid w:val="00D2350D"/>
    <w:rsid w:val="00D40C44"/>
    <w:rsid w:val="00D4451C"/>
    <w:rsid w:val="00D8240A"/>
    <w:rsid w:val="00DA38AC"/>
    <w:rsid w:val="00DC1676"/>
    <w:rsid w:val="00DC2898"/>
    <w:rsid w:val="00DD15CB"/>
    <w:rsid w:val="00DE5400"/>
    <w:rsid w:val="00DE71BE"/>
    <w:rsid w:val="00DF3772"/>
    <w:rsid w:val="00E01338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33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D6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33D6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33D6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33D6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33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D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33D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33D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33D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2880</izvorni_sadrzaj>
    <derivirana_varijabla naziv="DomainObject.Predmet.Broj_1">2880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St-2880/2015</izvorni_sadrzaj>
    <derivirana_varijabla naziv="DomainObject.Predmet.OznakaBroj_1">St-2880/2015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EVENT MEDIA d.o.o. zastupanog po punomoćniku Dalibor Dujmić</izvorni_sadrzaj>
    <derivirana_varijabla naziv="DomainObject.Predmet.ProtustrankaFormated_1">  EVENT MEDIA d.o.o. zastupanog po punomoćniku Dalibor Dujmić</derivirana_varijabla>
  </DomainObject.Predmet.ProtustrankaFormated>
  <DomainObject.Predmet.ProtustrankaFormatedOIB>
    <izvorni_sadrzaj>  EVENT MEDIA d.o.o., OIB 49395586204 zastupanog po punomoćniku Dalibor Dujmić</izvorni_sadrzaj>
    <derivirana_varijabla naziv="DomainObject.Predmet.ProtustrankaFormatedOIB_1">  EVENT MEDIA d.o.o., OIB 49395586204 zastupanog po punomoćniku Dalibor Dujmić</derivirana_varijabla>
  </DomainObject.Predmet.ProtustrankaFormatedOIB>
  <DomainObject.Predmet.ProtustrankaFormatedWithAdress>
    <izvorni_sadrzaj> EVENT MEDIA d.o.o., Trg Drage Iblera 10, 10000 Zagreb zastupanog po punomoćniku Dalibor Dujmić</izvorni_sadrzaj>
    <derivirana_varijabla naziv="DomainObject.Predmet.ProtustrankaFormatedWithAdress_1"> EVENT MEDIA d.o.o., Trg Drage Iblera 10, 10000 Zagreb zastupanog po punomoćniku Dalibor Dujmić</derivirana_varijabla>
  </DomainObject.Predmet.ProtustrankaFormatedWithAdress>
  <DomainObject.Predmet.ProtustrankaFormatedWithAdressOIB>
    <izvorni_sadrzaj> EVENT MEDIA d.o.o., OIB 49395586204, Trg Drage Iblera 10, 10000 Zagreb zastupanog po punomoćniku Dalibor Dujmić</izvorni_sadrzaj>
    <derivirana_varijabla naziv="DomainObject.Predmet.ProtustrankaFormatedWithAdressOIB_1"> EVENT MEDIA d.o.o., OIB 49395586204, Trg Drage Iblera 10, 10000 Zagreb zastupanog po punomoćniku Dalibor Dujmić</derivirana_varijabla>
  </DomainObject.Predmet.ProtustrankaFormatedWithAdressOIB>
  <DomainObject.Predmet.ProtustrankaWithAdress>
    <izvorni_sadrzaj>EVENT MEDIA d.o.o. Trg Drage Iblera 10, 10000 Zagreb</izvorni_sadrzaj>
    <derivirana_varijabla naziv="DomainObject.Predmet.ProtustrankaWithAdress_1">EVENT MEDIA d.o.o. Trg Drage Iblera 10, 10000 Zagreb</derivirana_varijabla>
  </DomainObject.Predmet.ProtustrankaWithAdress>
  <DomainObject.Predmet.ProtustrankaWithAdressOIB>
    <izvorni_sadrzaj>EVENT MEDIA d.o.o., OIB 49395586204, Trg Drage Iblera 10, 10000 Zagreb</izvorni_sadrzaj>
    <derivirana_varijabla naziv="DomainObject.Predmet.ProtustrankaWithAdressOIB_1">EVENT MEDIA d.o.o., OIB 49395586204, Trg Drage Iblera 10, 10000 Zagreb</derivirana_varijabla>
  </DomainObject.Predmet.ProtustrankaWithAdressOIB>
  <DomainObject.Predmet.ProtustrankaNazivFormated>
    <izvorni_sadrzaj>EVENT MEDIA d.o.o.</izvorni_sadrzaj>
    <derivirana_varijabla naziv="DomainObject.Predmet.ProtustrankaNazivFormated_1">EVENT MEDIA d.o.o.</derivirana_varijabla>
  </DomainObject.Predmet.ProtustrankaNazivFormated>
  <DomainObject.Predmet.ProtustrankaNazivFormatedOIB>
    <izvorni_sadrzaj>EVENT MEDIA d.o.o., OIB 49395586204</izvorni_sadrzaj>
    <derivirana_varijabla naziv="DomainObject.Predmet.ProtustrankaNazivFormatedOIB_1">EVENT MEDIA d.o.o., OIB 49395586204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EVENT MEDIA d.o.o. zastupanog po punomoćniku Dalibor Dujmić</item>
    </izvorni_sadrzaj>
    <derivirana_varijabla naziv="DomainObject.Predmet.ProtuStrankaListFormated_1">
      <item>EVENT MEDIA d.o.o. zastupanog po punomoćniku Dalibor Dujmić</item>
    </derivirana_varijabla>
  </DomainObject.Predmet.ProtuStrankaListFormated>
  <DomainObject.Predmet.ProtuStrankaListFormatedOIB>
    <izvorni_sadrzaj>
      <item>EVENT MEDIA d.o.o., OIB 49395586204 zastupanog po punomoćniku Dalibor Dujmić</item>
    </izvorni_sadrzaj>
    <derivirana_varijabla naziv="DomainObject.Predmet.ProtuStrankaListFormatedOIB_1">
      <item>EVENT MEDIA d.o.o., OIB 49395586204 zastupanog po punomoćniku Dalibor Dujmić</item>
    </derivirana_varijabla>
  </DomainObject.Predmet.ProtuStrankaListFormatedOIB>
  <DomainObject.Predmet.ProtuStrankaListFormatedWithAdress>
    <izvorni_sadrzaj>
      <item>EVENT MEDIA d.o.o., Trg Drage Iblera 10, 10000 Zagreb zastupanog po punomoćniku Dalibor Dujmić</item>
    </izvorni_sadrzaj>
    <derivirana_varijabla naziv="DomainObject.Predmet.ProtuStrankaListFormatedWithAdress_1">
      <item>EVENT MEDIA d.o.o., Trg Drage Iblera 10, 10000 Zagreb zastupanog po punomoćniku Dalibor Dujmić</item>
    </derivirana_varijabla>
  </DomainObject.Predmet.ProtuStrankaListFormatedWithAdress>
  <DomainObject.Predmet.ProtuStrankaListFormatedWithAdressOIB>
    <izvorni_sadrzaj>
      <item>EVENT MEDIA d.o.o., OIB 49395586204, Trg Drage Iblera 10, 10000 Zagreb zastupanog po punomoćniku Dalibor Dujmić</item>
    </izvorni_sadrzaj>
    <derivirana_varijabla naziv="DomainObject.Predmet.ProtuStrankaListFormatedWithAdressOIB_1">
      <item>EVENT MEDIA d.o.o., OIB 49395586204, Trg Drage Iblera 10, 10000 Zagreb zastupanog po punomoćniku Dalibor Dujmić</item>
    </derivirana_varijabla>
  </DomainObject.Predmet.ProtuStrankaListFormatedWithAdressOIB>
  <DomainObject.Predmet.ProtuStrankaListNazivFormated>
    <izvorni_sadrzaj>
      <item>EVENT MEDIA d.o.o.</item>
    </izvorni_sadrzaj>
    <derivirana_varijabla naziv="DomainObject.Predmet.ProtuStrankaListNazivFormated_1">
      <item>EVENT MEDIA d.o.o.</item>
    </derivirana_varijabla>
  </DomainObject.Predmet.ProtuStrankaListNazivFormated>
  <DomainObject.Predmet.ProtuStrankaListNazivFormatedOIB>
    <izvorni_sadrzaj>
      <item>EVENT MEDIA d.o.o., OIB 49395586204</item>
    </izvorni_sadrzaj>
    <derivirana_varijabla naziv="DomainObject.Predmet.ProtuStrankaListNazivFormatedOIB_1">
      <item>EVENT MEDIA d.o.o., OIB 49395586204</item>
    </derivirana_varijabla>
  </DomainObject.Predmet.ProtuStrankaListNazivFormatedOIB>
  <DomainObject.Predmet.OstaliListFormated>
    <izvorni_sadrzaj>
      <item>Dalibor Dujmić punomoćnik sudionika u postupku EVENT MEDIA d.o.o.</item>
    </izvorni_sadrzaj>
    <derivirana_varijabla naziv="DomainObject.Predmet.OstaliListFormated_1">
      <item>Dalibor Dujmić punomoćnik sudionika u postupku EVENT MEDIA d.o.o.</item>
    </derivirana_varijabla>
  </DomainObject.Predmet.OstaliListFormated>
  <DomainObject.Predmet.OstaliListFormatedOIB>
    <izvorni_sadrzaj>
      <item>Dalibor Dujmić, OIB 37562747775 punomoćnik sudionika u postupku EVENT MEDIA d.o.o.</item>
    </izvorni_sadrzaj>
    <derivirana_varijabla naziv="DomainObject.Predmet.OstaliListFormatedOIB_1">
      <item>Dalibor Dujmić, OIB 37562747775 punomoćnik sudionika u postupku EVENT MEDIA d.o.o.</item>
    </derivirana_varijabla>
  </DomainObject.Predmet.OstaliListFormatedOIB>
  <DomainObject.Predmet.OstaliListFormatedWithAdress>
    <izvorni_sadrzaj>
      <item>Dalibor Dujmić, Frana Kršinića 25, 44000 Sisak punomoćnik sudionika u postupku EVENT MEDIA d.o.o.</item>
    </izvorni_sadrzaj>
    <derivirana_varijabla naziv="DomainObject.Predmet.OstaliListFormatedWithAdress_1">
      <item>Dalibor Dujmić, Frana Kršinića 25, 44000 Sisak punomoćnik sudionika u postupku EVENT MEDIA d.o.o.</item>
    </derivirana_varijabla>
  </DomainObject.Predmet.OstaliListFormatedWithAdress>
  <DomainObject.Predmet.OstaliListFormatedWithAdressOIB>
    <izvorni_sadrzaj>
      <item>Dalibor Dujmić, OIB 37562747775, Frana Kršinića 25, 44000 Sisak punomoćnik sudionika u postupku EVENT MEDIA d.o.o.</item>
    </izvorni_sadrzaj>
    <derivirana_varijabla naziv="DomainObject.Predmet.OstaliListFormatedWithAdressOIB_1">
      <item>Dalibor Dujmić, OIB 37562747775, Frana Kršinića 25, 44000 Sisak punomoćnik sudionika u postupku EVENT MEDIA d.o.o.</item>
    </derivirana_varijabla>
  </DomainObject.Predmet.OstaliListFormatedWithAdressOIB>
  <DomainObject.Predmet.OstaliListNazivFormated>
    <izvorni_sadrzaj>
      <item>Dalibor Dujmić</item>
    </izvorni_sadrzaj>
    <derivirana_varijabla naziv="DomainObject.Predmet.OstaliListNazivFormated_1">
      <item>Dalibor Dujmić</item>
    </derivirana_varijabla>
  </DomainObject.Predmet.OstaliListNazivFormated>
  <DomainObject.Predmet.OstaliListNazivFormatedOIB>
    <izvorni_sadrzaj>
      <item>Dalibor Dujmić, OIB 37562747775</item>
    </izvorni_sadrzaj>
    <derivirana_varijabla naziv="DomainObject.Predmet.OstaliListNazivFormatedOIB_1">
      <item>Dalibor Dujmić, OIB 37562747775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EVENT MEDIA d.o.o.</izvorni_sadrzaj>
    <derivirana_varijabla naziv="DomainObject.Predmet.ProtustrankaIDrugi_1">EVENT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EVENT MEDIA d.o.o., OIB 49395586204, Trg Drage Iblera 10, 10000 Zagreb</izvorni_sadrzaj>
    <derivirana_varijabla naziv="DomainObject.Predmet.ProtustrankaIDrugiAdressOIB_1">EVENT MEDIA d.o.o., OIB 49395586204, Trg Drage Iblera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EVENT MEDIA d.o.o.</item>
      <item>Dalibor Dujmić</item>
    </izvorni_sadrzaj>
    <derivirana_varijabla naziv="DomainObject.Predmet.SudioniciListNaziv_1">
      <item>FINA Regionalni centar Zagreb</item>
      <item>EVENT MEDIA d.o.o.</item>
      <item>Dalibor Dujmić</item>
    </derivirana_varijabla>
  </DomainObject.Predmet.SudioniciListNaziv>
  <DomainObject.Predmet.SudioniciListAdressOIB>
    <izvorni_sadrzaj>
      <item>FINA Regionalni centar Zagreb, OIB 85821130368, Trg svibanjskih žrtava 1995. 1,10000 Zagreb</item>
      <item>EVENT MEDIA d.o.o., OIB 49395586204, Trg Drage Iblera 10,10000 Zagreb</item>
      <item>Dalibor Dujmić, OIB 37562747775, Frana Kršinića 25,44000 Sisak</item>
    </izvorni_sadrzaj>
    <derivirana_varijabla naziv="DomainObject.Predmet.SudioniciListAdressOIB_1">
      <item>FINA Regionalni centar Zagreb, OIB 85821130368, Trg svibanjskih žrtava 1995. 1,10000 Zagreb</item>
      <item>EVENT MEDIA d.o.o., OIB 49395586204, Trg Drage Iblera 10,10000 Zagreb</item>
      <item>Dalibor Dujmić, OIB 37562747775, Frana Kršinića 25,44000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49395586204</item>
      <item>, OIB 37562747775</item>
    </izvorni_sadrzaj>
    <derivirana_varijabla naziv="DomainObject.Predmet.SudioniciListNazivOIB_1">
      <item>, OIB 85821130368</item>
      <item>, OIB 49395586204</item>
      <item>, OIB 37562747775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2773</properties:Characters>
  <properties:Lines>80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2016-04-07T13:20:00Z</dcterms:created>
  <dc:creator>Ivan Turčić</dc:creator>
  <cp:lastModifiedBy>Ivan Turčić</cp:lastModifiedBy>
  <dcterms:modified xmlns:xsi="http://www.w3.org/2001/XMLSchema-instance" xsi:type="dcterms:W3CDTF">2016-04-08T09:12:00Z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