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230a" w14:paraId="9a8230a" w:rsidRDefault="00C060B6" w:rsidP="00C060B6" w:rsidR="00C060B6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60B6" w:rsidP="00C060B6" w:rsidR="00C060B6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C060B6" w:rsidP="00C060B6" w:rsidR="00C060B6">
      <w:pPr>
        <w:rPr>
          <w:szCs w:val="24"/>
        </w:rPr>
      </w:pPr>
      <w:r>
        <w:rPr>
          <w:szCs w:val="24"/>
        </w:rPr>
        <w:t>Trgovački sud u Varaždinu</w:t>
      </w:r>
    </w:p>
    <w:p w:rsidRDefault="00C060B6" w:rsidP="00C060B6" w:rsidR="00C060B6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St-205/2018-4</w:t>
      </w:r>
    </w:p>
    <w:p w:rsidRDefault="00C060B6" w:rsidP="00C060B6" w:rsidR="00C060B6">
      <w:pPr>
        <w:jc w:val="center"/>
        <w:rPr>
          <w:szCs w:val="24"/>
        </w:rPr>
      </w:pPr>
    </w:p>
    <w:p w:rsidRDefault="00C060B6" w:rsidP="00C060B6" w:rsidR="00C060B6">
      <w:pPr>
        <w:jc w:val="center"/>
        <w:rPr>
          <w:szCs w:val="24"/>
        </w:rPr>
      </w:pPr>
    </w:p>
    <w:p w:rsidRDefault="00C060B6" w:rsidP="00C060B6" w:rsidR="00C060B6">
      <w:pPr>
        <w:jc w:val="center"/>
        <w:rPr>
          <w:szCs w:val="24"/>
        </w:rPr>
      </w:pPr>
    </w:p>
    <w:p w:rsidRDefault="00C060B6" w:rsidP="00C060B6" w:rsidR="00C060B6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HUSNJAK INTERNATIONAL d.o.o. Ivanec, Ulica Rudolfa </w:t>
      </w:r>
      <w:proofErr w:type="spellStart"/>
      <w:r>
        <w:t>Rajtera</w:t>
      </w:r>
      <w:proofErr w:type="spellEnd"/>
      <w:r>
        <w:t xml:space="preserve"> 2, OIB: 19149803261, dana 17. rujna 2018., </w:t>
      </w:r>
    </w:p>
    <w:p w:rsidRDefault="00C060B6" w:rsidP="00C060B6" w:rsidR="00C060B6">
      <w:pPr>
        <w:jc w:val="both"/>
      </w:pPr>
    </w:p>
    <w:p w:rsidRDefault="00C060B6" w:rsidP="00C060B6" w:rsidR="00C060B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HUSNJAK INTERNATIONAL d.o.o. Ivanec, Ulica Rudolfa </w:t>
      </w:r>
      <w:proofErr w:type="spellStart"/>
      <w:r>
        <w:t>Rajtera</w:t>
      </w:r>
      <w:proofErr w:type="spellEnd"/>
      <w:r>
        <w:t xml:space="preserve"> 2, OIB: 19149803261</w:t>
      </w:r>
      <w:r>
        <w:rPr>
          <w:szCs w:val="24"/>
        </w:rPr>
        <w:t>, s danom 17. rujna 2018. u 11,30 sati.</w:t>
      </w:r>
    </w:p>
    <w:p w:rsidRDefault="00C060B6" w:rsidP="00C060B6" w:rsidR="00C060B6">
      <w:pPr>
        <w:ind w:hanging="705" w:left="1413"/>
        <w:jc w:val="both"/>
        <w:rPr>
          <w:szCs w:val="24"/>
        </w:rPr>
      </w:pPr>
    </w:p>
    <w:p w:rsidRDefault="00C060B6" w:rsidP="00C060B6" w:rsidR="00C060B6">
      <w:pPr>
        <w:ind w:hanging="705" w:left="1410"/>
        <w:jc w:val="both"/>
      </w:pPr>
      <w:r>
        <w:t>II</w:t>
      </w:r>
      <w:r>
        <w:tab/>
        <w:t xml:space="preserve">Za stečajnog upravitelja imenuje se Veljko </w:t>
      </w:r>
      <w:proofErr w:type="spellStart"/>
      <w:r>
        <w:t>Sredanović</w:t>
      </w:r>
      <w:proofErr w:type="spellEnd"/>
      <w:r>
        <w:t xml:space="preserve"> iz Čakovca, ZAVNOH-a 25, OIB: 26042027491.</w:t>
      </w:r>
    </w:p>
    <w:p w:rsidRDefault="00C060B6" w:rsidP="00C060B6" w:rsidR="00C060B6">
      <w:pPr>
        <w:ind w:hanging="705" w:left="1413"/>
        <w:jc w:val="both"/>
        <w:rPr>
          <w:szCs w:val="24"/>
        </w:rPr>
      </w:pPr>
    </w:p>
    <w:p w:rsidRDefault="00C060B6" w:rsidP="00C060B6" w:rsidR="00C060B6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HUSNJAK INTERNATIONAL d.o.o. Ivanec, Ulica Rudolfa </w:t>
      </w:r>
      <w:proofErr w:type="spellStart"/>
      <w:r>
        <w:t>Rajtera</w:t>
      </w:r>
      <w:proofErr w:type="spellEnd"/>
      <w:r>
        <w:t xml:space="preserve"> 2, OIB: 19149803261.</w:t>
      </w:r>
    </w:p>
    <w:p w:rsidRDefault="00C060B6" w:rsidP="00C060B6" w:rsidR="00C060B6">
      <w:pPr>
        <w:ind w:hanging="705" w:left="1410"/>
        <w:jc w:val="both"/>
      </w:pPr>
    </w:p>
    <w:p w:rsidRDefault="00C060B6" w:rsidP="00C060B6" w:rsidR="00C060B6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C060B6" w:rsidP="00C060B6" w:rsidR="00C060B6">
      <w:pPr>
        <w:jc w:val="both"/>
        <w:rPr>
          <w:szCs w:val="24"/>
        </w:rPr>
      </w:pPr>
    </w:p>
    <w:p w:rsidRDefault="00C060B6" w:rsidP="00C060B6" w:rsidR="00C060B6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 pravomoćnosti ovoga rješenja stečajni dužnik</w:t>
      </w:r>
      <w:r>
        <w:t xml:space="preserve"> HUSNJAK INTERNATIONAL d.o.o. Ivanec, Ulica Rudolfa </w:t>
      </w:r>
      <w:proofErr w:type="spellStart"/>
      <w:r>
        <w:t>Rajtera</w:t>
      </w:r>
      <w:proofErr w:type="spellEnd"/>
      <w:r>
        <w:t xml:space="preserve"> 2, OIB: 19149803261,</w:t>
      </w:r>
      <w:r>
        <w:rPr>
          <w:szCs w:val="24"/>
        </w:rPr>
        <w:t xml:space="preserve"> bit će brisan iz sudskog registra.</w:t>
      </w:r>
    </w:p>
    <w:p w:rsidRDefault="00C060B6" w:rsidP="00C060B6" w:rsidR="00C060B6">
      <w:pPr>
        <w:jc w:val="center"/>
        <w:rPr>
          <w:szCs w:val="24"/>
        </w:rPr>
      </w:pPr>
    </w:p>
    <w:p w:rsidRDefault="00C060B6" w:rsidP="00C060B6" w:rsidR="00C060B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6. lipnja 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</w:t>
      </w:r>
      <w:r>
        <w:rPr>
          <w:szCs w:val="24"/>
        </w:rPr>
        <w:lastRenderedPageBreak/>
        <w:t>dužnika na propisanom obrascu i kojim je pozvao vjerovnike da najkasnije u roku od 45 dana od objave oglasa predlože otvaranje stečajnoga postupka.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jc w:val="both"/>
        <w:rPr>
          <w:szCs w:val="24"/>
        </w:rPr>
      </w:pPr>
      <w:r>
        <w:rPr>
          <w:szCs w:val="24"/>
        </w:rPr>
        <w:tab/>
      </w:r>
    </w:p>
    <w:p w:rsidRDefault="00C060B6" w:rsidP="00C060B6" w:rsidR="00C060B6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jc w:val="center"/>
        <w:rPr>
          <w:szCs w:val="24"/>
        </w:rPr>
      </w:pPr>
      <w:r>
        <w:rPr>
          <w:szCs w:val="24"/>
        </w:rPr>
        <w:t>U Varaždinu 17. rujna 2018.</w:t>
      </w:r>
    </w:p>
    <w:p w:rsidRDefault="00C060B6" w:rsidP="00C060B6" w:rsidR="00C060B6">
      <w:pPr>
        <w:jc w:val="center"/>
        <w:rPr>
          <w:szCs w:val="24"/>
        </w:rPr>
      </w:pP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Marija Levanić-Škerbić,v. r. 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jc w:val="both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C060B6" w:rsidP="00C060B6" w:rsidR="00C060B6">
      <w:r>
        <w:tab/>
        <w:t>Uputa o pravnom lijeku:</w:t>
      </w:r>
    </w:p>
    <w:p w:rsidRDefault="00C060B6" w:rsidP="00C060B6" w:rsidR="00C060B6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C060B6" w:rsidP="00C060B6" w:rsidR="00C060B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060B6" w:rsidP="00C060B6" w:rsidR="00C060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C060B6" w:rsidP="00C060B6" w:rsidR="00C060B6">
      <w:pPr>
        <w:rPr>
          <w:szCs w:val="24"/>
        </w:rPr>
      </w:pPr>
    </w:p>
    <w:p w:rsidRDefault="00C060B6" w:rsidP="00C060B6" w:rsidR="00C060B6">
      <w:pPr>
        <w:rPr>
          <w:szCs w:val="24"/>
        </w:rPr>
      </w:pPr>
      <w:r>
        <w:rPr>
          <w:szCs w:val="24"/>
        </w:rPr>
        <w:t>DNA:</w:t>
      </w:r>
    </w:p>
    <w:p w:rsidRDefault="00C060B6" w:rsidP="00C060B6" w:rsidR="00C060B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060B6" w:rsidP="00C060B6" w:rsidR="00C060B6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C060B6" w:rsidP="00C060B6" w:rsidR="00C060B6">
      <w:pPr>
        <w:numPr>
          <w:ilvl w:val="0"/>
          <w:numId w:val="47"/>
        </w:numPr>
        <w:jc w:val="both"/>
        <w:rPr>
          <w:szCs w:val="24"/>
        </w:rPr>
      </w:pPr>
      <w:r>
        <w:t xml:space="preserve">Dužnik HUSNJAK INTERNATIONAL d.o.o. Ivanec, Ulica Rudolfa </w:t>
      </w:r>
      <w:proofErr w:type="spellStart"/>
      <w:r>
        <w:t>Rajtera</w:t>
      </w:r>
      <w:proofErr w:type="spellEnd"/>
      <w:r>
        <w:t xml:space="preserve"> 2</w:t>
      </w:r>
    </w:p>
    <w:p w:rsidRDefault="00C060B6" w:rsidP="00C060B6" w:rsidR="00C060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Kristijan </w:t>
      </w:r>
      <w:proofErr w:type="spellStart"/>
      <w:r>
        <w:rPr>
          <w:szCs w:val="24"/>
        </w:rPr>
        <w:t>Husnjak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Muričevec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Muričevec</w:t>
      </w:r>
      <w:proofErr w:type="spellEnd"/>
      <w:r>
        <w:rPr>
          <w:szCs w:val="24"/>
        </w:rPr>
        <w:t xml:space="preserve"> 29/B, 42 250 Lepoglava</w:t>
      </w:r>
    </w:p>
    <w:p w:rsidRDefault="00C060B6" w:rsidP="00C060B6" w:rsidR="00C060B6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C060B6" w:rsidP="00C060B6" w:rsidR="00C060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Varaždin,</w:t>
      </w:r>
    </w:p>
    <w:p w:rsidRDefault="00C060B6" w:rsidP="00C060B6" w:rsidR="00C060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</w:t>
      </w:r>
      <w:r>
        <w:t xml:space="preserve">Veljko </w:t>
      </w:r>
      <w:proofErr w:type="spellStart"/>
      <w:r>
        <w:t>Sredanović</w:t>
      </w:r>
      <w:proofErr w:type="spellEnd"/>
      <w:r>
        <w:t xml:space="preserve"> iz Čakovca, ZAVNOH-a 25</w:t>
      </w:r>
    </w:p>
    <w:p w:rsidRDefault="00C060B6" w:rsidP="00C060B6" w:rsidR="00C060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C060B6" w:rsidR="00AE649C" w:rsidRPr="00C060B6"/>
    <w:sectPr w:rsidSect="0032366B" w:rsidR="00AE649C" w:rsidRPr="00C060B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0B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060B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060B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16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St-205/2018-4</izvorni_sadrzaj>
    <derivirana_varijabla naziv="DomainObject.Oznaka_1">St-205/2018-4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HUSNJAK INTERNATIONAL društvo s ograničenom odgovornošću za prijevoz i usluge zastupanog po punomoćniku Kristijan Husnjak; Gordana Husnjak</izvorni_sadrzaj>
    <derivirana_varijabla naziv="DomainObject.Predmet.ProtustrankaFormated_1">  HUSNJAK INTERNATIONAL društvo s ograničenom odgovornošću za prijevoz i usluge zastupanog po punomoćniku Kristijan Husnjak; Gordana Husnjak</derivirana_varijabla>
  </DomainObject.Predmet.ProtustrankaFormated>
  <DomainObject.Predmet.ProtustrankaFormatedOIB>
    <izvorni_sadrzaj>  HUSNJAK INTERNATIONAL društvo s ograničenom odgovornošću za prijevoz i usluge, OIB 19149803261 zastupanog po punomoćniku Kristijan Husnjak; Gordana Husnjak</izvorni_sadrzaj>
    <derivirana_varijabla naziv="DomainObject.Predmet.ProtustrankaFormatedOIB_1">  HUSNJAK INTERNATIONAL društvo s ograničenom odgovornošću za prijevoz i usluge, OIB 19149803261 zastupanog po punomoćniku Kristijan Husnjak; Gordana Husnjak</derivirana_varijabla>
  </DomainObject.Predmet.ProtustrankaFormatedOIB>
  <DomainObject.Predmet.ProtustrankaFormatedWithAdress>
    <izvorni_sadrzaj> HUSNJAK INTERNATIONAL društvo s ograničenom odgovornošću za prijevoz i usluge, Ulica Rudolfa Rajtera 2, 42240 Ivanec zastupanog po punomoćniku Kristijan Husnjak; Gordana Husnjak</izvorni_sadrzaj>
    <derivirana_varijabla naziv="DomainObject.Predmet.ProtustrankaFormatedWithAdress_1"> HUSNJAK INTERNATIONAL društvo s ograničenom odgovornošću za prijevoz i usluge, Ulica Rudolfa Rajtera 2, 42240 Ivanec zastupanog po punomoćniku Kristijan Husnjak; Gordana Husnjak</derivirana_varijabla>
  </DomainObject.Predmet.ProtustrankaFormatedWithAdress>
  <DomainObject.Predmet.ProtustrankaFormatedWithAdressOIB>
    <izvorni_sadrzaj> HUSNJAK INTERNATIONAL društvo s ograničenom odgovornošću za prijevoz i usluge, OIB 19149803261, Ulica Rudolfa Rajtera 2, 42240 Ivanec zastupanog po punomoćniku Kristijan Husnjak; Gordana Husnjak</izvorni_sadrzaj>
    <derivirana_varijabla naziv="DomainObject.Predmet.ProtustrankaFormatedWithAdressOIB_1"> HUSNJAK INTERNATIONAL društvo s ograničenom odgovornošću za prijevoz i usluge, OIB 19149803261, Ulica Rudolfa Rajtera 2, 42240 Ivanec zastupanog po punomoćniku Kristijan Husnjak; Gordana Husnjak</derivirana_varijabla>
  </DomainObject.Predmet.ProtustrankaFormatedWithAdressOIB>
  <DomainObject.Predmet.ProtustrankaWithAdress>
    <izvorni_sadrzaj>HUSNJAK INTERNATIONAL društvo s ograničenom odgovornošću za prijevoz i usluge Ulica Rudolfa Rajtera 2, 42240 Ivanec</izvorni_sadrzaj>
    <derivirana_varijabla naziv="DomainObject.Predmet.ProtustrankaWithAdress_1">HUSNJAK INTERNATIONAL društvo s ograničenom odgovornošću za prijevoz i usluge Ulica Rudolfa Rajtera 2, 42240 Ivanec</derivirana_varijabla>
  </DomainObject.Predmet.ProtustrankaWithAdress>
  <DomainObject.Predmet.ProtustrankaWithAdressOIB>
    <izvorni_sadrzaj>HUSNJAK INTERNATIONAL društvo s ograničenom odgovornošću za prijevoz i usluge, OIB 19149803261, Ulica Rudolfa Rajtera 2, 42240 Ivanec</izvorni_sadrzaj>
    <derivirana_varijabla naziv="DomainObject.Predmet.ProtustrankaWithAdressOIB_1">HUSNJAK INTERNATIONAL društvo s ograničenom odgovornošću za prijevoz i usluge, OIB 19149803261, Ulica Rudolfa Rajtera 2, 42240 Ivanec</derivirana_varijabla>
  </DomainObject.Predmet.ProtustrankaWithAdressOIB>
  <DomainObject.Predmet.ProtustrankaNazivFormated>
    <izvorni_sadrzaj>HUSNJAK INTERNATIONAL društvo s ograničenom odgovornošću za prijevoz i usluge</izvorni_sadrzaj>
    <derivirana_varijabla naziv="DomainObject.Predmet.ProtustrankaNazivFormated_1">HUSNJAK INTERNATIONAL društvo s ograničenom odgovornošću za prijevoz i usluge</derivirana_varijabla>
  </DomainObject.Predmet.ProtustrankaNazivFormated>
  <DomainObject.Predmet.ProtustrankaNazivFormatedOIB>
    <izvorni_sadrzaj>HUSNJAK INTERNATIONAL društvo s ograničenom odgovornošću za prijevoz i usluge, OIB 19149803261</izvorni_sadrzaj>
    <derivirana_varijabla naziv="DomainObject.Predmet.ProtustrankaNazivFormatedOIB_1">HUSNJAK INTERNATIONAL društvo s ograničenom odgovornošću za prijevoz i usluge, OIB 19149803261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50149.97</izvorni_sadrzaj>
    <derivirana_varijabla naziv="DomainObject.Predmet.TrenutnaVrijednost_1">50149.97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HUSNJAK INTERNATIONAL društvo s ograničenom odgovornošću za prijevoz i usluge zastupanog po punomoćniku Kristijan Husnjak; Gordana Husnjak</item>
    </izvorni_sadrzaj>
    <derivirana_varijabla naziv="DomainObject.Predmet.ProtuStrankaListFormated_1">
      <item>HUSNJAK INTERNATIONAL društvo s ograničenom odgovornošću za prijevoz i usluge zastupanog po punomoćniku Kristijan Husnjak; Gordana Husnjak</item>
    </derivirana_varijabla>
  </DomainObject.Predmet.ProtuStrankaListFormated>
  <DomainObject.Predmet.ProtuStrankaListFormatedOIB>
    <izvorni_sadrzaj>
      <item>HUSNJAK INTERNATIONAL društvo s ograničenom odgovornošću za prijevoz i usluge, OIB 19149803261 zastupanog po punomoćniku Kristijan Husnjak; Gordana Husnjak</item>
    </izvorni_sadrzaj>
    <derivirana_varijabla naziv="DomainObject.Predmet.ProtuStrankaListFormatedOIB_1">
      <item>HUSNJAK INTERNATIONAL društvo s ograničenom odgovornošću za prijevoz i usluge, OIB 19149803261 zastupanog po punomoćniku Kristijan Husnjak; Gordana Husnjak</item>
    </derivirana_varijabla>
  </DomainObject.Predmet.ProtuStrankaListFormatedOIB>
  <DomainObject.Predmet.ProtuStrankaListFormatedWithAdress>
    <izvorni_sadrzaj>
      <item>HUSNJAK INTERNATIONAL društvo s ograničenom odgovornošću za prijevoz i usluge, Ulica Rudolfa Rajtera 2, 42240 Ivanec zastupanog po punomoćniku Kristijan Husnjak; Gordana Husnjak</item>
    </izvorni_sadrzaj>
    <derivirana_varijabla naziv="DomainObject.Predmet.ProtuStrankaListFormatedWithAdress_1">
      <item>HUSNJAK INTERNATIONAL društvo s ograničenom odgovornošću za prijevoz i usluge, Ulica Rudolfa Rajtera 2, 42240 Ivanec zastupanog po punomoćniku Kristijan Husnjak; Gordana Husnjak</item>
    </derivirana_varijabla>
  </DomainObject.Predmet.ProtuStrankaListFormatedWithAdress>
  <DomainObject.Predmet.ProtuStrankaListFormatedWithAdressOIB>
    <izvorni_sadrzaj>
      <item>HUSNJAK INTERNATIONAL društvo s ograničenom odgovornošću za prijevoz i usluge, OIB 19149803261, Ulica Rudolfa Rajtera 2, 42240 Ivanec zastupanog po punomoćniku Kristijan Husnjak; Gordana Husnjak</item>
    </izvorni_sadrzaj>
    <derivirana_varijabla naziv="DomainObject.Predmet.ProtuStrankaListFormatedWithAdressOIB_1">
      <item>HUSNJAK INTERNATIONAL društvo s ograničenom odgovornošću za prijevoz i usluge, OIB 19149803261, Ulica Rudolfa Rajtera 2, 42240 Ivanec zastupanog po punomoćniku Kristijan Husnjak; Gordana Husnjak</item>
    </derivirana_varijabla>
  </DomainObject.Predmet.ProtuStrankaListFormatedWithAdressOIB>
  <DomainObject.Predmet.ProtuStrankaListNazivFormated>
    <izvorni_sadrzaj>
      <item>HUSNJAK INTERNATIONAL društvo s ograničenom odgovornošću za prijevoz i usluge</item>
    </izvorni_sadrzaj>
    <derivirana_varijabla naziv="DomainObject.Predmet.ProtuStrankaListNazivFormated_1">
      <item>HUSNJAK INTERNATIONAL društvo s ograničenom odgovornošću za prijevoz i usluge</item>
    </derivirana_varijabla>
  </DomainObject.Predmet.ProtuStrankaListNazivFormated>
  <DomainObject.Predmet.ProtuStrankaListNazivFormatedOIB>
    <izvorni_sadrzaj>
      <item>HUSNJAK INTERNATIONAL društvo s ograničenom odgovornošću za prijevoz i usluge, OIB 19149803261</item>
    </izvorni_sadrzaj>
    <derivirana_varijabla naziv="DomainObject.Predmet.ProtuStrankaListNazivFormatedOIB_1">
      <item>HUSNJAK INTERNATIONAL društvo s ograničenom odgovornošću za prijevoz i usluge, OIB 19149803261</item>
    </derivirana_varijabla>
  </DomainObject.Predmet.ProtuStrankaListNazivFormatedOIB>
  <DomainObject.Predmet.OstaliListFormated>
    <izvorni_sadrzaj>
      <item>Sudski registar</item>
      <item>Kristijan Husnjak punomoćnik sudionika u postupku HUSNJAK INTERNATIONAL društvo s ograničenom odgovornošću za prijevoz i usluge</item>
      <item>Gordana Husnjak punomoćnica sudionika u postupku HUSNJAK INTERNATIONAL društvo s ograničenom odgovornošću za prijevoz i usluge</item>
    </izvorni_sadrzaj>
    <derivirana_varijabla naziv="DomainObject.Predmet.OstaliListFormated_1">
      <item>Sudski registar</item>
      <item>Kristijan Husnjak punomoćnik sudionika u postupku HUSNJAK INTERNATIONAL društvo s ograničenom odgovornošću za prijevoz i usluge</item>
      <item>Gordana Husnjak punomoćnica sudionika u postupku HUSNJAK INTERNATIONAL društvo s ograničenom odgovornošću za prijevoz i usluge</item>
    </derivirana_varijabla>
  </DomainObject.Predmet.OstaliListFormated>
  <DomainObject.Predmet.OstaliListFormatedOIB>
    <izvorni_sadrzaj>
      <item>Sudski registar</item>
      <item>Kristijan Husnjak, OIB 03847986727 punomoćnik sudionika u postupku HUSNJAK INTERNATIONAL društvo s ograničenom odgovornošću za prijevoz i usluge</item>
      <item>Gordana Husnjak, OIB 03135821783 punomoćnica sudionika u postupku HUSNJAK INTERNATIONAL društvo s ograničenom odgovornošću za prijevoz i usluge</item>
    </izvorni_sadrzaj>
    <derivirana_varijabla naziv="DomainObject.Predmet.OstaliListFormatedOIB_1">
      <item>Sudski registar</item>
      <item>Kristijan Husnjak, OIB 03847986727 punomoćnik sudionika u postupku HUSNJAK INTERNATIONAL društvo s ograničenom odgovornošću za prijevoz i usluge</item>
      <item>Gordana Husnjak, OIB 03135821783 punomoćnica sudionika u postupku HUSNJAK INTERNATIONAL društvo s ograničenom odgovornošću za prijevoz i usluge</item>
    </derivirana_varijabla>
  </DomainObject.Predmet.OstaliListFormatedOIB>
  <DomainObject.Predmet.OstaliListFormatedWithAdress>
    <izvorni_sadrzaj>
      <item>Sudski registar</item>
      <item>Kristijan Husnjak, Muričevec 29b, 42250 Muričevec punomoćnik sudionika u postupku HUSNJAK INTERNATIONAL društvo s ograničenom odgovornošću za prijevoz i usluge</item>
      <item>Gordana Husnjak, Muričevec 29b, 42250 Muričevec punomoćnica sudionika u postupku HUSNJAK INTERNATIONAL društvo s ograničenom odgovornošću za prijevoz i usluge</item>
    </izvorni_sadrzaj>
    <derivirana_varijabla naziv="DomainObject.Predmet.OstaliListFormatedWithAdress_1">
      <item>Sudski registar</item>
      <item>Kristijan Husnjak, Muričevec 29b, 42250 Muričevec punomoćnik sudionika u postupku HUSNJAK INTERNATIONAL društvo s ograničenom odgovornošću za prijevoz i usluge</item>
      <item>Gordana Husnjak, Muričevec 29b, 42250 Muričevec punomoćnica sudionika u postupku HUSNJAK INTERNATIONAL društvo s ograničenom odgovornošću za prijevoz i usluge</item>
    </derivirana_varijabla>
  </DomainObject.Predmet.OstaliListFormatedWithAdress>
  <DomainObject.Predmet.OstaliListFormatedWithAdressOIB>
    <izvorni_sadrzaj>
      <item>Sudski registar</item>
      <item>Kristijan Husnjak, OIB 03847986727, Muričevec 29b, 42250 Muričevec punomoćnik sudionika u postupku HUSNJAK INTERNATIONAL društvo s ograničenom odgovornošću za prijevoz i usluge</item>
      <item>Gordana Husnjak, OIB 03135821783, Muričevec 29b, 42250 Muričevec punomoćnica sudionika u postupku HUSNJAK INTERNATIONAL društvo s ograničenom odgovornošću za prijevoz i usluge</item>
    </izvorni_sadrzaj>
    <derivirana_varijabla naziv="DomainObject.Predmet.OstaliListFormatedWithAdressOIB_1">
      <item>Sudski registar</item>
      <item>Kristijan Husnjak, OIB 03847986727, Muričevec 29b, 42250 Muričevec punomoćnik sudionika u postupku HUSNJAK INTERNATIONAL društvo s ograničenom odgovornošću za prijevoz i usluge</item>
      <item>Gordana Husnjak, OIB 03135821783, Muričevec 29b, 42250 Muričevec punomoćnica sudionika u postupku HUSNJAK INTERNATIONAL društvo s ograničenom odgovornošću za prijevoz i usluge</item>
    </derivirana_varijabla>
  </DomainObject.Predmet.OstaliListFormatedWithAdressOIB>
  <DomainObject.Predmet.OstaliListNazivFormated>
    <izvorni_sadrzaj>
      <item>Sudski registar</item>
      <item>Kristijan Husnjak</item>
      <item>Gordana Husnjak</item>
    </izvorni_sadrzaj>
    <derivirana_varijabla naziv="DomainObject.Predmet.OstaliListNazivFormated_1">
      <item>Sudski registar</item>
      <item>Kristijan Husnjak</item>
      <item>Gordana Husnjak</item>
    </derivirana_varijabla>
  </DomainObject.Predmet.OstaliListNazivFormated>
  <DomainObject.Predmet.OstaliListNazivFormatedOIB>
    <izvorni_sadrzaj>
      <item>Sudski registar</item>
      <item>Kristijan Husnjak, OIB 03847986727</item>
      <item>Gordana Husnjak, OIB 03135821783</item>
    </izvorni_sadrzaj>
    <derivirana_varijabla naziv="DomainObject.Predmet.OstaliListNazivFormatedOIB_1">
      <item>Sudski registar</item>
      <item>Kristijan Husnjak, OIB 03847986727</item>
      <item>Gordana Husnjak, OIB 03135821783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St-205/2018-4</izvorni_sadrzaj>
    <derivirana_varijabla naziv="DomainObject.PoslovniBrojDokumenta_1">St-205/2018-4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HUSNJAK INTERNATIONAL društvo s ograničenom odgovornošću za prijevoz i usluge</izvorni_sadrzaj>
    <derivirana_varijabla naziv="DomainObject.Predmet.ProtustrankaIDrugi_1">HUSNJAK INTERNATIONAL društvo s ograničenom odgovornošću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HUSNJAK INTERNATIONAL društvo s ograničenom odgovornošću za prijevoz i usluge, OIB 19149803261, Ulica Rudolfa Rajtera 2, 42240 Ivanec</izvorni_sadrzaj>
    <derivirana_varijabla naziv="DomainObject.Predmet.ProtustrankaIDrugiAdressOIB_1">HUSNJAK INTERNATIONAL društvo s ograničenom odgovornošću za prijevoz i usluge, OIB 19149803261, Ulica Rudolfa Rajtera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HUSNJAK INTERNATIONAL društvo s ograničenom odgovornošću za prijevoz i usluge</item>
      <item>Sudski registar</item>
      <item>Kristijan Husnjak</item>
      <item>Gordana Husnjak</item>
    </izvorni_sadrzaj>
    <derivirana_varijabla naziv="DomainObject.Predmet.SudioniciListNaziv_1">
      <item>Financijska agencija</item>
      <item>HUSNJAK INTERNATIONAL društvo s ograničenom odgovornošću za prijevoz i usluge</item>
      <item>Sudski registar</item>
      <item>Kristijan Husnjak</item>
      <item>Gordana Husnjak</item>
    </derivirana_varijabla>
  </DomainObject.Predmet.SudioniciListNaziv>
  <DomainObject.Predmet.SudioniciListAdressOIB>
    <izvorni_sadrzaj>
      <item>Financijska agencija, OIB 85821130368, Ulica grada Vukovara 70,10000 Zagreb</item>
      <item>HUSNJAK INTERNATIONAL društvo s ograničenom odgovornošću za prijevoz i usluge, OIB 19149803261, Ulica Rudolfa Rajtera 2,42240 Ivanec</item>
      <item>Sudski registar</item>
      <item>Kristijan Husnjak, OIB 03847986727, Muričevec 29b,42250 Muričevec</item>
      <item>Gordana Husnjak, OIB 03135821783, Muričevec 29b,42250 Muričevec</item>
    </izvorni_sadrzaj>
    <derivirana_varijabla naziv="DomainObject.Predmet.SudioniciListAdressOIB_1">
      <item>Financijska agencija, OIB 85821130368, Ulica grada Vukovara 70,10000 Zagreb</item>
      <item>HUSNJAK INTERNATIONAL društvo s ograničenom odgovornošću za prijevoz i usluge, OIB 19149803261, Ulica Rudolfa Rajtera 2,42240 Ivanec</item>
      <item>Sudski registar</item>
      <item>Kristijan Husnjak, OIB 03847986727, Muričevec 29b,42250 Muričevec</item>
      <item>Gordana Husnjak, OIB 03135821783, Muričevec 29b,42250 Muričevec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F0A6C-BA82-4DFE-9B32-2A3A12A70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2890</properties:Characters>
  <properties:Lines>87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2018-09-17T11:02:00Z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