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b10b" w14:paraId="6cab10b" w:rsidRDefault="00D16393" w:rsidP="00D16393" w:rsidR="00D16393" w:rsidRPr="0006560F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06560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06560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06560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005661" w:rsidRPr="0006560F">
        <w:rPr>
          <w:rFonts w:hAnsi="Times New Roman" w:ascii="Times New Roman"/>
          <w:color w:val="auto"/>
          <w:sz w:val="24"/>
          <w:szCs w:val="24"/>
          <w:lang w:val="hr-HR"/>
        </w:rPr>
        <w:t>2882/16-23</w:t>
      </w: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656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0656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737E32" w:rsidRPr="0006560F">
      <w:pPr>
        <w:jc w:val="both"/>
        <w:rPr>
          <w:rFonts w:hAnsi="Times New Roman" w:ascii="Times New Roman"/>
          <w:color w:val="auto"/>
          <w:sz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6560F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 otvaranje stečajnog postupka nad dužnikom </w:t>
      </w:r>
      <w:r w:rsidR="00005661" w:rsidRPr="0006560F">
        <w:rPr>
          <w:rFonts w:hAnsi="Times New Roman" w:ascii="Times New Roman"/>
          <w:color w:val="auto"/>
          <w:sz w:val="24"/>
          <w:lang w:val="hr-HR"/>
        </w:rPr>
        <w:t>Laurea International d. o. o., Zagreb, Ante Šercera 38c, OIB 47705427679, 24. svibnja 2017.</w:t>
      </w:r>
    </w:p>
    <w:p w:rsidRDefault="00005661" w:rsidP="00E2213A" w:rsidR="00005661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656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06560F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6560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0656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05661" w:rsidRPr="0006560F">
        <w:rPr>
          <w:rFonts w:hAnsi="Times New Roman" w:ascii="Times New Roman"/>
          <w:color w:val="auto"/>
          <w:sz w:val="24"/>
          <w:lang w:val="hr-HR"/>
        </w:rPr>
        <w:t>Laurea International d. o. o., Zagreb, Ante Šercera 38c, OIB 47705427679</w:t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06560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imenuje se </w:t>
      </w:r>
      <w:r w:rsidR="00544350" w:rsidRPr="0006560F">
        <w:rPr>
          <w:rFonts w:hAnsi="Times New Roman" w:ascii="Times New Roman"/>
          <w:color w:val="auto"/>
          <w:sz w:val="24"/>
          <w:szCs w:val="24"/>
          <w:lang w:val="hr-HR"/>
        </w:rPr>
        <w:t>Zoran Mihajlović, Zagreb, Rendićeva 31, OIB 60407042502.</w:t>
      </w:r>
    </w:p>
    <w:p w:rsidRDefault="00E2213A" w:rsidP="00E2213A" w:rsidR="00E2213A" w:rsidRPr="0006560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544350" w:rsidRPr="0006560F">
        <w:rPr>
          <w:rFonts w:hAnsi="Times New Roman" w:ascii="Times New Roman"/>
          <w:color w:val="auto"/>
          <w:sz w:val="24"/>
          <w:lang w:val="hr-HR"/>
        </w:rPr>
        <w:t>Laurea International d. o. o., Zagreb, Ante Šercera 38c, OIB 47705427679</w:t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06560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656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0656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B77B5" w:rsidP="004B77B5" w:rsidR="004B77B5" w:rsidRPr="0006560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podnio je ovom sudu 23. ožujka 2016. prijedlog za otvaranje stečajnog postupka nad gore navedenom pravnom osobom.</w:t>
      </w:r>
    </w:p>
    <w:p w:rsidRDefault="004B77B5" w:rsidP="004B77B5" w:rsidR="004B77B5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292 dana u ukupnom iznosu od 20.754,94 kn.</w:t>
      </w:r>
    </w:p>
    <w:p w:rsidRDefault="004B77B5" w:rsidP="004B77B5" w:rsidR="004B77B5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B77B5" w:rsidP="004B77B5" w:rsidR="004B77B5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4B77B5" w:rsidP="004B77B5" w:rsidR="004B77B5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St-2882/16-6 od 14. rujna 2016. pokrenut prethodni postupak radi utvrđivanja uvjeta za otvaranje stečajnog postupka.</w:t>
      </w: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4B77B5" w:rsidR="004B77B5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B77B5" w:rsidRPr="0006560F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24. siječnja 2016., nije pristupio uredno pozvan direktor dužnika.</w:t>
      </w:r>
    </w:p>
    <w:p w:rsidRDefault="004B77B5" w:rsidP="004B77B5" w:rsidR="004B77B5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1. rujan 2016. proizlazi da dužnik ima evidentirane neizvršene osnove za plaćanje u neprekinutom razdoblju od 292 dana, a iznos evidentiranih nepodmirenih obveza iznosi 20.754,94 kn.</w:t>
      </w:r>
    </w:p>
    <w:p w:rsidRDefault="00E2213A" w:rsidP="004B77B5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E3402" w:rsidRPr="0006560F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r w:rsidR="003C7FDE" w:rsidRPr="0006560F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C80F42">
        <w:rPr>
          <w:rFonts w:hAnsi="Times New Roman" w:ascii="Times New Roman"/>
          <w:color w:val="auto"/>
          <w:sz w:val="24"/>
          <w:szCs w:val="24"/>
          <w:lang w:val="hr-HR"/>
        </w:rPr>
        <w:t>29. ožujka</w:t>
      </w:r>
      <w:r w:rsidR="003C7FDE" w:rsidRPr="0006560F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E3402" w:rsidRPr="0006560F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r w:rsidR="003C7FDE" w:rsidRPr="0006560F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0656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6560F" w:rsidRPr="0006560F">
        <w:rPr>
          <w:rFonts w:hAnsi="Times New Roman" w:ascii="Times New Roman"/>
          <w:color w:val="auto"/>
          <w:sz w:val="24"/>
          <w:szCs w:val="24"/>
          <w:lang w:val="hr-HR"/>
        </w:rPr>
        <w:t>24. svibanj</w:t>
      </w:r>
      <w:r w:rsidR="003C7FDE" w:rsidRPr="0006560F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0656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5756F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0656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5756F" w:rsidP="00AB7A2F" w:rsidR="0015756F" w:rsidRPr="0015756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5756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5756F" w:rsidP="00995CE9" w:rsidR="0015756F" w:rsidRPr="0015756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5756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756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756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756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756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756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756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756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15756F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06560F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06560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656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06560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6560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6560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06560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06560F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80F4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4B77B5">
      <w:rPr>
        <w:rFonts w:hAnsi="Verdana" w:ascii="Verdana"/>
        <w:color w:val="auto"/>
        <w:sz w:val="22"/>
        <w:szCs w:val="22"/>
      </w:rPr>
      <w:t>2882/16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661"/>
    <w:rsid w:val="00005E49"/>
    <w:rsid w:val="0004696A"/>
    <w:rsid w:val="0006560F"/>
    <w:rsid w:val="000E093E"/>
    <w:rsid w:val="00101496"/>
    <w:rsid w:val="00102EBB"/>
    <w:rsid w:val="00114082"/>
    <w:rsid w:val="001218D5"/>
    <w:rsid w:val="0015756F"/>
    <w:rsid w:val="001E5A2C"/>
    <w:rsid w:val="002256D8"/>
    <w:rsid w:val="00266C0E"/>
    <w:rsid w:val="002C62C4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B77B5"/>
    <w:rsid w:val="004C3B7F"/>
    <w:rsid w:val="00520A1F"/>
    <w:rsid w:val="00544350"/>
    <w:rsid w:val="00584E68"/>
    <w:rsid w:val="005B26BC"/>
    <w:rsid w:val="005C5019"/>
    <w:rsid w:val="006031BB"/>
    <w:rsid w:val="00642D18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16550"/>
    <w:rsid w:val="0082353D"/>
    <w:rsid w:val="008507C3"/>
    <w:rsid w:val="008566DB"/>
    <w:rsid w:val="00871137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80F42"/>
    <w:rsid w:val="00CA1251"/>
    <w:rsid w:val="00CD0A15"/>
    <w:rsid w:val="00CE3402"/>
    <w:rsid w:val="00D16393"/>
    <w:rsid w:val="00D27911"/>
    <w:rsid w:val="00D579C8"/>
    <w:rsid w:val="00D72B53"/>
    <w:rsid w:val="00D85964"/>
    <w:rsid w:val="00DA14DE"/>
    <w:rsid w:val="00E11F9B"/>
    <w:rsid w:val="00E2213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57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56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56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56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56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57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56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56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56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56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St-2882/2016-23</izvorni_sadrzaj>
    <derivirana_varijabla naziv="DomainObject.Oznaka_1">St-2882/2016-23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2882</izvorni_sadrzaj>
    <derivirana_varijabla naziv="DomainObject.Predmet.Broj_1">2882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St-2882/2016</izvorni_sadrzaj>
    <derivirana_varijabla naziv="DomainObject.Predmet.OznakaBroj_1">St-2882/2016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Laurea International d.o.o.</izvorni_sadrzaj>
    <derivirana_varijabla naziv="DomainObject.Predmet.ProtustrankaFormated_1">  Laurea International d.o.o.</derivirana_varijabla>
  </DomainObject.Predmet.ProtustrankaFormated>
  <DomainObject.Predmet.ProtustrankaFormatedOIB>
    <izvorni_sadrzaj>  Laurea International d.o.o., OIB 47705427679</izvorni_sadrzaj>
    <derivirana_varijabla naziv="DomainObject.Predmet.ProtustrankaFormatedOIB_1">  Laurea International d.o.o., OIB 47705427679</derivirana_varijabla>
  </DomainObject.Predmet.ProtustrankaFormatedOIB>
  <DomainObject.Predmet.ProtustrankaFormatedWithAdress>
    <izvorni_sadrzaj> Laurea International d.o.o., Ante Šercera/38c, 10000 Zagreb</izvorni_sadrzaj>
    <derivirana_varijabla naziv="DomainObject.Predmet.ProtustrankaFormatedWithAdress_1"> Laurea International d.o.o., Ante Šercera/38c, 10000 Zagreb</derivirana_varijabla>
  </DomainObject.Predmet.ProtustrankaFormatedWithAdress>
  <DomainObject.Predmet.ProtustrankaFormatedWithAdressOIB>
    <izvorni_sadrzaj> Laurea International d.o.o., OIB 47705427679, Ante Šercera/38c, 10000 Zagreb</izvorni_sadrzaj>
    <derivirana_varijabla naziv="DomainObject.Predmet.ProtustrankaFormatedWithAdressOIB_1"> Laurea International d.o.o., OIB 47705427679, Ante Šercera/38c, 10000 Zagreb</derivirana_varijabla>
  </DomainObject.Predmet.ProtustrankaFormatedWithAdressOIB>
  <DomainObject.Predmet.ProtustrankaWithAdress>
    <izvorni_sadrzaj>Laurea International d.o.o. Ante Šercera/38c, 10000 Zagreb</izvorni_sadrzaj>
    <derivirana_varijabla naziv="DomainObject.Predmet.ProtustrankaWithAdress_1">Laurea International d.o.o. Ante Šercera/38c, 10000 Zagreb</derivirana_varijabla>
  </DomainObject.Predmet.ProtustrankaWithAdress>
  <DomainObject.Predmet.ProtustrankaWithAdressOIB>
    <izvorni_sadrzaj>Laurea International d.o.o., OIB 47705427679, Ante Šercera/38c, 10000 Zagreb</izvorni_sadrzaj>
    <derivirana_varijabla naziv="DomainObject.Predmet.ProtustrankaWithAdressOIB_1">Laurea International d.o.o., OIB 47705427679, Ante Šercera/38c, 10000 Zagreb</derivirana_varijabla>
  </DomainObject.Predmet.ProtustrankaWithAdressOIB>
  <DomainObject.Predmet.ProtustrankaNazivFormated>
    <izvorni_sadrzaj>Laurea International d.o.o.</izvorni_sadrzaj>
    <derivirana_varijabla naziv="DomainObject.Predmet.ProtustrankaNazivFormated_1">Laurea International d.o.o.</derivirana_varijabla>
  </DomainObject.Predmet.ProtustrankaNazivFormated>
  <DomainObject.Predmet.ProtustrankaNazivFormatedOIB>
    <izvorni_sadrzaj>Laurea International d.o.o., OIB 47705427679</izvorni_sadrzaj>
    <derivirana_varijabla naziv="DomainObject.Predmet.ProtustrankaNazivFormatedOIB_1">Laurea International d.o.o., OIB 47705427679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Alida Ban Pavlović; Ivan Ban Pavlović; vjerovnici</izvorni_sadrzaj>
    <derivirana_varijabla naziv="DomainObject.Predmet.StrankaFormated_1">  FINA Regionalni centar Zagreb; Alida Ban Pavlović; Ivan Ban Pavlović; vjerovnici</derivirana_varijabla>
  </DomainObject.Predmet.StrankaFormated>
  <DomainObject.Predmet.StrankaFormatedOIB>
    <izvorni_sadrzaj>  FINA Regionalni centar Zagreb, OIB 85821130368; Alida Ban Pavlović, OIB 82797146518; Ivan Ban Pavlović, OIB 41508335729; vjerovnici</izvorni_sadrzaj>
    <derivirana_varijabla naziv="DomainObject.Predmet.StrankaFormatedOIB_1">  FINA Regionalni centar Zagreb, OIB 85821130368; Alida Ban Pavlović, OIB 82797146518; Ivan Ban Pavlović, OIB 41508335729; vjerovnici</derivirana_varijabla>
  </DomainObject.Predmet.StrankaFormatedOIB>
  <DomainObject.Predmet.StrankaFormatedWithAdress>
    <izvorni_sadrzaj> FINA Regionalni centar Zagreb, Trg svibanjskih žrtava 1995. br. 1, 10000 Zagreb; Alida Ban Pavlović, Klenovnička 44, 10000 Zagreb; Ivan Ban Pavlović, Klenovnička 44, 10000 Zagreb; vjerovnici</izvorni_sadrzaj>
    <derivirana_varijabla naziv="DomainObject.Predmet.StrankaFormatedWithAdress_1"> FINA Regionalni centar Zagreb, Trg svibanjskih žrtava 1995. br. 1, 10000 Zagreb; Alida Ban Pavlović, Klenovnička 44, 10000 Zagreb; Ivan Ban Pavlović, Klenovnička 44, 10000 Zagreb; vjerovnici</derivirana_varijabla>
  </DomainObject.Predmet.StrankaFormatedWithAdress>
  <DomainObject.Predmet.StrankaFormatedWithAdressOIB>
    <izvorni_sadrzaj> FINA Regionalni centar Zagreb, OIB 85821130368, Trg svibanjskih žrtava 1995. br. 1, 10000 Zagreb; Alida Ban Pavlović, OIB 82797146518, Klenovnička 44, 10000 Zagreb; Ivan Ban Pavlović, OIB 41508335729, Klenovnička 44, 10000 Zagreb; vjerovnici</izvorni_sadrzaj>
    <derivirana_varijabla naziv="DomainObject.Predmet.StrankaFormatedWithAdressOIB_1"> FINA Regionalni centar Zagreb, OIB 85821130368, Trg svibanjskih žrtava 1995. br. 1, 10000 Zagreb; Alida Ban Pavlović, OIB 82797146518, Klenovnička 44, 10000 Zagreb; Ivan Ban Pavlović, OIB 41508335729, Klenovnička 44, 10000 Zagreb; vjerovnici</derivirana_varijabla>
  </DomainObject.Predmet.StrankaFormatedWithAdressOIB>
  <DomainObject.Predmet.StrankaWithAdress>
    <izvorni_sadrzaj>FINA Regionalni centar Zagreb Trg svibanjskih žrtava 1995. br. 1,10000 Zagreb,Alida Ban Pavlović Klenovnička 44,10000 Zagreb,Ivan Ban Pavlović Klenovnička 44,10000 Zagreb,vjerovnici </izvorni_sadrzaj>
    <derivirana_varijabla naziv="DomainObject.Predmet.StrankaWithAdress_1">FINA Regionalni centar Zagreb Trg svibanjskih žrtava 1995. br. 1,10000 Zagreb,Alida Ban Pavlović Klenovnička 44,10000 Zagreb,Ivan Ban Pavlović Klenovnička 44,10000 Zagreb,vjerovnici </derivirana_varijabla>
  </DomainObject.Predmet.StrankaWithAdress>
  <DomainObject.Predmet.StrankaWithAdressOIB>
    <izvorni_sadrzaj>FINA Regionalni centar Zagreb, OIB 85821130368, Trg svibanjskih žrtava 1995. br. 1,10000 Zagreb,Alida Ban Pavlović, OIB 82797146518, Klenovnička 44,10000 Zagreb,Ivan Ban Pavlović, OIB 41508335729, Klenovnička 44,10000 Zagreb,vjerovnici</izvorni_sadrzaj>
    <derivirana_varijabla naziv="DomainObject.Predmet.StrankaWithAdressOIB_1">FINA Regionalni centar Zagreb, OIB 85821130368, Trg svibanjskih žrtava 1995. br. 1,10000 Zagreb,Alida Ban Pavlović, OIB 82797146518, Klenovnička 44,10000 Zagreb,Ivan Ban Pavlović, OIB 41508335729, Klenovnička 44,10000 Zagreb,vjerovnici</derivirana_varijabla>
  </DomainObject.Predmet.StrankaWithAdressOIB>
  <DomainObject.Predmet.StrankaNazivFormated>
    <izvorni_sadrzaj>FINA Regionalni centar Zagreb,Alida Ban Pavlović,Ivan Ban Pavlović,vjerovnici</izvorni_sadrzaj>
    <derivirana_varijabla naziv="DomainObject.Predmet.StrankaNazivFormated_1">FINA Regionalni centar Zagreb,Alida Ban Pavlović,Ivan Ban Pavlović,vjerovnici</derivirana_varijabla>
  </DomainObject.Predmet.StrankaNazivFormated>
  <DomainObject.Predmet.StrankaNazivFormatedOIB>
    <izvorni_sadrzaj>FINA Regionalni centar Zagreb, OIB 85821130368,Alida Ban Pavlović, OIB 82797146518,Ivan Ban Pavlović, OIB 41508335729,vjerovnici</izvorni_sadrzaj>
    <derivirana_varijabla naziv="DomainObject.Predmet.StrankaNazivFormatedOIB_1">FINA Regionalni centar Zagreb, OIB 85821130368,Alida Ban Pavlović, OIB 82797146518,Ivan Ban Pavlović, OIB 41508335729,vjerovnici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Alida Ban Pavlović</item>
      <item>Ivan Ban Pavlović</item>
      <item>vjerovnici</item>
    </izvorni_sadrzaj>
    <derivirana_varijabla naziv="DomainObject.Predmet.StrankaListFormated_1">
      <item>FINA Regionalni centar Zagreb</item>
      <item>Alida Ban Pavlović</item>
      <item>Ivan Ban Pavlović</item>
      <item>vjerovnici</item>
    </derivirana_varijabla>
  </DomainObject.Predmet.StrankaListFormated>
  <DomainObject.Predmet.StrankaListFormatedOIB>
    <izvorni_sadrzaj>
      <item>FINA Regionalni centar Zagreb, OIB 85821130368</item>
      <item>Alida Ban Pavlović, OIB 82797146518</item>
      <item>Ivan Ban Pavlović, OIB 41508335729</item>
      <item>vjerovnici</item>
    </izvorni_sadrzaj>
    <derivirana_varijabla naziv="DomainObject.Predmet.StrankaListFormatedOIB_1">
      <item>FINA Regionalni centar Zagreb, OIB 85821130368</item>
      <item>Alida Ban Pavlović, OIB 82797146518</item>
      <item>Ivan Ban Pavlović, OIB 41508335729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Alida Ban Pavlović, Klenovnička 44, 10000 Zagreb</item>
      <item>Ivan Ban Pavlović, Klenovnička 44, 10000 Zagreb</item>
      <item>vjerovnici</item>
    </izvorni_sadrzaj>
    <derivirana_varijabla naziv="DomainObject.Predmet.StrankaListFormatedWithAdress_1">
      <item>FINA Regionalni centar Zagreb, Trg svibanjskih žrtava 1995. br. 1, 10000 Zagreb</item>
      <item>Alida Ban Pavlović, Klenovnička 44, 10000 Zagreb</item>
      <item>Ivan Ban Pavlović, Klenovnička 44,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Alida Ban Pavlović, OIB 82797146518, Klenovnička 44, 10000 Zagreb</item>
      <item>Ivan Ban Pavlović, OIB 41508335729, Klenovnička 44,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Alida Ban Pavlović, OIB 82797146518, Klenovnička 44, 10000 Zagreb</item>
      <item>Ivan Ban Pavlović, OIB 41508335729, Klenovnička 44, 10000 Zagreb</item>
      <item>vjerovnici</item>
    </derivirana_varijabla>
  </DomainObject.Predmet.StrankaListFormatedWithAdressOIB>
  <DomainObject.Predmet.StrankaListNazivFormated>
    <izvorni_sadrzaj>
      <item>FINA Regionalni centar Zagreb</item>
      <item>Alida Ban Pavlović</item>
      <item>Ivan Ban Pavlović</item>
      <item>vjerovnici</item>
    </izvorni_sadrzaj>
    <derivirana_varijabla naziv="DomainObject.Predmet.StrankaListNazivFormated_1">
      <item>FINA Regionalni centar Zagreb</item>
      <item>Alida Ban Pavlović</item>
      <item>Ivan Ban Pavlović</item>
      <item>vjerovnici</item>
    </derivirana_varijabla>
  </DomainObject.Predmet.StrankaListNazivFormated>
  <DomainObject.Predmet.StrankaListNazivFormatedOIB>
    <izvorni_sadrzaj>
      <item>FINA Regionalni centar Zagreb, OIB 85821130368</item>
      <item>Alida Ban Pavlović, OIB 82797146518</item>
      <item>Ivan Ban Pavlović, OIB 41508335729</item>
      <item>vjerovnici</item>
    </izvorni_sadrzaj>
    <derivirana_varijabla naziv="DomainObject.Predmet.StrankaListNazivFormatedOIB_1">
      <item>FINA Regionalni centar Zagreb, OIB 85821130368</item>
      <item>Alida Ban Pavlović, OIB 82797146518</item>
      <item>Ivan Ban Pavlović, OIB 41508335729</item>
      <item>vjerovnici</item>
    </derivirana_varijabla>
  </DomainObject.Predmet.StrankaListNazivFormatedOIB>
  <DomainObject.Predmet.ProtuStrankaListFormated>
    <izvorni_sadrzaj>
      <item>Laurea International d.o.o.</item>
    </izvorni_sadrzaj>
    <derivirana_varijabla naziv="DomainObject.Predmet.ProtuStrankaListFormated_1">
      <item>Laurea International d.o.o.</item>
    </derivirana_varijabla>
  </DomainObject.Predmet.ProtuStrankaListFormated>
  <DomainObject.Predmet.ProtuStrankaListFormatedOIB>
    <izvorni_sadrzaj>
      <item>Laurea International d.o.o., OIB 47705427679</item>
    </izvorni_sadrzaj>
    <derivirana_varijabla naziv="DomainObject.Predmet.ProtuStrankaListFormatedOIB_1">
      <item>Laurea International d.o.o., OIB 47705427679</item>
    </derivirana_varijabla>
  </DomainObject.Predmet.ProtuStrankaListFormatedOIB>
  <DomainObject.Predmet.ProtuStrankaListFormatedWithAdress>
    <izvorni_sadrzaj>
      <item>Laurea International d.o.o., Ante Šercera/38c, 10000 Zagreb</item>
    </izvorni_sadrzaj>
    <derivirana_varijabla naziv="DomainObject.Predmet.ProtuStrankaListFormatedWithAdress_1">
      <item>Laurea International d.o.o., Ante Šercera/38c, 10000 Zagreb</item>
    </derivirana_varijabla>
  </DomainObject.Predmet.ProtuStrankaListFormatedWithAdress>
  <DomainObject.Predmet.ProtuStrankaListFormatedWithAdressOIB>
    <izvorni_sadrzaj>
      <item>Laurea International d.o.o., OIB 47705427679, Ante Šercera/38c, 10000 Zagreb</item>
    </izvorni_sadrzaj>
    <derivirana_varijabla naziv="DomainObject.Predmet.ProtuStrankaListFormatedWithAdressOIB_1">
      <item>Laurea International d.o.o., OIB 47705427679, Ante Šercera/38c, 10000 Zagreb</item>
    </derivirana_varijabla>
  </DomainObject.Predmet.ProtuStrankaListFormatedWithAdressOIB>
  <DomainObject.Predmet.ProtuStrankaListNazivFormated>
    <izvorni_sadrzaj>
      <item>Laurea International d.o.o.</item>
    </izvorni_sadrzaj>
    <derivirana_varijabla naziv="DomainObject.Predmet.ProtuStrankaListNazivFormated_1">
      <item>Laurea International d.o.o.</item>
    </derivirana_varijabla>
  </DomainObject.Predmet.ProtuStrankaListNazivFormated>
  <DomainObject.Predmet.ProtuStrankaListNazivFormatedOIB>
    <izvorni_sadrzaj>
      <item>Laurea International d.o.o., OIB 47705427679</item>
    </izvorni_sadrzaj>
    <derivirana_varijabla naziv="DomainObject.Predmet.ProtuStrankaListNazivFormatedOIB_1">
      <item>Laurea International d.o.o., OIB 47705427679</item>
    </derivirana_varijabla>
  </DomainObject.Predmet.ProtuStrankaListNazivFormatedOIB>
  <DomainObject.Predmet.OstaliListFormated>
    <izvorni_sadrzaj>
      <item>Alida Ban Pavlović</item>
      <item>Ivan Ban Pavlović</item>
      <item>Zoran Mihajlović</item>
    </izvorni_sadrzaj>
    <derivirana_varijabla naziv="DomainObject.Predmet.OstaliListFormated_1">
      <item>Alida Ban Pavlović</item>
      <item>Ivan Ban Pavlović</item>
      <item>Zoran Mihajlović</item>
    </derivirana_varijabla>
  </DomainObject.Predmet.OstaliListFormated>
  <DomainObject.Predmet.OstaliListFormatedOIB>
    <izvorni_sadrzaj>
      <item>Alida Ban Pavlović, OIB 82797146518</item>
      <item>Ivan Ban Pavlović, OIB 41508335729</item>
      <item>Zoran Mihajlović, OIB 60407042502</item>
    </izvorni_sadrzaj>
    <derivirana_varijabla naziv="DomainObject.Predmet.OstaliListFormatedOIB_1">
      <item>Alida Ban Pavlović, OIB 82797146518</item>
      <item>Ivan Ban Pavlović, OIB 41508335729</item>
      <item>Zoran Mihajlović, OIB 60407042502</item>
    </derivirana_varijabla>
  </DomainObject.Predmet.OstaliListFormatedOIB>
  <DomainObject.Predmet.OstaliListFormatedWithAdress>
    <izvorni_sadrzaj>
      <item>Alida Ban Pavlović, Klenovnička 44, 10000 Zagreb</item>
      <item>Ivan Ban Pavlović, Klenovnička 44, 10000 Zagreb</item>
      <item>Zoran Mihajlović, Rendićeva 31, 10000 Zagreb</item>
    </izvorni_sadrzaj>
    <derivirana_varijabla naziv="DomainObject.Predmet.OstaliListFormatedWithAdress_1">
      <item>Alida Ban Pavlović, Klenovnička 44, 10000 Zagreb</item>
      <item>Ivan Ban Pavlović, Klenovnička 44, 10000 Zagreb</item>
      <item>Zoran Mihajlović, Rendićeva 31, 10000 Zagreb</item>
    </derivirana_varijabla>
  </DomainObject.Predmet.OstaliListFormatedWithAdress>
  <DomainObject.Predmet.OstaliListFormatedWithAdressOIB>
    <izvorni_sadrzaj>
      <item>Alida Ban Pavlović, OIB 82797146518, Klenovnička 44, 10000 Zagreb</item>
      <item>Ivan Ban Pavlović, OIB 41508335729, Klenovnička 44, 10000 Zagreb</item>
      <item>Zoran Mihajlović, OIB 60407042502, Rendićeva 31, 10000 Zagreb</item>
    </izvorni_sadrzaj>
    <derivirana_varijabla naziv="DomainObject.Predmet.OstaliListFormatedWithAdressOIB_1">
      <item>Alida Ban Pavlović, OIB 82797146518, Klenovnička 44, 10000 Zagreb</item>
      <item>Ivan Ban Pavlović, OIB 41508335729, Klenovnička 44, 10000 Zagreb</item>
      <item>Zoran Mihajlović, OIB 60407042502, Rendićeva 31, 10000 Zagreb</item>
    </derivirana_varijabla>
  </DomainObject.Predmet.OstaliListFormatedWithAdressOIB>
  <DomainObject.Predmet.OstaliListNazivFormated>
    <izvorni_sadrzaj>
      <item>Alida Ban Pavlović</item>
      <item>Ivan Ban Pavlović</item>
      <item>Zoran Mihajlović</item>
    </izvorni_sadrzaj>
    <derivirana_varijabla naziv="DomainObject.Predmet.OstaliListNazivFormated_1">
      <item>Alida Ban Pavlović</item>
      <item>Ivan Ban Pavlović</item>
      <item>Zoran Mihajlović</item>
    </derivirana_varijabla>
  </DomainObject.Predmet.OstaliListNazivFormated>
  <DomainObject.Predmet.OstaliListNazivFormatedOIB>
    <izvorni_sadrzaj>
      <item>Alida Ban Pavlović, OIB 82797146518</item>
      <item>Ivan Ban Pavlović, OIB 41508335729</item>
      <item>Zoran Mihajlović, OIB 60407042502</item>
    </izvorni_sadrzaj>
    <derivirana_varijabla naziv="DomainObject.Predmet.OstaliListNazivFormatedOIB_1">
      <item>Alida Ban Pavlović, OIB 82797146518</item>
      <item>Ivan Ban Pavlović, OIB 41508335729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St-2882/2016-23</izvorni_sadrzaj>
    <derivirana_varijabla naziv="DomainObject.PoslovniBrojDokumenta_1">St-2882/2016-23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Laurea International d.o.o.</izvorni_sadrzaj>
    <derivirana_varijabla naziv="DomainObject.Predmet.ProtustrankaIDrugi_1">Laurea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Laurea International d.o.o., OIB 47705427679, Ante Šercera/38c, 10000 Zagreb</izvorni_sadrzaj>
    <derivirana_varijabla naziv="DomainObject.Predmet.ProtustrankaIDrugiAdressOIB_1">Laurea International d.o.o., OIB 47705427679, Ante Šercera/38c,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Laurea International d.o.o.</item>
      <item>Alida Ban Pavlović</item>
      <item>Ivan Ban Pavlović</item>
      <item>vjerovnici</item>
      <item>Alida Ban Pavlović</item>
      <item>Ivan Ban Pavlović</item>
      <item>Zoran Mihajlović</item>
    </izvorni_sadrzaj>
    <derivirana_varijabla naziv="DomainObject.Predmet.SudioniciListNaziv_1">
      <item>FINA Regionalni centar Zagreb</item>
      <item>Laurea International d.o.o.</item>
      <item>Alida Ban Pavlović</item>
      <item>Ivan Ban Pavlović</item>
      <item>vjerovnici</item>
      <item>Alida Ban Pavlović</item>
      <item>Ivan Ban Pavlović</item>
      <item>Zoran Mihajlović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Laurea International d.o.o., OIB 47705427679, Ante Šercera/38c,10000 Zagreb</item>
      <item>Alida Ban Pavlović, OIB 82797146518, Klenovnička 44,10000 Zagreb</item>
      <item>Ivan Ban Pavlović, OIB 41508335729, Klenovnička 44,10000 Zagreb</item>
      <item>vjerovnici</item>
      <item>Alida Ban Pavlović, OIB 82797146518, Klenovnička 44,10000 Zagreb</item>
      <item>Ivan Ban Pavlović, OIB 41508335729, Klenovnička 44,10000 Zagreb</item>
      <item>Zoran Mihajlović, OIB 60407042502, Rendićeva 31,10000 Zagreb</item>
    </izvorni_sadrzaj>
    <derivirana_varijabla naziv="DomainObject.Predmet.SudioniciListAdressOIB_1">
      <item>FINA Regionalni centar Zagreb, OIB 85821130368, Trg svibanjskih žrtava 1995. br. 1,10000 Zagreb</item>
      <item>Laurea International d.o.o., OIB 47705427679, Ante Šercera/38c,10000 Zagreb</item>
      <item>Alida Ban Pavlović, OIB 82797146518, Klenovnička 44,10000 Zagreb</item>
      <item>Ivan Ban Pavlović, OIB 41508335729, Klenovnička 44,10000 Zagreb</item>
      <item>vjerovnici</item>
      <item>Alida Ban Pavlović, OIB 82797146518, Klenovnička 44,10000 Zagreb</item>
      <item>Ivan Ban Pavlović, OIB 41508335729, Klenovnička 44,10000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47705427679</item>
      <item>, OIB 82797146518</item>
      <item>, OIB 41508335729</item>
      <item>, OIB null</item>
      <item>, OIB 82797146518</item>
      <item>, OIB 41508335729</item>
      <item>, OIB 60407042502</item>
    </izvorni_sadrzaj>
    <derivirana_varijabla naziv="DomainObject.Predmet.SudioniciListNazivOIB_1">
      <item>, OIB 85821130368</item>
      <item>, OIB 47705427679</item>
      <item>, OIB 82797146518</item>
      <item>, OIB 41508335729</item>
      <item>, OIB null</item>
      <item>, OIB 82797146518</item>
      <item>, OIB 41508335729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685</properties:Words>
  <properties:Characters>3759</properties:Characters>
  <properties:Lines>86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2017-05-24T11:41:00Z</dcterms:created>
  <dc:creator>ksvajger</dc:creator>
  <cp:lastModifiedBy>Kristina Švajger</cp:lastModifiedBy>
  <cp:lastPrinted>2017-05-24T11:51:00Z</cp:lastPrinted>
  <dcterms:modified xmlns:xsi="http://www.w3.org/2001/XMLSchema-instance" xsi:type="dcterms:W3CDTF">2017-05-24T11:51:00Z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St-2882/2016-23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