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e3e0" w14:paraId="183e3e0" w:rsidRDefault="00873A7B" w:rsidP="00873A7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73A7B" w:rsidR="00AE649C" w:rsidRPr="00B76F3C">
      <w:pPr>
        <w:pStyle w:val="NormaleSPIS"/>
        <w:spacing w:after="0"/>
      </w:pPr>
    </w:p>
    <w:p w:rsidRDefault="00873A7B" w:rsidP="00873A7B" w:rsidR="00873A7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73A7B" w:rsidP="00873A7B" w:rsidR="00873A7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73A7B" w:rsidP="00873A7B" w:rsidR="00873A7B" w:rsidRPr="00873A7B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873A7B" w:rsidP="00873A7B" w:rsidR="00873A7B">
      <w:pPr>
        <w:spacing w:after="0"/>
        <w:jc w:val="right"/>
      </w:pPr>
      <w:r>
        <w:t>Poslovni broj: 2 St-384/2018-3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center"/>
      </w:pPr>
      <w:r>
        <w:t>U  I M E   R E P U B L I K E   H R V A T S K E</w:t>
      </w:r>
    </w:p>
    <w:p w:rsidRDefault="00873A7B" w:rsidP="00873A7B" w:rsidR="00873A7B">
      <w:pPr>
        <w:spacing w:after="0"/>
        <w:jc w:val="center"/>
      </w:pPr>
    </w:p>
    <w:p w:rsidRDefault="00873A7B" w:rsidP="00873A7B" w:rsidR="00873A7B">
      <w:pPr>
        <w:spacing w:after="0"/>
        <w:jc w:val="center"/>
      </w:pPr>
      <w:r>
        <w:t xml:space="preserve"> R J E Š E N J E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NEMO LOGISTIKA j.d.o.o. za turizam, trgovinu i usluge, Rakov Potok, Okička 36, MBS: 081048990, OIB: 72311913896, 26. lipnja 2018.  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center"/>
      </w:pPr>
      <w:r>
        <w:t>r i j e š i o   j e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  <w:rPr>
          <w:szCs w:val="20"/>
        </w:rPr>
      </w:pPr>
      <w:r>
        <w:tab/>
        <w:t>1. Otvara se stečajni postupak nad dužnikom NEMO LOGISTIKA j.d.o.o. za turizam, trgovinu i usluge, Rakov Potok, Okička 36, MBS: 081048990, OIB: 72311913896.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  <w:rPr>
          <w:szCs w:val="20"/>
        </w:rPr>
      </w:pPr>
      <w:r>
        <w:tab/>
        <w:t>3. Zaključuje se stečajni postupak nad dužnikom NEMO LOGISTIKA j.d.o.o. za turizam, trgovinu i usluge, Rakov Potok, Okička 36, MBS: 081048990, OIB: 72311913896.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</w:pPr>
      <w:r>
        <w:tab/>
        <w:t>4. Stečajni postupak je otvoren i zaključen s danom 26. lipnja 2018. godine u 10,00 sati, kada je ovo rješenje objavljeno na e-oglasnoj ploči ovoga suda.</w:t>
      </w:r>
    </w:p>
    <w:p w:rsidRDefault="00873A7B" w:rsidP="00873A7B" w:rsidR="00873A7B">
      <w:pPr>
        <w:pStyle w:val="Bezproreda"/>
        <w:spacing w:after="0"/>
        <w:jc w:val="both"/>
      </w:pPr>
    </w:p>
    <w:p w:rsidRDefault="00873A7B" w:rsidP="00873A7B" w:rsidR="00873A7B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73A7B" w:rsidP="00873A7B" w:rsidR="00873A7B">
      <w:pPr>
        <w:spacing w:after="0"/>
        <w:jc w:val="both"/>
        <w:rPr>
          <w:rFonts w:cs="Times New Roman"/>
        </w:rPr>
      </w:pPr>
    </w:p>
    <w:p w:rsidRDefault="00873A7B" w:rsidP="00873A7B" w:rsidR="00873A7B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center"/>
      </w:pPr>
      <w:r>
        <w:t>Obrazloženje</w:t>
      </w:r>
    </w:p>
    <w:p w:rsidRDefault="00873A7B" w:rsidP="00873A7B" w:rsidR="00873A7B">
      <w:pPr>
        <w:spacing w:after="0"/>
        <w:jc w:val="center"/>
      </w:pPr>
    </w:p>
    <w:p w:rsidRDefault="00873A7B" w:rsidP="00873A7B" w:rsidR="00873A7B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St-384/2018-2, koji je objavljen na mrežnoj stranici e-oglasna ploča Trgovačkog suda u Bjelovaru 2.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73A7B" w:rsidP="00873A7B" w:rsidR="00873A7B">
      <w:pPr>
        <w:pStyle w:val="Bezproreda"/>
        <w:spacing w:after="0"/>
        <w:jc w:val="both"/>
      </w:pPr>
    </w:p>
    <w:p w:rsidRDefault="00873A7B" w:rsidP="00873A7B" w:rsidR="00873A7B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873A7B" w:rsidP="00873A7B" w:rsidR="00873A7B">
      <w:pPr>
        <w:spacing w:after="0"/>
        <w:ind w:firstLine="851"/>
        <w:jc w:val="both"/>
      </w:pPr>
    </w:p>
    <w:p w:rsidRDefault="00873A7B" w:rsidP="00873A7B" w:rsidR="00873A7B">
      <w:pPr>
        <w:spacing w:after="0"/>
        <w:jc w:val="center"/>
      </w:pPr>
      <w:r>
        <w:t>U Bjelovaru 26. lipnja 2018.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ind w:firstLine="720" w:left="4320"/>
      </w:pPr>
      <w:r>
        <w:t>SUDSKI SAVJETNIK</w:t>
      </w:r>
    </w:p>
    <w:p w:rsidRDefault="00873A7B" w:rsidP="00873A7B" w:rsidR="00873A7B">
      <w:pPr>
        <w:spacing w:after="0"/>
        <w:ind w:firstLine="4111"/>
      </w:pPr>
      <w:r>
        <w:tab/>
        <w:t xml:space="preserve">     MIROSLAV LOVREKOVIĆ, v.r.</w:t>
      </w:r>
    </w:p>
    <w:p w:rsidRDefault="00873A7B" w:rsidP="00873A7B" w:rsidR="00873A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873A7B" w:rsidP="00873A7B" w:rsidR="00873A7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873A7B" w:rsidP="00873A7B" w:rsidR="00873A7B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873A7B" w:rsidP="00873A7B" w:rsidR="00873A7B">
      <w:pPr>
        <w:spacing w:after="0"/>
        <w:jc w:val="both"/>
      </w:pPr>
    </w:p>
    <w:p w:rsidRDefault="00873A7B" w:rsidP="00873A7B" w:rsidR="00873A7B">
      <w:pPr>
        <w:spacing w:after="0"/>
        <w:jc w:val="both"/>
      </w:pPr>
    </w:p>
    <w:p w:rsidRDefault="00873A7B" w:rsidP="00873A7B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873A7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3507985"/>
      <w:docPartObj>
        <w:docPartGallery w:val="Page Numbers (Top of Page)"/>
        <w:docPartUnique/>
      </w:docPartObj>
    </w:sdtPr>
    <w:sdtContent>
      <w:p w:rsidRDefault="00873A7B" w:rsidP="00873A7B" w:rsidR="00873A7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40A">
          <w:t>2</w:t>
        </w:r>
        <w:r>
          <w:fldChar w:fldCharType="end"/>
        </w:r>
      </w:p>
    </w:sdtContent>
  </w:sdt>
  <w:p w:rsidRDefault="00873A7B" w:rsidP="00873A7B" w:rsidR="008333A9">
    <w:pPr>
      <w:spacing w:after="0"/>
      <w:jc w:val="right"/>
    </w:pPr>
    <w:r>
      <w:t>Poslovni broj: 2 St-384/2018-3</w:t>
    </w:r>
  </w:p>
  <w:p w:rsidRDefault="00873A7B" w:rsidP="00873A7B" w:rsidR="00873A7B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40A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A7B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75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51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St-384/2018-3</izvorni_sadrzaj>
    <derivirana_varijabla naziv="DomainObject.Oznaka_1">St-384/2018-3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NEMO LOGISTIKA j.d.o.o. zastupanog po punomoćniku Goran Vukelić</izvorni_sadrzaj>
    <derivirana_varijabla naziv="DomainObject.Predmet.ProtustrankaFormated_1">  NEMO LOGISTIKA j.d.o.o. zastupanog po punomoćniku Goran Vukelić</derivirana_varijabla>
  </DomainObject.Predmet.ProtustrankaFormated>
  <DomainObject.Predmet.ProtustrankaFormatedOIB>
    <izvorni_sadrzaj>  NEMO LOGISTIKA j.d.o.o., OIB 72311913896 zastupanog po punomoćniku Goran Vukelić</izvorni_sadrzaj>
    <derivirana_varijabla naziv="DomainObject.Predmet.ProtustrankaFormatedOIB_1">  NEMO LOGISTIKA j.d.o.o., OIB 72311913896 zastupanog po punomoćniku Goran Vukelić</derivirana_varijabla>
  </DomainObject.Predmet.ProtustrankaFormatedOIB>
  <DomainObject.Predmet.ProtustrankaFormatedWithAdress>
    <izvorni_sadrzaj> NEMO LOGISTIKA j.d.o.o., Okička 36, 10436 Rakov Potok zastupanog po punomoćniku Goran Vukelić</izvorni_sadrzaj>
    <derivirana_varijabla naziv="DomainObject.Predmet.ProtustrankaFormatedWithAdress_1"> NEMO LOGISTIKA j.d.o.o., Okička 36, 10436 Rakov Potok zastupanog po punomoćniku Goran Vukelić</derivirana_varijabla>
  </DomainObject.Predmet.ProtustrankaFormatedWithAdress>
  <DomainObject.Predmet.ProtustrankaFormatedWithAdressOIB>
    <izvorni_sadrzaj> NEMO LOGISTIKA j.d.o.o., OIB 72311913896, Okička 36, 10436 Rakov Potok zastupanog po punomoćniku Goran Vukelić</izvorni_sadrzaj>
    <derivirana_varijabla naziv="DomainObject.Predmet.ProtustrankaFormatedWithAdressOIB_1"> NEMO LOGISTIKA j.d.o.o., OIB 72311913896, Okička 36, 10436 Rakov Potok zastupanog po punomoćniku Goran Vukelić</derivirana_varijabla>
  </DomainObject.Predmet.ProtustrankaFormatedWithAdressOIB>
  <DomainObject.Predmet.ProtustrankaWithAdress>
    <izvorni_sadrzaj>NEMO LOGISTIKA j.d.o.o. Okička 36, 10436 Rakov Potok</izvorni_sadrzaj>
    <derivirana_varijabla naziv="DomainObject.Predmet.ProtustrankaWithAdress_1">NEMO LOGISTIKA j.d.o.o. Okička 36, 10436 Rakov Potok</derivirana_varijabla>
  </DomainObject.Predmet.ProtustrankaWithAdress>
  <DomainObject.Predmet.ProtustrankaWithAdressOIB>
    <izvorni_sadrzaj>NEMO LOGISTIKA j.d.o.o., OIB 72311913896, Okička 36, 10436 Rakov Potok</izvorni_sadrzaj>
    <derivirana_varijabla naziv="DomainObject.Predmet.ProtustrankaWithAdressOIB_1">NEMO LOGISTIKA j.d.o.o., OIB 72311913896, Okička 36, 10436 Rakov Potok</derivirana_varijabla>
  </DomainObject.Predmet.ProtustrankaWithAdressOIB>
  <DomainObject.Predmet.ProtustrankaNazivFormated>
    <izvorni_sadrzaj>NEMO LOGISTIKA j.d.o.o.</izvorni_sadrzaj>
    <derivirana_varijabla naziv="DomainObject.Predmet.ProtustrankaNazivFormated_1">NEMO LOGISTIKA j.d.o.o.</derivirana_varijabla>
  </DomainObject.Predmet.ProtustrankaNazivFormated>
  <DomainObject.Predmet.ProtustrankaNazivFormatedOIB>
    <izvorni_sadrzaj>NEMO LOGISTIKA j.d.o.o., OIB 72311913896</izvorni_sadrzaj>
    <derivirana_varijabla naziv="DomainObject.Predmet.ProtustrankaNazivFormatedOIB_1">NEMO LOGISTIKA j.d.o.o., OIB 72311913896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NEMO LOGISTIKA j.d.o.o. zastupanog po punomoćniku Goran Vukelić</item>
    </izvorni_sadrzaj>
    <derivirana_varijabla naziv="DomainObject.Predmet.ProtuStrankaListFormated_1">
      <item>NEMO LOGISTIKA j.d.o.o. zastupanog po punomoćniku Goran Vukelić</item>
    </derivirana_varijabla>
  </DomainObject.Predmet.ProtuStrankaListFormated>
  <DomainObject.Predmet.ProtuStrankaListFormatedOIB>
    <izvorni_sadrzaj>
      <item>NEMO LOGISTIKA j.d.o.o., OIB 72311913896 zastupanog po punomoćniku Goran Vukelić</item>
    </izvorni_sadrzaj>
    <derivirana_varijabla naziv="DomainObject.Predmet.ProtuStrankaListFormatedOIB_1">
      <item>NEMO LOGISTIKA j.d.o.o., OIB 72311913896 zastupanog po punomoćniku Goran Vukelić</item>
    </derivirana_varijabla>
  </DomainObject.Predmet.ProtuStrankaListFormatedOIB>
  <DomainObject.Predmet.ProtuStrankaListFormatedWithAdress>
    <izvorni_sadrzaj>
      <item>NEMO LOGISTIKA j.d.o.o., Okička 36, 10436 Rakov Potok zastupanog po punomoćniku Goran Vukelić</item>
    </izvorni_sadrzaj>
    <derivirana_varijabla naziv="DomainObject.Predmet.ProtuStrankaListFormatedWithAdress_1">
      <item>NEMO LOGISTIKA j.d.o.o., Okička 36, 10436 Rakov Potok zastupanog po punomoćniku Goran Vukelić</item>
    </derivirana_varijabla>
  </DomainObject.Predmet.ProtuStrankaListFormatedWithAdress>
  <DomainObject.Predmet.ProtuStrankaListFormatedWithAdressOIB>
    <izvorni_sadrzaj>
      <item>NEMO LOGISTIKA j.d.o.o., OIB 72311913896, Okička 36, 10436 Rakov Potok zastupanog po punomoćniku Goran Vukelić</item>
    </izvorni_sadrzaj>
    <derivirana_varijabla naziv="DomainObject.Predmet.ProtuStrankaListFormatedWithAdressOIB_1">
      <item>NEMO LOGISTIKA j.d.o.o., OIB 72311913896, Okička 36, 10436 Rakov Potok zastupanog po punomoćniku Goran Vukelić</item>
    </derivirana_varijabla>
  </DomainObject.Predmet.ProtuStrankaListFormatedWithAdressOIB>
  <DomainObject.Predmet.ProtuStrankaListNazivFormated>
    <izvorni_sadrzaj>
      <item>NEMO LOGISTIKA j.d.o.o.</item>
    </izvorni_sadrzaj>
    <derivirana_varijabla naziv="DomainObject.Predmet.ProtuStrankaListNazivFormated_1">
      <item>NEMO LOGISTIKA j.d.o.o.</item>
    </derivirana_varijabla>
  </DomainObject.Predmet.ProtuStrankaListNazivFormated>
  <DomainObject.Predmet.ProtuStrankaListNazivFormatedOIB>
    <izvorni_sadrzaj>
      <item>NEMO LOGISTIKA j.d.o.o., OIB 72311913896</item>
    </izvorni_sadrzaj>
    <derivirana_varijabla naziv="DomainObject.Predmet.ProtuStrankaListNazivFormatedOIB_1">
      <item>NEMO LOGISTIKA j.d.o.o., OIB 72311913896</item>
    </derivirana_varijabla>
  </DomainObject.Predmet.ProtuStrankaListNazivFormatedOIB>
  <DomainObject.Predmet.OstaliListFormated>
    <izvorni_sadrzaj>
      <item>Goran Vukelić punomoćnik sudionika u postupku NEMO LOGISTIKA j.d.o.o.</item>
    </izvorni_sadrzaj>
    <derivirana_varijabla naziv="DomainObject.Predmet.OstaliListFormated_1">
      <item>Goran Vukelić punomoćnik sudionika u postupku NEMO LOGISTIKA j.d.o.o.</item>
    </derivirana_varijabla>
  </DomainObject.Predmet.OstaliListFormated>
  <DomainObject.Predmet.OstaliListFormatedOIB>
    <izvorni_sadrzaj>
      <item>Goran Vukelić, OIB 67519809491 punomoćnik sudionika u postupku NEMO LOGISTIKA j.d.o.o.</item>
    </izvorni_sadrzaj>
    <derivirana_varijabla naziv="DomainObject.Predmet.OstaliListFormatedOIB_1">
      <item>Goran Vukelić, OIB 67519809491 punomoćnik sudionika u postupku NEMO LOGISTIKA j.d.o.o.</item>
    </derivirana_varijabla>
  </DomainObject.Predmet.OstaliListFormatedOIB>
  <DomainObject.Predmet.OstaliListFormatedWithAdress>
    <izvorni_sadrzaj>
      <item>Goran Vukelić, Ulica grada Vukovara 226C, 10000 Zagreb punomoćnik sudionika u postupku NEMO LOGISTIKA j.d.o.o.</item>
    </izvorni_sadrzaj>
    <derivirana_varijabla naziv="DomainObject.Predmet.OstaliListFormatedWithAdress_1">
      <item>Goran Vukelić, Ulica grada Vukovara 226C, 10000 Zagreb punomoćnik sudionika u postupku NEMO LOGISTIKA j.d.o.o.</item>
    </derivirana_varijabla>
  </DomainObject.Predmet.OstaliListFormatedWithAdress>
  <DomainObject.Predmet.OstaliListFormatedWithAdressOIB>
    <izvorni_sadrzaj>
      <item>Goran Vukelić, OIB 67519809491, Ulica grada Vukovara 226C, 10000 Zagreb punomoćnik sudionika u postupku NEMO LOGISTIKA j.d.o.o.</item>
    </izvorni_sadrzaj>
    <derivirana_varijabla naziv="DomainObject.Predmet.OstaliListFormatedWithAdressOIB_1">
      <item>Goran Vukelić, OIB 67519809491, Ulica grada Vukovara 226C, 10000 Zagreb punomoćnik sudionika u postupku NEMO LOGISTIKA j.d.o.o.</item>
    </derivirana_varijabla>
  </DomainObject.Predmet.OstaliListFormatedWithAdressOIB>
  <DomainObject.Predmet.OstaliListNazivFormated>
    <izvorni_sadrzaj>
      <item>Goran Vukelić</item>
    </izvorni_sadrzaj>
    <derivirana_varijabla naziv="DomainObject.Predmet.OstaliListNazivFormated_1">
      <item>Goran Vukelić</item>
    </derivirana_varijabla>
  </DomainObject.Predmet.OstaliListNazivFormated>
  <DomainObject.Predmet.OstaliListNazivFormatedOIB>
    <izvorni_sadrzaj>
      <item>Goran Vukelić, OIB 67519809491</item>
    </izvorni_sadrzaj>
    <derivirana_varijabla naziv="DomainObject.Predmet.OstaliListNazivFormatedOIB_1">
      <item>Goran Vukelić, OIB 67519809491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St-384/2018-3</izvorni_sadrzaj>
    <derivirana_varijabla naziv="DomainObject.PoslovniBrojDokumenta_1">St-384/2018-3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NEMO LOGISTIKA j.d.o.o.</izvorni_sadrzaj>
    <derivirana_varijabla naziv="DomainObject.Predmet.ProtustrankaIDrugi_1">NEMO LOGISTIKA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NEMO LOGISTIKA j.d.o.o., OIB 72311913896, Okička 36, 10436 Rakov Potok</izvorni_sadrzaj>
    <derivirana_varijabla naziv="DomainObject.Predmet.ProtustrankaIDrugiAdressOIB_1">NEMO LOGISTIKA j.d.o.o., OIB 72311913896, Okička 36,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NEMO LOGISTIKA j.d.o.o.</item>
      <item>FINA Regionalni centar Zagreb</item>
      <item>Goran Vukelić</item>
    </izvorni_sadrzaj>
    <derivirana_varijabla naziv="DomainObject.Predmet.SudioniciListNaziv_1">
      <item>NEMO LOGISTIKA j.d.o.o.</item>
      <item>FINA Regionalni centar Zagreb</item>
      <item>Goran Vukelić</item>
    </derivirana_varijabla>
  </DomainObject.Predmet.SudioniciListNaziv>
  <DomainObject.Predmet.SudioniciListAdressOIB>
    <izvorni_sadrzaj>
      <item>NEMO LOGISTIKA j.d.o.o., OIB 72311913896, Okička 36,10436 Rakov Potok</item>
      <item>FINA Regionalni centar Zagreb, OIB 85821130368, Trg svibanjskih žrtava 1995. 1,10000 Zagreb</item>
      <item>Goran Vukelić, OIB 67519809491, Ulica grada Vukovara 226C,10000 Zagreb</item>
    </izvorni_sadrzaj>
    <derivirana_varijabla naziv="DomainObject.Predmet.SudioniciListAdressOIB_1">
      <item>NEMO LOGISTIKA j.d.o.o., OIB 72311913896, Okička 36,10436 Rakov Potok</item>
      <item>FINA Regionalni centar Zagreb, OIB 85821130368, Trg svibanjskih žrtava 1995. 1,10000 Zagreb</item>
      <item>Goran Vukelić, OIB 67519809491, Ulica grada Vukovara 226C,10000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1863C-5B85-4444-995A-BEE9CF397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3506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2018-06-26T07:28:00Z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St-384/2018-3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