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118b" w14:paraId="d08118b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585E03">
        <w:t>1020</w:t>
      </w:r>
      <w:r w:rsidR="009A1E1F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585E03">
        <w:t>MAXIMUS UGOSTITELJSTVO j.d.o.o. za usluge, Zagreb, Kninski trg 12, MBS: 080976626, OIB: 86286007336</w:t>
      </w:r>
      <w:r w:rsidR="0033247B">
        <w:t>,</w:t>
      </w:r>
      <w:r>
        <w:t xml:space="preserve"> dana </w:t>
      </w:r>
      <w:r w:rsidR="009A1E1F">
        <w:t>30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585E03">
        <w:t>MAXIMUS UGOSTITELJSTVO j.d.o.o. za usluge, Zagreb, Kninski trg 12, MBS: 080976626, OIB: 86286007336</w:t>
      </w:r>
      <w:r w:rsidR="0033247B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2069F5" w:rsidR="00427F7B">
      <w:pPr>
        <w:pStyle w:val="Odlomakpopisa"/>
        <w:numPr>
          <w:ilvl w:val="0"/>
          <w:numId w:val="6"/>
        </w:numPr>
        <w:tabs>
          <w:tab w:pos="6195" w:val="left"/>
        </w:tabs>
        <w:jc w:val="both"/>
      </w:pPr>
      <w:r>
        <w:t>Za stečajnog upravitelja imenuje se</w:t>
      </w:r>
      <w:r w:rsidR="00585728">
        <w:t xml:space="preserve"> </w:t>
      </w:r>
      <w:r w:rsidR="002069F5" w:rsidRPr="00B03FBD">
        <w:t>David Jakovljević, Sesvete, Kašinska 7, OIB</w:t>
      </w:r>
      <w:r w:rsidR="002069F5">
        <w:t>:</w:t>
      </w:r>
      <w:r w:rsidR="002069F5" w:rsidRPr="00B03FBD">
        <w:t xml:space="preserve"> 63014812654</w:t>
      </w:r>
    </w:p>
    <w:p w:rsidRDefault="001416CB" w:rsidP="00427F7B" w:rsidR="001416CB" w:rsidRPr="00427F7B">
      <w:pPr>
        <w:pStyle w:val="Odlomakpopisa"/>
        <w:ind w:left="1065"/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2069F5">
        <w:t>MAXIMUS UGOSTITELJSTVO j.d.o.o. za usluge, Zagreb, Kninski trg 12, MBS: 080976626, OIB: 86286007336.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D816DB" w:rsidR="001416CB" w:rsidRPr="00D816D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9A1E1F">
        <w:rPr>
          <w:bCs/>
        </w:rPr>
        <w:t>0</w:t>
      </w:r>
      <w:r w:rsidR="0033247B">
        <w:rPr>
          <w:bCs/>
        </w:rPr>
        <w:t>6</w:t>
      </w:r>
      <w:r w:rsidRPr="00F877AB">
        <w:rPr>
          <w:bCs/>
        </w:rPr>
        <w:t xml:space="preserve">. </w:t>
      </w:r>
      <w:r w:rsidR="0033247B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2069F5">
        <w:rPr>
          <w:bCs/>
        </w:rPr>
        <w:t>1939</w:t>
      </w:r>
      <w:r w:rsidRPr="00F877AB">
        <w:rPr>
          <w:bCs/>
        </w:rPr>
        <w:t xml:space="preserve"> od </w:t>
      </w:r>
      <w:r w:rsidR="002069F5">
        <w:rPr>
          <w:bCs/>
        </w:rPr>
        <w:t>04</w:t>
      </w:r>
      <w:r w:rsidR="001416CB">
        <w:rPr>
          <w:bCs/>
        </w:rPr>
        <w:t xml:space="preserve">. </w:t>
      </w:r>
      <w:r w:rsidR="0033247B">
        <w:rPr>
          <w:bCs/>
        </w:rPr>
        <w:t>trav</w:t>
      </w:r>
      <w:r w:rsidR="001416C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2069F5">
        <w:t>MASIMUS UGOSTITELJSTVO j.d.o.o. za usluge, Zagreb, Kninski trg 12, MBS: 080976626, OIB: 86286007336.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33247B" w:rsidP="00B97E50" w:rsidR="0033247B">
      <w:pPr>
        <w:pStyle w:val="Tijeloteksta"/>
        <w:ind w:firstLine="708"/>
        <w:rPr>
          <w:bCs/>
        </w:rPr>
      </w:pPr>
    </w:p>
    <w:p w:rsidRDefault="0033247B" w:rsidP="00B97E50" w:rsidR="0033247B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33247B">
        <w:rPr>
          <w:bCs/>
        </w:rPr>
        <w:t>10</w:t>
      </w:r>
      <w:r w:rsidR="002069F5">
        <w:rPr>
          <w:bCs/>
        </w:rPr>
        <w:t>20</w:t>
      </w:r>
      <w:r w:rsidR="009A1E1F">
        <w:rPr>
          <w:bCs/>
        </w:rPr>
        <w:t>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33247B">
        <w:t>31</w:t>
      </w:r>
      <w:r w:rsidR="006704D6">
        <w:t xml:space="preserve">. </w:t>
      </w:r>
      <w:r w:rsidR="0033247B">
        <w:t>srpnja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2069F5">
        <w:t>1020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9A1E1F">
        <w:t>30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9A1E1F">
        <w:t>22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561F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069F5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60B1"/>
    <w:rsid w:val="003276D7"/>
    <w:rsid w:val="0033247B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85E03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1E1F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816DB"/>
    <w:rsid w:val="00D925DB"/>
    <w:rsid w:val="00D97782"/>
    <w:rsid w:val="00DA4636"/>
    <w:rsid w:val="00DB278F"/>
    <w:rsid w:val="00DD2524"/>
    <w:rsid w:val="00DD561F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56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6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6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6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6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56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6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6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6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6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St-1020/2017</izvorni_sadrzaj>
    <derivirana_varijabla naziv="DomainObject.Predmet.OznakaBroj_1">St-1020/2017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MAXIMUS UGOSTITELJSTVO j.d.o.o. za usluge</izvorni_sadrzaj>
    <derivirana_varijabla naziv="DomainObject.Predmet.ProtustrankaFormated_1">  MAXIMUS UGOSTITELJSTVO j.d.o.o. za usluge</derivirana_varijabla>
  </DomainObject.Predmet.ProtustrankaFormated>
  <DomainObject.Predmet.ProtustrankaFormatedOIB>
    <izvorni_sadrzaj>  MAXIMUS UGOSTITELJSTVO j.d.o.o. za usluge, OIB 86286007336</izvorni_sadrzaj>
    <derivirana_varijabla naziv="DomainObject.Predmet.ProtustrankaFormatedOIB_1">  MAXIMUS UGOSTITELJSTVO j.d.o.o. za usluge, OIB 86286007336</derivirana_varijabla>
  </DomainObject.Predmet.ProtustrankaFormatedOIB>
  <DomainObject.Predmet.ProtustrankaFormatedWithAdress>
    <izvorni_sadrzaj> MAXIMUS UGOSTITELJSTVO j.d.o.o. za usluge, Kninski trg 12 , 10000 Zagreb</izvorni_sadrzaj>
    <derivirana_varijabla naziv="DomainObject.Predmet.ProtustrankaFormatedWithAdress_1"> MAXIMUS UGOSTITELJSTVO j.d.o.o. za usluge, Kninski trg 12 , 10000 Zagreb</derivirana_varijabla>
  </DomainObject.Predmet.ProtustrankaFormatedWithAdress>
  <DomainObject.Predmet.ProtustrankaFormatedWithAdressOIB>
    <izvorni_sadrzaj> MAXIMUS UGOSTITELJSTVO j.d.o.o. za usluge, OIB 86286007336, Kninski trg 12 , 10000 Zagreb</izvorni_sadrzaj>
    <derivirana_varijabla naziv="DomainObject.Predmet.ProtustrankaFormatedWithAdressOIB_1"> MAXIMUS UGOSTITELJSTVO j.d.o.o. za usluge, OIB 86286007336, Kninski trg 12 , 10000 Zagreb</derivirana_varijabla>
  </DomainObject.Predmet.ProtustrankaFormatedWithAdressOIB>
  <DomainObject.Predmet.ProtustrankaWithAdress>
    <izvorni_sadrzaj>MAXIMUS UGOSTITELJSTVO j.d.o.o. za usluge Kninski trg 12 , 10000 Zagreb</izvorni_sadrzaj>
    <derivirana_varijabla naziv="DomainObject.Predmet.ProtustrankaWithAdress_1">MAXIMUS UGOSTITELJSTVO j.d.o.o. za usluge Kninski trg 12 , 10000 Zagreb</derivirana_varijabla>
  </DomainObject.Predmet.ProtustrankaWithAdress>
  <DomainObject.Predmet.ProtustrankaWithAdressOIB>
    <izvorni_sadrzaj>MAXIMUS UGOSTITELJSTVO j.d.o.o. za usluge, OIB 86286007336, Kninski trg 12 , 10000 Zagreb</izvorni_sadrzaj>
    <derivirana_varijabla naziv="DomainObject.Predmet.ProtustrankaWithAdressOIB_1">MAXIMUS UGOSTITELJSTVO j.d.o.o. za usluge, OIB 86286007336, Kninski trg 12 , 10000 Zagreb</derivirana_varijabla>
  </DomainObject.Predmet.ProtustrankaWithAdressOIB>
  <DomainObject.Predmet.ProtustrankaNazivFormated>
    <izvorni_sadrzaj>MAXIMUS UGOSTITELJSTVO j.d.o.o. za usluge</izvorni_sadrzaj>
    <derivirana_varijabla naziv="DomainObject.Predmet.ProtustrankaNazivFormated_1">MAXIMUS UGOSTITELJSTVO j.d.o.o. za usluge</derivirana_varijabla>
  </DomainObject.Predmet.ProtustrankaNazivFormated>
  <DomainObject.Predmet.ProtustrankaNazivFormatedOIB>
    <izvorni_sadrzaj>MAXIMUS UGOSTITELJSTVO j.d.o.o. za usluge, OIB 86286007336</izvorni_sadrzaj>
    <derivirana_varijabla naziv="DomainObject.Predmet.ProtustrankaNazivFormatedOIB_1">MAXIMUS UGOSTITELJSTVO j.d.o.o. za usluge, OIB 86286007336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MAXIMUS UGOSTITELJSTVO j.d.o.o. za usluge</item>
    </izvorni_sadrzaj>
    <derivirana_varijabla naziv="DomainObject.Predmet.ProtuStrankaListFormated_1">
      <item>MAXIMUS UGOSTITELJSTVO j.d.o.o. za usluge</item>
    </derivirana_varijabla>
  </DomainObject.Predmet.ProtuStrankaListFormated>
  <DomainObject.Predmet.ProtuStrankaListFormatedOIB>
    <izvorni_sadrzaj>
      <item>MAXIMUS UGOSTITELJSTVO j.d.o.o. za usluge, OIB 86286007336</item>
    </izvorni_sadrzaj>
    <derivirana_varijabla naziv="DomainObject.Predmet.ProtuStrankaListFormatedOIB_1">
      <item>MAXIMUS UGOSTITELJSTVO j.d.o.o. za usluge, OIB 86286007336</item>
    </derivirana_varijabla>
  </DomainObject.Predmet.ProtuStrankaListFormatedOIB>
  <DomainObject.Predmet.ProtuStrankaListFormatedWithAdress>
    <izvorni_sadrzaj>
      <item>MAXIMUS UGOSTITELJSTVO j.d.o.o. za usluge, Kninski trg 12 , 10000 Zagreb</item>
    </izvorni_sadrzaj>
    <derivirana_varijabla naziv="DomainObject.Predmet.ProtuStrankaListFormatedWithAdress_1">
      <item>MAXIMUS UGOSTITELJSTVO j.d.o.o. za usluge, Kninski trg 12 , 10000 Zagreb</item>
    </derivirana_varijabla>
  </DomainObject.Predmet.ProtuStrankaListFormatedWithAdress>
  <DomainObject.Predmet.ProtuStrankaListFormatedWithAdressOIB>
    <izvorni_sadrzaj>
      <item>MAXIMUS UGOSTITELJSTVO j.d.o.o. za usluge, OIB 86286007336, Kninski trg 12 , 10000 Zagreb</item>
    </izvorni_sadrzaj>
    <derivirana_varijabla naziv="DomainObject.Predmet.ProtuStrankaListFormatedWithAdressOIB_1">
      <item>MAXIMUS UGOSTITELJSTVO j.d.o.o. za usluge, OIB 86286007336, Kninski trg 12 , 10000 Zagreb</item>
    </derivirana_varijabla>
  </DomainObject.Predmet.ProtuStrankaListFormatedWithAdressOIB>
  <DomainObject.Predmet.ProtuStrankaListNazivFormated>
    <izvorni_sadrzaj>
      <item>MAXIMUS UGOSTITELJSTVO j.d.o.o. za usluge</item>
    </izvorni_sadrzaj>
    <derivirana_varijabla naziv="DomainObject.Predmet.ProtuStrankaListNazivFormated_1">
      <item>MAXIMUS UGOSTITELJSTVO j.d.o.o. za usluge</item>
    </derivirana_varijabla>
  </DomainObject.Predmet.ProtuStrankaListNazivFormated>
  <DomainObject.Predmet.ProtuStrankaListNazivFormatedOIB>
    <izvorni_sadrzaj>
      <item>MAXIMUS UGOSTITELJSTVO j.d.o.o. za usluge, OIB 86286007336</item>
    </izvorni_sadrzaj>
    <derivirana_varijabla naziv="DomainObject.Predmet.ProtuStrankaListNazivFormatedOIB_1">
      <item>MAXIMUS UGOSTITELJSTVO j.d.o.o. za usluge, OIB 86286007336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MAXIMUS UGOSTITELJSTVO j.d.o.o. za usluge</izvorni_sadrzaj>
    <derivirana_varijabla naziv="DomainObject.Predmet.ProtustrankaIDrugi_1">MAXIMUS UGOSTITELJSTVO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MAXIMUS UGOSTITELJSTVO j.d.o.o. za usluge, OIB 86286007336, Kninski trg 12 , 10000 Zagreb</izvorni_sadrzaj>
    <derivirana_varijabla naziv="DomainObject.Predmet.ProtustrankaIDrugiAdressOIB_1">MAXIMUS UGOSTITELJSTVO j.d.o.o. za usluge, OIB 86286007336, Kninski trg 12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MAXIMUS UGOSTITELJSTVO j.d.o.o. za usluge</item>
      <item>FINA Regionalni centar Zagreb</item>
    </izvorni_sadrzaj>
    <derivirana_varijabla naziv="DomainObject.Predmet.SudioniciListNaziv_1">
      <item>MAXIMUS UGOSTITELJSTVO j.d.o.o. za usluge</item>
      <item>FINA Regionalni centar Zagreb</item>
    </derivirana_varijabla>
  </DomainObject.Predmet.SudioniciListNaziv>
  <DomainObject.Predmet.SudioniciListAdressOIB>
    <izvorni_sadrzaj>
      <item>MAXIMUS UGOSTITELJSTVO j.d.o.o. za usluge, OIB 86286007336, Kninski trg 12 ,10000 Zagreb</item>
      <item>FINA Regionalni centar Zagreb, OIB 85821130368, Trg svibanjskih žrtava 1995. br. 1,10000 Zagreb</item>
    </izvorni_sadrzaj>
    <derivirana_varijabla naziv="DomainObject.Predmet.SudioniciListAdressOIB_1">
      <item>MAXIMUS UGOSTITELJSTVO j.d.o.o. za usluge, OIB 86286007336, Kninski trg 12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86286007336</item>
      <item>, OIB 85821130368</item>
    </izvorni_sadrzaj>
    <derivirana_varijabla naziv="DomainObject.Predmet.SudioniciListNazivOIB_1">
      <item>, OIB 86286007336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B8323B-08FF-44B2-AA4C-C21346B54A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3135</properties:Characters>
  <properties:Lines>96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2017-11-30T10:17:00Z</dcterms:created>
  <dc:creator>Korisnik</dc:creator>
  <cp:lastModifiedBy>Gordana Harc</cp:lastModifiedBy>
  <cp:lastPrinted>2017-11-30T10:17:00Z</cp:lastPrinted>
  <dcterms:modified xmlns:xsi="http://www.w3.org/2001/XMLSchema-instance" xsi:type="dcterms:W3CDTF">2017-11-30T10:21:00Z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