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e01a" w14:paraId="96ae01a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8B15D4">
        <w:t>372</w:t>
      </w:r>
      <w:r>
        <w:t>/16-</w:t>
      </w:r>
      <w:r w:rsidR="00EF2966">
        <w:t>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 w:rsidR="008B15D4">
        <w:t>AGROTEHNIK</w:t>
      </w:r>
      <w:r w:rsidR="00EF2966">
        <w:t xml:space="preserve"> d.o.o., </w:t>
      </w:r>
      <w:r w:rsidR="008B15D4">
        <w:t>Šibenik, Danilo Kraljice, Šibenik,</w:t>
      </w:r>
      <w:r w:rsidR="00EF2966">
        <w:t xml:space="preserve"> OIB: </w:t>
      </w:r>
      <w:r w:rsidR="008B15D4">
        <w:t>97959742032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EF2966">
        <w:t>Šibenik</w:t>
      </w:r>
      <w:r w:rsidRPr="00FC1537">
        <w:t xml:space="preserve"> od dana </w:t>
      </w:r>
      <w:r w:rsidR="008B15D4">
        <w:t>14. ožujka</w:t>
      </w:r>
      <w:r>
        <w:t xml:space="preserve"> 2016</w:t>
      </w:r>
      <w:r w:rsidRPr="00FC1537">
        <w:t xml:space="preserve">., dana </w:t>
      </w:r>
      <w:r w:rsidR="00F72A82">
        <w:t>08</w:t>
      </w:r>
      <w:r w:rsidR="008B15D4">
        <w:t>. travnja</w:t>
      </w:r>
      <w:r>
        <w:t xml:space="preserve">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8B15D4">
        <w:t>AGROTEHNIK d.o.o., Šibenik, Danilo Kraljice, Šibenik, OIB: 97959742032</w:t>
      </w:r>
      <w:r>
        <w:t xml:space="preserve">, </w:t>
      </w:r>
      <w:r w:rsidRPr="00FC1537">
        <w:t xml:space="preserve">iznosi </w:t>
      </w:r>
      <w:r w:rsidR="008B15D4">
        <w:rPr>
          <w:b/>
        </w:rPr>
        <w:t>8.711,18</w:t>
      </w:r>
      <w:r>
        <w:rPr>
          <w:b/>
        </w:rPr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8B15D4">
        <w:t>Anita Kunčić</w:t>
      </w:r>
      <w:r w:rsidR="00EF2966">
        <w:t xml:space="preserve"> iz Šibenika, </w:t>
      </w:r>
      <w:r w:rsidR="008B15D4">
        <w:t>Bana I. Mažuranića 5</w:t>
      </w:r>
      <w:r w:rsidR="00C7759A">
        <w:t>,</w:t>
      </w:r>
      <w:r w:rsidR="00F72A82">
        <w:t xml:space="preserve"> OIB: 26082024855,</w:t>
      </w:r>
      <w:r>
        <w:t xml:space="preserve"> </w:t>
      </w:r>
      <w:r w:rsidRPr="00FC1537">
        <w:t>dužnika</w:t>
      </w:r>
      <w:r>
        <w:t xml:space="preserve"> </w:t>
      </w:r>
      <w:r w:rsidR="008B15D4">
        <w:t>AGROTEHNIK d.o.o., Šibenik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8B15D4">
        <w:t>AGROTEHNIK d.o.o., Šibenik, Danilo Kraljice, Šibenik, OIB: 97959742032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8B15D4">
        <w:t>AGROTEHNIK d.o.o., Šibenik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F72A82">
        <w:t>08</w:t>
      </w:r>
      <w:r w:rsidR="008B15D4">
        <w:t>. travnja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601C6">
        <w:t>a</w:t>
      </w:r>
      <w:r>
        <w:t xml:space="preserve">  s</w:t>
      </w:r>
      <w:r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C0D00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8B15D4">
      <w:t>372</w:t>
    </w:r>
    <w:r>
      <w:t>/16-</w:t>
    </w:r>
    <w:r w:rsidR="00EF2966">
      <w:t>5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C0D00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7759A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C0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C0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AGROTEHNIK d.o.o. za proizvodnju i trgovinu</izvorni_sadrzaj>
    <derivirana_varijabla naziv="DomainObject.Predmet.ProtustrankaFormated_1">  AGROTEHNIK d.o.o. za proizvodnju i trgovinu</derivirana_varijabla>
  </DomainObject.Predmet.ProtustrankaFormated>
  <DomainObject.Predmet.ProtustrankaFormatedOIB>
    <izvorni_sadrzaj>  AGROTEHNIK d.o.o. za proizvodnju i trgovinu, OIB 97959742032</izvorni_sadrzaj>
    <derivirana_varijabla naziv="DomainObject.Predmet.ProtustrankaFormatedOIB_1">  AGROTEHNIK d.o.o. za proizvodnju i trgovinu, OIB 97959742032</derivirana_varijabla>
  </DomainObject.Predmet.ProtustrankaFormatedOIB>
  <DomainObject.Predmet.ProtustrankaFormatedWithAdress>
    <izvorni_sadrzaj> AGROTEHNIK d.o.o. za proizvodnju i trgovinu, nepoznato , 22323 Danilo Kraljice</izvorni_sadrzaj>
    <derivirana_varijabla naziv="DomainObject.Predmet.ProtustrankaFormatedWithAdress_1"> AGROTEHNIK d.o.o. za proizvodnju i trgovinu, nepoznato , 22323 Danilo Kraljice</derivirana_varijabla>
  </DomainObject.Predmet.ProtustrankaFormatedWithAdress>
  <DomainObject.Predmet.ProtustrankaFormatedWithAdressOIB>
    <izvorni_sadrzaj> AGROTEHNIK d.o.o. za proizvodnju i trgovinu, OIB 97959742032, nepoznato , 22323 Danilo Kraljice</izvorni_sadrzaj>
    <derivirana_varijabla naziv="DomainObject.Predmet.ProtustrankaFormatedWithAdressOIB_1"> AGROTEHNIK d.o.o. za proizvodnju i trgovinu, OIB 97959742032, nepoznato , 22323 Danilo Kraljice</derivirana_varijabla>
  </DomainObject.Predmet.ProtustrankaFormatedWithAdressOIB>
  <DomainObject.Predmet.ProtustrankaWithAdress>
    <izvorni_sadrzaj>AGROTEHNIK d.o.o. za proizvodnju i trgovinu nepoznato , 22323 Danilo Kraljice</izvorni_sadrzaj>
    <derivirana_varijabla naziv="DomainObject.Predmet.ProtustrankaWithAdress_1">AGROTEHNIK d.o.o. za proizvodnju i trgovinu nepoznato , 22323 Danilo Kraljice</derivirana_varijabla>
  </DomainObject.Predmet.ProtustrankaWithAdress>
  <DomainObject.Predmet.ProtustrankaWithAdressOIB>
    <izvorni_sadrzaj>AGROTEHNIK d.o.o. za proizvodnju i trgovinu, OIB 97959742032, nepoznato , 22323 Danilo Kraljice</izvorni_sadrzaj>
    <derivirana_varijabla naziv="DomainObject.Predmet.ProtustrankaWithAdressOIB_1">AGROTEHNIK d.o.o. za proizvodnju i trgovinu, OIB 97959742032, nepoznato , 22323 Danilo Kraljice</derivirana_varijabla>
  </DomainObject.Predmet.ProtustrankaWithAdressOIB>
  <DomainObject.Predmet.ProtustrankaNazivFormated>
    <izvorni_sadrzaj>AGROTEHNIK d.o.o. za proizvodnju i trgovinu</izvorni_sadrzaj>
    <derivirana_varijabla naziv="DomainObject.Predmet.ProtustrankaNazivFormated_1">AGROTEHNIK d.o.o. za proizvodnju i trgovinu</derivirana_varijabla>
  </DomainObject.Predmet.ProtustrankaNazivFormated>
  <DomainObject.Predmet.ProtustrankaNazivFormatedOIB>
    <izvorni_sadrzaj>AGROTEHNIK d.o.o. za proizvodnju i trgovinu, OIB 97959742032</izvorni_sadrzaj>
    <derivirana_varijabla naziv="DomainObject.Predmet.ProtustrankaNazivFormatedOIB_1">AGROTEHNIK d.o.o. za proizvodnju i trgovinu, OIB 97959742032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AGROTEHNIK d.o.o. za proizvodnju i trgovinu</item>
    </izvorni_sadrzaj>
    <derivirana_varijabla naziv="DomainObject.Predmet.ProtuStrankaListFormated_1">
      <item>AGROTEHNIK d.o.o. za proizvodnju i trgovinu</item>
    </derivirana_varijabla>
  </DomainObject.Predmet.ProtuStrankaListFormated>
  <DomainObject.Predmet.ProtuStrankaListFormatedOIB>
    <izvorni_sadrzaj>
      <item>AGROTEHNIK d.o.o. za proizvodnju i trgovinu, OIB 97959742032</item>
    </izvorni_sadrzaj>
    <derivirana_varijabla naziv="DomainObject.Predmet.ProtuStrankaListFormatedOIB_1">
      <item>AGROTEHNIK d.o.o. za proizvodnju i trgovinu, OIB 97959742032</item>
    </derivirana_varijabla>
  </DomainObject.Predmet.ProtuStrankaListFormatedOIB>
  <DomainObject.Predmet.ProtuStrankaListFormatedWithAdress>
    <izvorni_sadrzaj>
      <item>AGROTEHNIK d.o.o. za proizvodnju i trgovinu, nepoznato , 22323 Danilo Kraljice</item>
    </izvorni_sadrzaj>
    <derivirana_varijabla naziv="DomainObject.Predmet.ProtuStrankaListFormatedWithAdress_1">
      <item>AGROTEHNIK d.o.o. za proizvodnju i trgovinu, nepoznato , 22323 Danilo Kraljice</item>
    </derivirana_varijabla>
  </DomainObject.Predmet.ProtuStrankaListFormatedWithAdress>
  <DomainObject.Predmet.ProtuStrankaListFormatedWithAdressOIB>
    <izvorni_sadrzaj>
      <item>AGROTEHNIK d.o.o. za proizvodnju i trgovinu, OIB 97959742032, nepoznato , 22323 Danilo Kraljice</item>
    </izvorni_sadrzaj>
    <derivirana_varijabla naziv="DomainObject.Predmet.ProtuStrankaListFormatedWithAdressOIB_1">
      <item>AGROTEHNIK d.o.o. za proizvodnju i trgovinu, OIB 97959742032, nepoznato , 22323 Danilo Kraljice</item>
    </derivirana_varijabla>
  </DomainObject.Predmet.ProtuStrankaListFormatedWithAdressOIB>
  <DomainObject.Predmet.ProtuStrankaListNazivFormated>
    <izvorni_sadrzaj>
      <item>AGROTEHNIK d.o.o. za proizvodnju i trgovinu</item>
    </izvorni_sadrzaj>
    <derivirana_varijabla naziv="DomainObject.Predmet.ProtuStrankaListNazivFormated_1">
      <item>AGROTEHNIK d.o.o. za proizvodnju i trgovinu</item>
    </derivirana_varijabla>
  </DomainObject.Predmet.ProtuStrankaListNazivFormated>
  <DomainObject.Predmet.ProtuStrankaListNazivFormatedOIB>
    <izvorni_sadrzaj>
      <item>AGROTEHNIK d.o.o. za proizvodnju i trgovinu, OIB 97959742032</item>
    </izvorni_sadrzaj>
    <derivirana_varijabla naziv="DomainObject.Predmet.ProtuStrankaListNazivFormatedOIB_1">
      <item>AGROTEHNIK d.o.o. za proizvodnju i trgovinu, OIB 97959742032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AGROTEHNIK d.o.o. za proizvodnju i trgovinu</izvorni_sadrzaj>
    <derivirana_varijabla naziv="DomainObject.Predmet.ProtustrankaIDrugi_1">AGROTEHNIK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AGROTEHNIK d.o.o. za proizvodnju i trgovinu, OIB 97959742032, nepoznato , 22323 Danilo Kraljice</izvorni_sadrzaj>
    <derivirana_varijabla naziv="DomainObject.Predmet.ProtustrankaIDrugiAdressOIB_1">AGROTEHNIK d.o.o. za proizvodnju i trgovinu, OIB 97959742032, nepoznato , 22323 Danilo Kraljice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AGROTEHNIK d.o.o. za proizvodnju i trgovinu</item>
    </izvorni_sadrzaj>
    <derivirana_varijabla naziv="DomainObject.Predmet.SudioniciListNaziv_1">
      <item>FINA - Podružnica Šibenik</item>
      <item>AGROTEHNIK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AGROTEHNIK d.o.o. za proizvodnju i trgovinu, OIB 97959742032, nepoznato ,22323 Danilo Kraljice</item>
    </izvorni_sadrzaj>
    <derivirana_varijabla naziv="DomainObject.Predmet.SudioniciListAdressOIB_1">
      <item>FINA - Podružnica Šibenik, OIB 85821130368, Perivoj L. Marune 1,22000 Šibenik</item>
      <item>AGROTEHNIK d.o.o. za proizvodnju i trgovinu, OIB 97959742032, nepoznato ,22323 Danilo Kraljice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97959742032</item>
    </izvorni_sadrzaj>
    <derivirana_varijabla naziv="DomainObject.Predmet.SudioniciListNazivOIB_1">
      <item>, OIB 85821130368</item>
      <item>, OIB 97959742032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2052</properties:Characters>
  <properties:Lines>63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2016-04-07T08:27:00Z</dcterms:created>
  <dc:creator>Danijela Markulin</dc:creator>
  <cp:lastModifiedBy>Martina Kalmeta</cp:lastModifiedBy>
  <cp:lastPrinted>2015-12-23T08:04:00Z</cp:lastPrinted>
  <dcterms:modified xmlns:xsi="http://www.w3.org/2001/XMLSchema-instance" xsi:type="dcterms:W3CDTF">2016-04-11T09:41:00Z</dcterms:modified>
  <cp:revision>4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