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8f29" w14:paraId="a628f29"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1F6810" w:rsidRPr="00DB4638">
        <w:t>AKU-STAS, d.o.o. u stečaju, Velebitska 87, Split, OIB:80716837908</w:t>
      </w:r>
      <w:r w:rsidR="00344575" w:rsidRPr="00DB4638">
        <w:t xml:space="preserve">, </w:t>
      </w:r>
      <w:r w:rsidR="003B2949" w:rsidRPr="00DB4638">
        <w:t xml:space="preserve">dana </w:t>
      </w:r>
      <w:r w:rsidR="00B432F2">
        <w:t>24</w:t>
      </w:r>
      <w:r w:rsidR="000E7643" w:rsidRPr="00DB4638">
        <w:t>. svibnja</w:t>
      </w:r>
      <w:r w:rsidR="003B2949" w:rsidRPr="00DB4638">
        <w:t xml:space="preserve"> 2017. godine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DB4638" w:rsidRPr="00DB4638">
        <w:trPr>
          <w:trHeight w:val="803"/>
          <w:jc w:val="center"/>
        </w:trPr>
        <w:tc>
          <w:tcPr>
            <w:tcW w:type="pct" w:w="383"/>
          </w:tcPr>
          <w:p w:rsidRDefault="00DB4638" w:rsidP="00291F41" w:rsid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04"/>
          </w:tcPr>
          <w:p w:rsidRDefault="00DB4638" w:rsidP="00291F41" w:rsid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Marijana Barišić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77551742529</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Veli Vrh 8a</w:t>
            </w:r>
          </w:p>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Galižana</w:t>
            </w:r>
          </w:p>
        </w:tc>
        <w:tc>
          <w:tcPr>
            <w:tcW w:type="pct" w:w="561"/>
            <w:vAlign w:val="center"/>
          </w:tcPr>
          <w:p w:rsidRDefault="00291F41"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4.712,02</w:t>
            </w:r>
          </w:p>
        </w:tc>
        <w:tc>
          <w:tcPr>
            <w:tcW w:type="pct" w:w="562"/>
          </w:tcPr>
          <w:p w:rsidRDefault="00291F41" w:rsidP="00291F41" w:rsidR="00291F41">
            <w:pPr>
              <w:pStyle w:val="Bezproreda"/>
              <w:spacing w:before="60"/>
              <w:jc w:val="center"/>
              <w:rPr>
                <w:rFonts w:hAnsi="Times New Roman" w:ascii="Times New Roman"/>
                <w:sz w:val="16"/>
                <w:szCs w:val="16"/>
              </w:rPr>
            </w:pPr>
          </w:p>
          <w:p w:rsidRDefault="00DB4638" w:rsidP="00291F41" w:rsidR="00DB4638" w:rsidRPr="00DB4638">
            <w:pPr>
              <w:pStyle w:val="Bezproreda"/>
              <w:spacing w:before="60"/>
              <w:jc w:val="center"/>
              <w:rPr>
                <w:rFonts w:hAnsi="Times New Roman" w:ascii="Times New Roman"/>
                <w:sz w:val="16"/>
                <w:szCs w:val="16"/>
              </w:rPr>
            </w:pPr>
            <w:r w:rsidRPr="00DB4638">
              <w:rPr>
                <w:rFonts w:hAnsi="Times New Roman" w:ascii="Times New Roman"/>
                <w:sz w:val="16"/>
                <w:szCs w:val="16"/>
              </w:rPr>
              <w:t>4.712,02</w:t>
            </w:r>
          </w:p>
        </w:tc>
        <w:tc>
          <w:tcPr>
            <w:tcW w:type="pct" w:w="563"/>
            <w:vAlign w:val="center"/>
          </w:tcPr>
          <w:p w:rsidRDefault="00291F41" w:rsidP="00291F41" w:rsidR="00DB4638" w:rsidRPr="00DB4638">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Suzana Stanković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63505876253</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Banovčeva 3</w:t>
            </w: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Pula</w:t>
            </w:r>
          </w:p>
        </w:tc>
        <w:tc>
          <w:tcPr>
            <w:tcW w:type="pct" w:w="561"/>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4.320,60</w:t>
            </w:r>
          </w:p>
        </w:tc>
        <w:tc>
          <w:tcPr>
            <w:tcW w:type="pct" w:w="562"/>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4.320,60</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tcPr>
          <w:p w:rsidRDefault="00291F41" w:rsidP="00291F41" w:rsidR="00291F41">
            <w:pPr>
              <w:jc w:val="center"/>
              <w:rPr>
                <w:sz w:val="16"/>
                <w:szCs w:val="16"/>
              </w:rPr>
            </w:pPr>
          </w:p>
          <w:p w:rsidRDefault="00291F41" w:rsidP="00291F41" w:rsidR="00291F41">
            <w:pPr>
              <w:jc w:val="center"/>
              <w:rPr>
                <w:sz w:val="16"/>
                <w:szCs w:val="16"/>
              </w:rPr>
            </w:pPr>
          </w:p>
          <w:p w:rsidRDefault="00291F41" w:rsidP="00291F41" w:rsidR="00291F41">
            <w:pPr>
              <w:jc w:val="center"/>
              <w:rPr>
                <w:sz w:val="16"/>
                <w:szCs w:val="16"/>
              </w:rPr>
            </w:pPr>
            <w:r>
              <w:rPr>
                <w:sz w:val="16"/>
                <w:szCs w:val="16"/>
              </w:rPr>
              <w:t>/</w:t>
            </w:r>
          </w:p>
          <w:p w:rsidRDefault="00291F41" w:rsidP="00291F41" w:rsidR="00291F41" w:rsidRPr="00DB4638">
            <w:pPr>
              <w:jc w:val="center"/>
              <w:rPr>
                <w:sz w:val="16"/>
                <w:szCs w:val="16"/>
              </w:rPr>
            </w:pPr>
          </w:p>
        </w:tc>
      </w:tr>
      <w:tr w:rsidTr="00291F41" w:rsidR="00DB4638"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Gorica Žižović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DB4638"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85967193319</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Preradovićeva 20</w:t>
            </w:r>
          </w:p>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Pula</w:t>
            </w:r>
          </w:p>
        </w:tc>
        <w:tc>
          <w:tcPr>
            <w:tcW w:type="pct" w:w="561"/>
            <w:vAlign w:val="center"/>
          </w:tcPr>
          <w:p w:rsidRDefault="00291F41" w:rsidP="00291F41" w:rsidR="00291F41">
            <w:pPr>
              <w:pStyle w:val="Bezproreda"/>
              <w:ind w:right="-57" w:left="-57"/>
              <w:jc w:val="center"/>
              <w:rPr>
                <w:rFonts w:hAnsi="Times New Roman" w:ascii="Times New Roman"/>
                <w:sz w:val="16"/>
                <w:szCs w:val="16"/>
              </w:rPr>
            </w:pP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4.711,72</w:t>
            </w:r>
          </w:p>
          <w:p w:rsidRDefault="00DB4638" w:rsidP="00291F41" w:rsidR="00DB4638" w:rsidRPr="00DB4638">
            <w:pPr>
              <w:pStyle w:val="Bezproreda"/>
              <w:ind w:right="-57" w:left="-57"/>
              <w:jc w:val="center"/>
              <w:rPr>
                <w:rFonts w:hAnsi="Times New Roman" w:ascii="Times New Roman"/>
                <w:sz w:val="16"/>
                <w:szCs w:val="16"/>
              </w:rPr>
            </w:pPr>
          </w:p>
        </w:tc>
        <w:tc>
          <w:tcPr>
            <w:tcW w:type="pct" w:w="562"/>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4.711,72</w:t>
            </w:r>
          </w:p>
        </w:tc>
        <w:tc>
          <w:tcPr>
            <w:tcW w:type="pct" w:w="563"/>
            <w:vAlign w:val="center"/>
          </w:tcPr>
          <w:p w:rsidRDefault="00291F41" w:rsidP="00291F41" w:rsidR="00DB4638"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tcPr>
          <w:p w:rsidRDefault="00DB4638" w:rsidP="00291F41" w:rsidR="00DB4638">
            <w:pPr>
              <w:jc w:val="center"/>
              <w:rPr>
                <w:sz w:val="16"/>
                <w:szCs w:val="16"/>
              </w:rPr>
            </w:pPr>
          </w:p>
          <w:p w:rsidRDefault="00291F41" w:rsidP="00291F41" w:rsidR="00291F41">
            <w:pPr>
              <w:jc w:val="center"/>
              <w:rPr>
                <w:sz w:val="16"/>
                <w:szCs w:val="16"/>
              </w:rPr>
            </w:pPr>
          </w:p>
          <w:p w:rsidRDefault="00291F41" w:rsidP="00291F41" w:rsidR="00291F41" w:rsidRPr="00DB4638">
            <w:pPr>
              <w:jc w:val="center"/>
              <w:rPr>
                <w:sz w:val="16"/>
                <w:szCs w:val="16"/>
              </w:rPr>
            </w:pPr>
            <w:r>
              <w:rPr>
                <w:sz w:val="16"/>
                <w:szCs w:val="16"/>
              </w:rPr>
              <w:t>/</w:t>
            </w:r>
          </w:p>
        </w:tc>
      </w:tr>
      <w:tr w:rsidTr="00291F41" w:rsidR="00DB4638"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Milena Lovrić</w:t>
            </w:r>
          </w:p>
        </w:tc>
        <w:tc>
          <w:tcPr>
            <w:tcW w:type="pct" w:w="802"/>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DB4638" w:rsidRPr="00DB4638">
            <w:pPr>
              <w:pStyle w:val="Bezproreda"/>
              <w:spacing w:before="60"/>
              <w:ind w:right="-57"/>
              <w:jc w:val="center"/>
              <w:rPr>
                <w:rFonts w:hAnsi="Times New Roman" w:ascii="Times New Roman"/>
                <w:sz w:val="16"/>
                <w:szCs w:val="16"/>
              </w:rPr>
            </w:pPr>
            <w:r w:rsidRPr="00291F41">
              <w:rPr>
                <w:rFonts w:hAnsi="Times New Roman" w:ascii="Times New Roman"/>
                <w:sz w:val="16"/>
                <w:szCs w:val="16"/>
              </w:rPr>
              <w:t>79935515104</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Ledine 24</w:t>
            </w:r>
          </w:p>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Kaštel Sućurac</w:t>
            </w:r>
          </w:p>
        </w:tc>
        <w:tc>
          <w:tcPr>
            <w:tcW w:type="pct" w:w="561"/>
            <w:vAlign w:val="center"/>
          </w:tcPr>
          <w:p w:rsidRDefault="00291F41"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15.514,57</w:t>
            </w:r>
          </w:p>
        </w:tc>
        <w:tc>
          <w:tcPr>
            <w:tcW w:type="pct" w:w="562"/>
            <w:vAlign w:val="center"/>
          </w:tcPr>
          <w:p w:rsidRDefault="00DB4638" w:rsidP="00291F41" w:rsidR="00DB4638" w:rsidRPr="00DB4638">
            <w:pPr>
              <w:pStyle w:val="Bezproreda"/>
              <w:ind w:left="-170"/>
              <w:jc w:val="center"/>
              <w:rPr>
                <w:rFonts w:hAnsi="Times New Roman" w:ascii="Times New Roman"/>
                <w:sz w:val="16"/>
                <w:szCs w:val="16"/>
              </w:rPr>
            </w:pPr>
            <w:r w:rsidRPr="00DB4638">
              <w:rPr>
                <w:rFonts w:hAnsi="Times New Roman" w:ascii="Times New Roman"/>
                <w:sz w:val="16"/>
                <w:szCs w:val="16"/>
              </w:rPr>
              <w:t>15.514,57</w:t>
            </w:r>
          </w:p>
        </w:tc>
        <w:tc>
          <w:tcPr>
            <w:tcW w:type="pct" w:w="563"/>
            <w:vAlign w:val="center"/>
          </w:tcPr>
          <w:p w:rsidRDefault="00291F41" w:rsidP="00291F41" w:rsidR="00DB4638"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Sanja Slosar</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84418156049</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ind w:right="-57" w:left="-57"/>
              <w:jc w:val="center"/>
              <w:rPr>
                <w:rFonts w:hAnsi="Times New Roman" w:ascii="Times New Roman"/>
                <w:sz w:val="16"/>
                <w:szCs w:val="16"/>
              </w:rPr>
            </w:pPr>
            <w:r w:rsidRPr="00291F41">
              <w:rPr>
                <w:rFonts w:hAnsi="Times New Roman" w:ascii="Times New Roman"/>
                <w:sz w:val="16"/>
                <w:szCs w:val="16"/>
              </w:rPr>
              <w:t>Davorina Trinajstića 5</w:t>
            </w:r>
          </w:p>
        </w:tc>
        <w:tc>
          <w:tcPr>
            <w:tcW w:type="pct" w:w="561"/>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10.460,31</w:t>
            </w:r>
          </w:p>
        </w:tc>
        <w:tc>
          <w:tcPr>
            <w:tcW w:type="pct" w:w="562"/>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10.460,31</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bookmarkStart w:name="_Hlk481491974" w:id="1"/>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Paula Marušić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73517537176</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ind w:right="-57" w:left="-57"/>
              <w:jc w:val="center"/>
              <w:rPr>
                <w:rFonts w:hAnsi="Times New Roman" w:ascii="Times New Roman"/>
                <w:sz w:val="16"/>
                <w:szCs w:val="16"/>
              </w:rPr>
            </w:pPr>
            <w:r w:rsidRPr="00291F41">
              <w:rPr>
                <w:rFonts w:hAnsi="Times New Roman" w:ascii="Times New Roman"/>
                <w:sz w:val="16"/>
                <w:szCs w:val="16"/>
              </w:rPr>
              <w:t>Donji Zemunik Ulica Xx 1</w:t>
            </w:r>
          </w:p>
        </w:tc>
        <w:tc>
          <w:tcPr>
            <w:tcW w:type="pct" w:w="561"/>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16.986,03</w:t>
            </w:r>
          </w:p>
        </w:tc>
        <w:tc>
          <w:tcPr>
            <w:tcW w:type="pct" w:w="562"/>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16.986,03</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bookmarkEnd w:id="1"/>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Martina </w:t>
            </w:r>
            <w:r w:rsidRPr="00291F41">
              <w:rPr>
                <w:rFonts w:hAnsi="Times New Roman" w:ascii="Times New Roman"/>
                <w:sz w:val="16"/>
                <w:szCs w:val="16"/>
              </w:rPr>
              <w:t>Juričević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89966963913</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ind w:right="-57" w:left="-57"/>
              <w:jc w:val="center"/>
              <w:rPr>
                <w:rFonts w:hAnsi="Times New Roman" w:ascii="Times New Roman"/>
                <w:sz w:val="16"/>
                <w:szCs w:val="16"/>
              </w:rPr>
            </w:pPr>
            <w:r w:rsidRPr="00291F41">
              <w:rPr>
                <w:rFonts w:hAnsi="Times New Roman" w:ascii="Times New Roman"/>
                <w:sz w:val="16"/>
                <w:szCs w:val="16"/>
              </w:rPr>
              <w:t>Ulica Petra Zoranića 6a</w:t>
            </w:r>
            <w:r>
              <w:rPr>
                <w:rFonts w:hAnsi="Times New Roman" w:ascii="Times New Roman"/>
                <w:sz w:val="16"/>
                <w:szCs w:val="16"/>
              </w:rPr>
              <w:t xml:space="preserve">, </w:t>
            </w:r>
            <w:r w:rsidRPr="00291F41">
              <w:rPr>
                <w:rFonts w:hAnsi="Times New Roman" w:ascii="Times New Roman"/>
                <w:sz w:val="16"/>
                <w:szCs w:val="16"/>
              </w:rPr>
              <w:t>Posedarje</w:t>
            </w:r>
          </w:p>
        </w:tc>
        <w:tc>
          <w:tcPr>
            <w:tcW w:type="pct" w:w="561"/>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10.566,73</w:t>
            </w:r>
          </w:p>
        </w:tc>
        <w:tc>
          <w:tcPr>
            <w:tcW w:type="pct" w:w="562"/>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10.566,73</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8.</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Gabrijela Marić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291F41">
              <w:rPr>
                <w:rFonts w:hAnsi="Times New Roman" w:ascii="Times New Roman"/>
                <w:sz w:val="16"/>
                <w:szCs w:val="16"/>
              </w:rPr>
              <w:t>59377613185</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ind w:right="-57" w:left="-57"/>
              <w:jc w:val="center"/>
              <w:rPr>
                <w:rFonts w:hAnsi="Times New Roman" w:ascii="Times New Roman"/>
                <w:sz w:val="16"/>
                <w:szCs w:val="16"/>
              </w:rPr>
            </w:pPr>
            <w:r w:rsidRPr="00291F41">
              <w:rPr>
                <w:rFonts w:hAnsi="Times New Roman" w:ascii="Times New Roman"/>
                <w:sz w:val="16"/>
                <w:szCs w:val="16"/>
              </w:rPr>
              <w:t>Baruna Vjenceslava Lilienberga 4</w:t>
            </w:r>
            <w:r>
              <w:rPr>
                <w:rFonts w:hAnsi="Times New Roman" w:ascii="Times New Roman"/>
                <w:sz w:val="16"/>
                <w:szCs w:val="16"/>
              </w:rPr>
              <w:t xml:space="preserve">, </w:t>
            </w:r>
            <w:r w:rsidRPr="00DB4638">
              <w:rPr>
                <w:rFonts w:hAnsi="Times New Roman" w:ascii="Times New Roman"/>
                <w:sz w:val="16"/>
                <w:szCs w:val="16"/>
              </w:rPr>
              <w:t>Zadar</w:t>
            </w:r>
          </w:p>
        </w:tc>
        <w:tc>
          <w:tcPr>
            <w:tcW w:type="pct" w:w="561"/>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7.786,50</w:t>
            </w:r>
          </w:p>
        </w:tc>
        <w:tc>
          <w:tcPr>
            <w:tcW w:type="pct" w:w="562"/>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7.786,50</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291F41" w:rsidP="00291F41" w:rsidR="00291F41">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9.</w:t>
            </w:r>
          </w:p>
        </w:tc>
        <w:tc>
          <w:tcPr>
            <w:tcW w:type="pct" w:w="804"/>
          </w:tcPr>
          <w:p w:rsidRDefault="00291F41" w:rsidP="00291F41" w:rsidR="00291F41">
            <w:pPr>
              <w:pStyle w:val="Bezproreda"/>
              <w:spacing w:before="60"/>
              <w:ind w:right="-57"/>
              <w:jc w:val="center"/>
              <w:rPr>
                <w:rFonts w:hAnsi="Times New Roman" w:ascii="Times New Roman"/>
                <w:sz w:val="16"/>
                <w:szCs w:val="16"/>
              </w:rPr>
            </w:pPr>
          </w:p>
          <w:p w:rsidRDefault="00291F41" w:rsidP="00063757"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Maja </w:t>
            </w:r>
            <w:r w:rsidR="00063757">
              <w:rPr>
                <w:rFonts w:hAnsi="Times New Roman" w:ascii="Times New Roman"/>
                <w:sz w:val="16"/>
                <w:szCs w:val="16"/>
              </w:rPr>
              <w:t>Surać</w:t>
            </w:r>
          </w:p>
        </w:tc>
        <w:tc>
          <w:tcPr>
            <w:tcW w:type="pct" w:w="802"/>
          </w:tcPr>
          <w:p w:rsidRDefault="00291F41" w:rsidP="00291F41" w:rsidR="00291F41">
            <w:pPr>
              <w:pStyle w:val="Bezproreda"/>
              <w:spacing w:before="60"/>
              <w:ind w:right="-57" w:left="-57"/>
              <w:jc w:val="center"/>
              <w:rPr>
                <w:rFonts w:hAnsi="Times New Roman" w:ascii="Times New Roman"/>
                <w:sz w:val="16"/>
                <w:szCs w:val="16"/>
              </w:rPr>
            </w:pPr>
          </w:p>
          <w:p w:rsidRDefault="00BF4583" w:rsidP="00291F41" w:rsidR="00291F41" w:rsidRPr="00DB4638">
            <w:pPr>
              <w:pStyle w:val="Bezproreda"/>
              <w:spacing w:before="60"/>
              <w:ind w:right="-57" w:left="-57"/>
              <w:jc w:val="center"/>
              <w:rPr>
                <w:rFonts w:hAnsi="Times New Roman" w:ascii="Times New Roman"/>
                <w:sz w:val="16"/>
                <w:szCs w:val="16"/>
              </w:rPr>
            </w:pPr>
            <w:r w:rsidRPr="00BF4583">
              <w:rPr>
                <w:rFonts w:hAnsi="Times New Roman" w:ascii="Times New Roman"/>
                <w:sz w:val="16"/>
                <w:szCs w:val="16"/>
              </w:rPr>
              <w:t>00621075022</w:t>
            </w:r>
          </w:p>
        </w:tc>
        <w:tc>
          <w:tcPr>
            <w:tcW w:type="pct" w:w="805"/>
          </w:tcPr>
          <w:p w:rsidRDefault="00291F41" w:rsidP="00291F41" w:rsidR="00291F41">
            <w:pPr>
              <w:pStyle w:val="Bezproreda"/>
              <w:spacing w:before="60"/>
              <w:ind w:right="-57" w:left="-57"/>
              <w:jc w:val="center"/>
              <w:rPr>
                <w:rFonts w:hAnsi="Times New Roman" w:ascii="Times New Roman"/>
                <w:sz w:val="16"/>
                <w:szCs w:val="16"/>
              </w:rPr>
            </w:pPr>
          </w:p>
          <w:p w:rsidRDefault="00BF4583" w:rsidP="00291F41" w:rsidR="00291F41" w:rsidRPr="00DB4638">
            <w:pPr>
              <w:pStyle w:val="Bezproreda"/>
              <w:ind w:right="-57" w:left="-57"/>
              <w:jc w:val="center"/>
              <w:rPr>
                <w:rFonts w:hAnsi="Times New Roman" w:ascii="Times New Roman"/>
                <w:sz w:val="16"/>
                <w:szCs w:val="16"/>
              </w:rPr>
            </w:pPr>
            <w:r w:rsidRPr="00BF4583">
              <w:rPr>
                <w:rFonts w:hAnsi="Times New Roman" w:ascii="Times New Roman"/>
                <w:sz w:val="16"/>
                <w:szCs w:val="16"/>
              </w:rPr>
              <w:t>Ulica Dr. Franje Tuđmana 31</w:t>
            </w:r>
            <w:r>
              <w:rPr>
                <w:rFonts w:hAnsi="Times New Roman" w:ascii="Times New Roman"/>
                <w:sz w:val="16"/>
                <w:szCs w:val="16"/>
              </w:rPr>
              <w:t xml:space="preserve">, </w:t>
            </w:r>
            <w:r w:rsidRPr="00BF4583">
              <w:rPr>
                <w:rFonts w:hAnsi="Times New Roman" w:ascii="Times New Roman"/>
                <w:sz w:val="16"/>
                <w:szCs w:val="16"/>
              </w:rPr>
              <w:t>Poličnik</w:t>
            </w:r>
          </w:p>
        </w:tc>
        <w:tc>
          <w:tcPr>
            <w:tcW w:type="pct" w:w="561"/>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10.829,62</w:t>
            </w:r>
          </w:p>
        </w:tc>
        <w:tc>
          <w:tcPr>
            <w:tcW w:type="pct" w:w="562"/>
            <w:vAlign w:val="center"/>
          </w:tcPr>
          <w:p w:rsidRDefault="00291F41" w:rsidP="00291F41" w:rsidR="00291F41" w:rsidRPr="00DB4638">
            <w:pPr>
              <w:pStyle w:val="Bezproreda"/>
              <w:ind w:left="-57"/>
              <w:jc w:val="center"/>
              <w:rPr>
                <w:rFonts w:hAnsi="Times New Roman" w:ascii="Times New Roman"/>
                <w:sz w:val="16"/>
                <w:szCs w:val="16"/>
              </w:rPr>
            </w:pPr>
            <w:r w:rsidRPr="00DB4638">
              <w:rPr>
                <w:rFonts w:hAnsi="Times New Roman" w:ascii="Times New Roman"/>
                <w:sz w:val="16"/>
                <w:szCs w:val="16"/>
              </w:rPr>
              <w:t>10.829,62</w:t>
            </w:r>
          </w:p>
        </w:tc>
        <w:tc>
          <w:tcPr>
            <w:tcW w:type="pct" w:w="563"/>
            <w:vAlign w:val="center"/>
          </w:tcPr>
          <w:p w:rsidRDefault="00291F41"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10.</w:t>
            </w:r>
          </w:p>
        </w:tc>
        <w:tc>
          <w:tcPr>
            <w:tcW w:type="pct" w:w="804"/>
          </w:tcPr>
          <w:p w:rsidRDefault="003C3643" w:rsidP="00291F41" w:rsidR="003C3643">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Marija Matić</w:t>
            </w:r>
          </w:p>
        </w:tc>
        <w:tc>
          <w:tcPr>
            <w:tcW w:type="pct" w:w="802"/>
          </w:tcPr>
          <w:p w:rsidRDefault="003C3643" w:rsidP="00291F41" w:rsidR="003C3643">
            <w:pPr>
              <w:pStyle w:val="Bezproreda"/>
              <w:spacing w:before="60"/>
              <w:ind w:right="-57" w:left="-57"/>
              <w:jc w:val="center"/>
              <w:rPr>
                <w:rFonts w:hAnsi="Times New Roman" w:ascii="Times New Roman"/>
                <w:sz w:val="16"/>
                <w:szCs w:val="16"/>
              </w:rPr>
            </w:pPr>
          </w:p>
          <w:p w:rsidRDefault="003C3643" w:rsidP="00291F41" w:rsidR="00291F41"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24766675563</w:t>
            </w:r>
          </w:p>
        </w:tc>
        <w:tc>
          <w:tcPr>
            <w:tcW w:type="pct" w:w="805"/>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 xml:space="preserve">Hrv. </w:t>
            </w:r>
            <w:r w:rsidR="003C3643">
              <w:rPr>
                <w:rFonts w:hAnsi="Times New Roman" w:ascii="Times New Roman"/>
                <w:sz w:val="16"/>
                <w:szCs w:val="16"/>
              </w:rPr>
              <w:t>V</w:t>
            </w:r>
            <w:r w:rsidRPr="00DB4638">
              <w:rPr>
                <w:rFonts w:hAnsi="Times New Roman" w:ascii="Times New Roman"/>
                <w:sz w:val="16"/>
                <w:szCs w:val="16"/>
              </w:rPr>
              <w:t>itezova 30</w:t>
            </w: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579,90</w:t>
            </w:r>
          </w:p>
        </w:tc>
        <w:tc>
          <w:tcPr>
            <w:tcW w:type="pct" w:w="562"/>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579,90</w:t>
            </w:r>
          </w:p>
        </w:tc>
        <w:tc>
          <w:tcPr>
            <w:tcW w:type="pct" w:w="563"/>
            <w:vAlign w:val="center"/>
          </w:tcPr>
          <w:p w:rsidRDefault="003C3643"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11.</w:t>
            </w:r>
          </w:p>
        </w:tc>
        <w:tc>
          <w:tcPr>
            <w:tcW w:type="pct" w:w="804"/>
          </w:tcPr>
          <w:p w:rsidRDefault="003C3643" w:rsidP="00291F41" w:rsidR="003C3643">
            <w:pPr>
              <w:pStyle w:val="Bezproreda"/>
              <w:spacing w:before="60"/>
              <w:ind w:right="-57"/>
              <w:jc w:val="center"/>
              <w:rPr>
                <w:rFonts w:hAnsi="Times New Roman" w:ascii="Times New Roman"/>
                <w:sz w:val="16"/>
                <w:szCs w:val="16"/>
              </w:rPr>
            </w:pPr>
          </w:p>
          <w:p w:rsidRDefault="003C3643" w:rsidP="00291F41" w:rsidR="00291F41" w:rsidRPr="00DB4638">
            <w:pPr>
              <w:pStyle w:val="Bezproreda"/>
              <w:spacing w:before="60"/>
              <w:ind w:right="-57"/>
              <w:jc w:val="center"/>
              <w:rPr>
                <w:rFonts w:hAnsi="Times New Roman" w:ascii="Times New Roman"/>
                <w:sz w:val="16"/>
                <w:szCs w:val="16"/>
              </w:rPr>
            </w:pPr>
            <w:r>
              <w:rPr>
                <w:rFonts w:hAnsi="Times New Roman" w:ascii="Times New Roman"/>
                <w:sz w:val="16"/>
                <w:szCs w:val="16"/>
              </w:rPr>
              <w:t>Marina</w:t>
            </w:r>
            <w:r w:rsidR="00291F41" w:rsidRPr="00DB4638">
              <w:rPr>
                <w:rFonts w:hAnsi="Times New Roman" w:ascii="Times New Roman"/>
                <w:sz w:val="16"/>
                <w:szCs w:val="16"/>
              </w:rPr>
              <w:t xml:space="preserve"> </w:t>
            </w:r>
            <w:r w:rsidRPr="003C3643">
              <w:rPr>
                <w:rFonts w:hAnsi="Times New Roman" w:ascii="Times New Roman"/>
                <w:sz w:val="16"/>
                <w:szCs w:val="16"/>
              </w:rPr>
              <w:t>Ptičar Papeš</w:t>
            </w:r>
          </w:p>
        </w:tc>
        <w:tc>
          <w:tcPr>
            <w:tcW w:type="pct" w:w="802"/>
          </w:tcPr>
          <w:p w:rsidRDefault="003C3643" w:rsidP="00291F41" w:rsidR="003C3643">
            <w:pPr>
              <w:pStyle w:val="Bezproreda"/>
              <w:spacing w:before="60"/>
              <w:ind w:right="-57" w:left="-57"/>
              <w:jc w:val="center"/>
              <w:rPr>
                <w:rFonts w:hAnsi="Times New Roman" w:ascii="Times New Roman"/>
                <w:sz w:val="16"/>
                <w:szCs w:val="16"/>
              </w:rPr>
            </w:pPr>
          </w:p>
          <w:p w:rsidRDefault="003C3643" w:rsidP="00291F41" w:rsidR="00291F41"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55793789098</w:t>
            </w:r>
          </w:p>
        </w:tc>
        <w:tc>
          <w:tcPr>
            <w:tcW w:type="pct" w:w="805"/>
          </w:tcPr>
          <w:p w:rsidRDefault="003C3643" w:rsidP="00291F41" w:rsidR="003C3643">
            <w:pPr>
              <w:pStyle w:val="Bezproreda"/>
              <w:spacing w:before="60"/>
              <w:ind w:right="-57" w:left="-57"/>
              <w:jc w:val="center"/>
              <w:rPr>
                <w:rFonts w:hAnsi="Times New Roman" w:ascii="Times New Roman"/>
                <w:sz w:val="16"/>
                <w:szCs w:val="16"/>
              </w:rPr>
            </w:pPr>
          </w:p>
          <w:p w:rsidRDefault="003C3643" w:rsidP="00291F41" w:rsidR="00291F41"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Ferenščica I. 25</w:t>
            </w: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Zagreb</w:t>
            </w:r>
          </w:p>
        </w:tc>
        <w:tc>
          <w:tcPr>
            <w:tcW w:type="pct" w:w="561"/>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258,98</w:t>
            </w:r>
          </w:p>
        </w:tc>
        <w:tc>
          <w:tcPr>
            <w:tcW w:type="pct" w:w="562"/>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258,98</w:t>
            </w:r>
          </w:p>
        </w:tc>
        <w:tc>
          <w:tcPr>
            <w:tcW w:type="pct" w:w="563"/>
            <w:vAlign w:val="center"/>
          </w:tcPr>
          <w:p w:rsidRDefault="003C3643"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12.</w:t>
            </w:r>
          </w:p>
        </w:tc>
        <w:tc>
          <w:tcPr>
            <w:tcW w:type="pct" w:w="804"/>
          </w:tcPr>
          <w:p w:rsidRDefault="003C3643" w:rsidP="00291F41" w:rsidR="003C3643">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Sandra Stapić</w:t>
            </w:r>
          </w:p>
        </w:tc>
        <w:tc>
          <w:tcPr>
            <w:tcW w:type="pct" w:w="802"/>
          </w:tcPr>
          <w:p w:rsidRDefault="003C3643" w:rsidP="00291F41" w:rsidR="003C3643">
            <w:pPr>
              <w:pStyle w:val="Bezproreda"/>
              <w:spacing w:before="60"/>
              <w:ind w:right="-57" w:left="-57"/>
              <w:jc w:val="center"/>
              <w:rPr>
                <w:rFonts w:hAnsi="Times New Roman" w:ascii="Times New Roman"/>
                <w:sz w:val="16"/>
                <w:szCs w:val="16"/>
              </w:rPr>
            </w:pPr>
          </w:p>
          <w:p w:rsidRDefault="003C3643" w:rsidP="00291F41" w:rsidR="00291F41"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17249099318</w:t>
            </w:r>
          </w:p>
        </w:tc>
        <w:tc>
          <w:tcPr>
            <w:tcW w:type="pct" w:w="805"/>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J. Hatzea 30</w:t>
            </w: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Zadar</w:t>
            </w:r>
          </w:p>
        </w:tc>
        <w:tc>
          <w:tcPr>
            <w:tcW w:type="pct" w:w="561"/>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278,87</w:t>
            </w:r>
          </w:p>
        </w:tc>
        <w:tc>
          <w:tcPr>
            <w:tcW w:type="pct" w:w="562"/>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278,87</w:t>
            </w:r>
          </w:p>
        </w:tc>
        <w:tc>
          <w:tcPr>
            <w:tcW w:type="pct" w:w="563"/>
            <w:vAlign w:val="center"/>
          </w:tcPr>
          <w:p w:rsidRDefault="003C3643"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291F41" w:rsidRPr="00DB4638">
        <w:trPr>
          <w:trHeight w:val="803"/>
          <w:jc w:val="center"/>
        </w:trPr>
        <w:tc>
          <w:tcPr>
            <w:tcW w:type="pct" w:w="383"/>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3C3643">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13.</w:t>
            </w:r>
          </w:p>
        </w:tc>
        <w:tc>
          <w:tcPr>
            <w:tcW w:type="pct" w:w="804"/>
          </w:tcPr>
          <w:p w:rsidRDefault="003C3643" w:rsidP="00291F41" w:rsidR="003C3643">
            <w:pPr>
              <w:pStyle w:val="Bezproreda"/>
              <w:spacing w:before="60"/>
              <w:ind w:right="-57"/>
              <w:jc w:val="center"/>
              <w:rPr>
                <w:rFonts w:hAnsi="Times New Roman" w:ascii="Times New Roman"/>
                <w:sz w:val="16"/>
                <w:szCs w:val="16"/>
              </w:rPr>
            </w:pPr>
          </w:p>
          <w:p w:rsidRDefault="00291F41" w:rsidP="00291F41" w:rsidR="00291F41"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Nenad Pivac</w:t>
            </w:r>
          </w:p>
        </w:tc>
        <w:tc>
          <w:tcPr>
            <w:tcW w:type="pct" w:w="802"/>
          </w:tcPr>
          <w:p w:rsidRDefault="003C3643" w:rsidP="00291F41" w:rsidR="003C3643">
            <w:pPr>
              <w:pStyle w:val="Bezproreda"/>
              <w:spacing w:before="60"/>
              <w:ind w:right="-57" w:left="-57"/>
              <w:jc w:val="center"/>
              <w:rPr>
                <w:rFonts w:hAnsi="Times New Roman" w:ascii="Times New Roman"/>
                <w:sz w:val="16"/>
                <w:szCs w:val="16"/>
              </w:rPr>
            </w:pPr>
          </w:p>
          <w:p w:rsidRDefault="003C3643" w:rsidP="00291F41" w:rsidR="00291F41"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62537641783</w:t>
            </w:r>
          </w:p>
        </w:tc>
        <w:tc>
          <w:tcPr>
            <w:tcW w:type="pct" w:w="805"/>
          </w:tcPr>
          <w:p w:rsidRDefault="003C3643" w:rsidP="00291F41" w:rsidR="003C3643">
            <w:pPr>
              <w:pStyle w:val="Bezproreda"/>
              <w:spacing w:before="60"/>
              <w:ind w:right="-57" w:left="-57"/>
              <w:jc w:val="center"/>
              <w:rPr>
                <w:rFonts w:hAnsi="Times New Roman" w:ascii="Times New Roman"/>
                <w:sz w:val="16"/>
                <w:szCs w:val="16"/>
              </w:rPr>
            </w:pPr>
          </w:p>
          <w:p w:rsidRDefault="00291F41" w:rsidP="00291F41" w:rsidR="00291F4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Velebitska 87</w:t>
            </w:r>
          </w:p>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3C3643" w:rsidP="00291F41" w:rsidR="00291F41" w:rsidRPr="00DB4638">
            <w:pPr>
              <w:pStyle w:val="Bezproreda"/>
              <w:ind w:right="-57" w:left="-57"/>
              <w:jc w:val="center"/>
              <w:rPr>
                <w:rFonts w:hAnsi="Times New Roman" w:ascii="Times New Roman"/>
                <w:b/>
                <w:sz w:val="16"/>
                <w:szCs w:val="16"/>
              </w:rPr>
            </w:pPr>
            <w:r w:rsidRPr="00DB4638">
              <w:rPr>
                <w:rFonts w:hAnsi="Times New Roman" w:ascii="Times New Roman"/>
                <w:sz w:val="16"/>
                <w:szCs w:val="16"/>
              </w:rPr>
              <w:t>144.290,49</w:t>
            </w:r>
          </w:p>
        </w:tc>
        <w:tc>
          <w:tcPr>
            <w:tcW w:type="pct" w:w="562"/>
            <w:vAlign w:val="center"/>
          </w:tcPr>
          <w:p w:rsidRDefault="00291F41" w:rsidP="00291F41" w:rsidR="00291F41" w:rsidRPr="00DB4638">
            <w:pPr>
              <w:pStyle w:val="Bezproreda"/>
              <w:ind w:left="-113"/>
              <w:jc w:val="center"/>
              <w:rPr>
                <w:rFonts w:hAnsi="Times New Roman" w:ascii="Times New Roman"/>
                <w:sz w:val="16"/>
                <w:szCs w:val="16"/>
              </w:rPr>
            </w:pPr>
            <w:r w:rsidRPr="00DB4638">
              <w:rPr>
                <w:rFonts w:hAnsi="Times New Roman" w:ascii="Times New Roman"/>
                <w:sz w:val="16"/>
                <w:szCs w:val="16"/>
              </w:rPr>
              <w:t>144.290,49</w:t>
            </w:r>
          </w:p>
        </w:tc>
        <w:tc>
          <w:tcPr>
            <w:tcW w:type="pct" w:w="563"/>
            <w:vAlign w:val="center"/>
          </w:tcPr>
          <w:p w:rsidRDefault="003C3643" w:rsidP="00291F41" w:rsidR="00291F41"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91F41" w:rsidP="00291F41" w:rsidR="00291F4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14.</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Otjana Supičić</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07950102446</w:t>
            </w:r>
          </w:p>
        </w:tc>
        <w:tc>
          <w:tcPr>
            <w:tcW w:type="pct" w:w="805"/>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Ivićeva 8</w:t>
            </w: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Vranjic</w:t>
            </w:r>
          </w:p>
        </w:tc>
        <w:tc>
          <w:tcPr>
            <w:tcW w:type="pct" w:w="561"/>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3.406,92</w:t>
            </w:r>
          </w:p>
        </w:tc>
        <w:tc>
          <w:tcPr>
            <w:tcW w:type="pct" w:w="562"/>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3.406,92</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Mia Goliaš</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43707854917</w:t>
            </w:r>
          </w:p>
        </w:tc>
        <w:tc>
          <w:tcPr>
            <w:tcW w:type="pct" w:w="805"/>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Getaldićeva 19</w:t>
            </w: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3C3643" w:rsidP="003C3643" w:rsidR="003C3643">
            <w:pPr>
              <w:pStyle w:val="Bezproreda"/>
              <w:ind w:right="-57" w:left="-57"/>
              <w:jc w:val="center"/>
              <w:rPr>
                <w:rFonts w:hAnsi="Times New Roman" w:ascii="Times New Roman"/>
                <w:sz w:val="16"/>
                <w:szCs w:val="16"/>
              </w:rPr>
            </w:pP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4.315,60</w:t>
            </w:r>
          </w:p>
          <w:p w:rsidRDefault="003C3643" w:rsidP="003C3643" w:rsidR="003C3643" w:rsidRPr="00DB4638">
            <w:pPr>
              <w:pStyle w:val="Bezproreda"/>
              <w:ind w:right="-57" w:left="-57"/>
              <w:jc w:val="center"/>
              <w:rPr>
                <w:rFonts w:hAnsi="Times New Roman" w:ascii="Times New Roman"/>
                <w:sz w:val="16"/>
                <w:szCs w:val="16"/>
              </w:rPr>
            </w:pPr>
          </w:p>
        </w:tc>
        <w:tc>
          <w:tcPr>
            <w:tcW w:type="pct" w:w="562"/>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4.315,60</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16.</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Tanja Matulić</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38405457334</w:t>
            </w:r>
          </w:p>
        </w:tc>
        <w:tc>
          <w:tcPr>
            <w:tcW w:type="pct" w:w="805"/>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Put Radoševca 25</w:t>
            </w: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12.785,70</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12.785,70</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17.</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Maja Pavić</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40050624867</w:t>
            </w:r>
          </w:p>
        </w:tc>
        <w:tc>
          <w:tcPr>
            <w:tcW w:type="pct" w:w="805"/>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ind w:right="-57" w:left="-57"/>
              <w:jc w:val="center"/>
              <w:rPr>
                <w:rFonts w:hAnsi="Times New Roman" w:ascii="Times New Roman"/>
                <w:sz w:val="16"/>
                <w:szCs w:val="16"/>
              </w:rPr>
            </w:pPr>
            <w:r w:rsidRPr="003C3643">
              <w:rPr>
                <w:rFonts w:hAnsi="Times New Roman" w:ascii="Times New Roman"/>
                <w:sz w:val="16"/>
                <w:szCs w:val="16"/>
              </w:rPr>
              <w:t>Andrije Kačića Miošića 11</w:t>
            </w:r>
            <w:r>
              <w:rPr>
                <w:rFonts w:hAnsi="Times New Roman" w:ascii="Times New Roman"/>
                <w:sz w:val="16"/>
                <w:szCs w:val="16"/>
              </w:rPr>
              <w:t>,</w:t>
            </w:r>
            <w:r w:rsidRPr="00DB4638">
              <w:rPr>
                <w:rFonts w:hAnsi="Times New Roman" w:ascii="Times New Roman"/>
                <w:sz w:val="16"/>
                <w:szCs w:val="16"/>
              </w:rPr>
              <w:t>Metković</w:t>
            </w:r>
          </w:p>
        </w:tc>
        <w:tc>
          <w:tcPr>
            <w:tcW w:type="pct" w:w="561"/>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15.332,17</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15.332,17</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Ton</w:t>
            </w:r>
            <w:r>
              <w:rPr>
                <w:rFonts w:hAnsi="Times New Roman" w:ascii="Times New Roman"/>
                <w:sz w:val="16"/>
                <w:szCs w:val="16"/>
              </w:rPr>
              <w:t>ć</w:t>
            </w:r>
            <w:r w:rsidRPr="00DB4638">
              <w:rPr>
                <w:rFonts w:hAnsi="Times New Roman" w:ascii="Times New Roman"/>
                <w:sz w:val="16"/>
                <w:szCs w:val="16"/>
              </w:rPr>
              <w:t>a Jakić</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31189045325</w:t>
            </w:r>
          </w:p>
        </w:tc>
        <w:tc>
          <w:tcPr>
            <w:tcW w:type="pct" w:w="805"/>
          </w:tcPr>
          <w:p w:rsidRDefault="003C3643" w:rsidP="003C3643" w:rsidR="003C3643">
            <w:pPr>
              <w:pStyle w:val="Bezproreda"/>
              <w:ind w:right="-57" w:left="-57"/>
              <w:jc w:val="center"/>
              <w:rPr>
                <w:rFonts w:hAnsi="Times New Roman" w:ascii="Times New Roman"/>
                <w:sz w:val="16"/>
                <w:szCs w:val="16"/>
              </w:rPr>
            </w:pPr>
          </w:p>
          <w:p w:rsidRDefault="003C3643" w:rsidP="003C3643" w:rsidR="003C3643" w:rsidRPr="00DB4638">
            <w:pPr>
              <w:pStyle w:val="Bezproreda"/>
              <w:ind w:right="-57" w:left="-57"/>
              <w:jc w:val="center"/>
              <w:rPr>
                <w:rFonts w:hAnsi="Times New Roman" w:ascii="Times New Roman"/>
                <w:sz w:val="16"/>
                <w:szCs w:val="16"/>
              </w:rPr>
            </w:pPr>
            <w:r>
              <w:rPr>
                <w:rFonts w:hAnsi="Times New Roman" w:ascii="Times New Roman"/>
                <w:sz w:val="16"/>
                <w:szCs w:val="16"/>
              </w:rPr>
              <w:t>Andrije Kačića Miošića 9,</w:t>
            </w:r>
            <w:r w:rsidRPr="00DB4638">
              <w:rPr>
                <w:rFonts w:hAnsi="Times New Roman" w:ascii="Times New Roman"/>
                <w:sz w:val="16"/>
                <w:szCs w:val="16"/>
              </w:rPr>
              <w:t>Metković</w:t>
            </w:r>
          </w:p>
        </w:tc>
        <w:tc>
          <w:tcPr>
            <w:tcW w:type="pct" w:w="561"/>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16.937,24</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16.937,24</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19.</w:t>
            </w:r>
          </w:p>
        </w:tc>
        <w:tc>
          <w:tcPr>
            <w:tcW w:type="pct" w:w="804"/>
          </w:tcPr>
          <w:p w:rsidRDefault="003C3643" w:rsidP="003C3643" w:rsidR="003C3643">
            <w:pPr>
              <w:pStyle w:val="Bezproreda"/>
              <w:spacing w:before="60"/>
              <w:ind w:right="-57"/>
              <w:jc w:val="center"/>
              <w:rPr>
                <w:rFonts w:hAnsi="Times New Roman" w:ascii="Times New Roman"/>
                <w:sz w:val="16"/>
                <w:szCs w:val="16"/>
              </w:rPr>
            </w:pPr>
          </w:p>
          <w:p w:rsidRDefault="003C3643" w:rsidP="00063757"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Merica </w:t>
            </w:r>
            <w:r w:rsidR="00063757">
              <w:rPr>
                <w:rFonts w:hAnsi="Times New Roman" w:ascii="Times New Roman"/>
                <w:sz w:val="16"/>
                <w:szCs w:val="16"/>
              </w:rPr>
              <w:t>Roščić</w:t>
            </w:r>
          </w:p>
        </w:tc>
        <w:tc>
          <w:tcPr>
            <w:tcW w:type="pct" w:w="802"/>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74642941270</w:t>
            </w:r>
          </w:p>
        </w:tc>
        <w:tc>
          <w:tcPr>
            <w:tcW w:type="pct" w:w="805"/>
          </w:tcPr>
          <w:p w:rsidRDefault="003C3643" w:rsidP="003C3643" w:rsidR="003C3643">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Velebitska 65</w:t>
            </w: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4.368,38</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4.368,38</w:t>
            </w:r>
          </w:p>
        </w:tc>
        <w:tc>
          <w:tcPr>
            <w:tcW w:type="pct" w:w="563"/>
            <w:vAlign w:val="center"/>
          </w:tcPr>
          <w:p w:rsidRDefault="003C3643"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606046" w:rsidP="003C3643" w:rsidR="00606046">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20.</w:t>
            </w:r>
          </w:p>
        </w:tc>
        <w:tc>
          <w:tcPr>
            <w:tcW w:type="pct" w:w="804"/>
          </w:tcPr>
          <w:p w:rsidRDefault="00606046" w:rsidP="003C3643" w:rsidR="00606046">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Dajana Brkić</w:t>
            </w:r>
          </w:p>
        </w:tc>
        <w:tc>
          <w:tcPr>
            <w:tcW w:type="pct" w:w="802"/>
          </w:tcPr>
          <w:p w:rsidRDefault="00606046" w:rsidP="003C3643" w:rsidR="00606046">
            <w:pPr>
              <w:pStyle w:val="Bezproreda"/>
              <w:spacing w:before="60"/>
              <w:ind w:right="-57" w:left="-57"/>
              <w:jc w:val="center"/>
              <w:rPr>
                <w:rFonts w:hAnsi="Times New Roman" w:ascii="Times New Roman"/>
                <w:sz w:val="16"/>
                <w:szCs w:val="16"/>
              </w:rPr>
            </w:pPr>
          </w:p>
          <w:p w:rsidRDefault="00606046" w:rsidP="003C3643" w:rsidR="003C3643" w:rsidRPr="00DB4638">
            <w:pPr>
              <w:pStyle w:val="Bezproreda"/>
              <w:spacing w:before="60"/>
              <w:ind w:right="-57" w:left="-57"/>
              <w:jc w:val="center"/>
              <w:rPr>
                <w:rFonts w:hAnsi="Times New Roman" w:ascii="Times New Roman"/>
                <w:sz w:val="16"/>
                <w:szCs w:val="16"/>
              </w:rPr>
            </w:pPr>
            <w:r w:rsidRPr="00606046">
              <w:rPr>
                <w:rFonts w:hAnsi="Times New Roman" w:ascii="Times New Roman"/>
                <w:sz w:val="16"/>
                <w:szCs w:val="16"/>
              </w:rPr>
              <w:t>79068481996</w:t>
            </w:r>
          </w:p>
        </w:tc>
        <w:tc>
          <w:tcPr>
            <w:tcW w:type="pct" w:w="805"/>
          </w:tcPr>
          <w:p w:rsidRDefault="00606046" w:rsidP="003C3643" w:rsidR="00606046">
            <w:pPr>
              <w:pStyle w:val="Bezproreda"/>
              <w:spacing w:before="60"/>
              <w:ind w:right="-57" w:left="-57"/>
              <w:jc w:val="center"/>
              <w:rPr>
                <w:rFonts w:hAnsi="Times New Roman" w:ascii="Times New Roman"/>
                <w:sz w:val="16"/>
                <w:szCs w:val="16"/>
              </w:rPr>
            </w:pPr>
          </w:p>
          <w:p w:rsidRDefault="00606046" w:rsidP="003C3643" w:rsidR="003C3643" w:rsidRPr="00DB4638">
            <w:pPr>
              <w:pStyle w:val="Bezproreda"/>
              <w:ind w:right="-57" w:left="-57"/>
              <w:jc w:val="center"/>
              <w:rPr>
                <w:rFonts w:hAnsi="Times New Roman" w:ascii="Times New Roman"/>
                <w:sz w:val="16"/>
                <w:szCs w:val="16"/>
              </w:rPr>
            </w:pPr>
            <w:r w:rsidRPr="00606046">
              <w:rPr>
                <w:rFonts w:hAnsi="Times New Roman" w:ascii="Times New Roman"/>
                <w:sz w:val="16"/>
                <w:szCs w:val="16"/>
              </w:rPr>
              <w:t>Josipe Glembaj 15</w:t>
            </w:r>
            <w:r>
              <w:rPr>
                <w:rFonts w:hAnsi="Times New Roman" w:ascii="Times New Roman"/>
                <w:sz w:val="16"/>
                <w:szCs w:val="16"/>
              </w:rPr>
              <w:t>, Tenja</w:t>
            </w:r>
          </w:p>
        </w:tc>
        <w:tc>
          <w:tcPr>
            <w:tcW w:type="pct" w:w="561"/>
            <w:vAlign w:val="center"/>
          </w:tcPr>
          <w:p w:rsidRDefault="00606046"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5.830,33</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5.830,33</w:t>
            </w:r>
          </w:p>
        </w:tc>
        <w:tc>
          <w:tcPr>
            <w:tcW w:type="pct" w:w="563"/>
            <w:vAlign w:val="center"/>
          </w:tcPr>
          <w:p w:rsidRDefault="00606046"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BC0677" w:rsidP="003C3643" w:rsidR="00BC0677">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21.</w:t>
            </w:r>
          </w:p>
        </w:tc>
        <w:tc>
          <w:tcPr>
            <w:tcW w:type="pct" w:w="804"/>
          </w:tcPr>
          <w:p w:rsidRDefault="00BC0677" w:rsidP="003C3643" w:rsidR="00BC0677">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Snježana Grubišić</w:t>
            </w:r>
          </w:p>
        </w:tc>
        <w:tc>
          <w:tcPr>
            <w:tcW w:type="pct" w:w="802"/>
          </w:tcPr>
          <w:p w:rsidRDefault="00BC0677" w:rsidP="003C3643" w:rsidR="00BC0677">
            <w:pPr>
              <w:pStyle w:val="Bezproreda"/>
              <w:spacing w:before="60"/>
              <w:ind w:right="-57" w:left="-57"/>
              <w:jc w:val="center"/>
              <w:rPr>
                <w:rFonts w:hAnsi="Times New Roman" w:ascii="Times New Roman"/>
                <w:sz w:val="16"/>
                <w:szCs w:val="16"/>
              </w:rPr>
            </w:pPr>
          </w:p>
          <w:p w:rsidRDefault="00BC0677" w:rsidP="003C3643" w:rsidR="003C3643" w:rsidRPr="00DB4638">
            <w:pPr>
              <w:pStyle w:val="Bezproreda"/>
              <w:spacing w:before="60"/>
              <w:ind w:right="-57" w:left="-57"/>
              <w:jc w:val="center"/>
              <w:rPr>
                <w:rFonts w:hAnsi="Times New Roman" w:ascii="Times New Roman"/>
                <w:sz w:val="16"/>
                <w:szCs w:val="16"/>
              </w:rPr>
            </w:pPr>
            <w:r w:rsidRPr="00BC0677">
              <w:rPr>
                <w:rFonts w:hAnsi="Times New Roman" w:ascii="Times New Roman"/>
                <w:sz w:val="16"/>
                <w:szCs w:val="16"/>
              </w:rPr>
              <w:t>02006838592</w:t>
            </w:r>
          </w:p>
        </w:tc>
        <w:tc>
          <w:tcPr>
            <w:tcW w:type="pct" w:w="805"/>
          </w:tcPr>
          <w:p w:rsidRDefault="00BC0677" w:rsidP="003C3643" w:rsidR="00BC0677">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Puta Mira 20</w:t>
            </w:r>
          </w:p>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Solin</w:t>
            </w:r>
          </w:p>
        </w:tc>
        <w:tc>
          <w:tcPr>
            <w:tcW w:type="pct" w:w="561"/>
            <w:vAlign w:val="center"/>
          </w:tcPr>
          <w:p w:rsidRDefault="00BC0677"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7.286,23</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7.286,23</w:t>
            </w:r>
          </w:p>
        </w:tc>
        <w:tc>
          <w:tcPr>
            <w:tcW w:type="pct" w:w="563"/>
            <w:vAlign w:val="center"/>
          </w:tcPr>
          <w:p w:rsidRDefault="00BC0677"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3C3643" w:rsidRPr="00DB4638">
        <w:trPr>
          <w:trHeight w:val="803"/>
          <w:jc w:val="center"/>
        </w:trPr>
        <w:tc>
          <w:tcPr>
            <w:tcW w:type="pct" w:w="383"/>
          </w:tcPr>
          <w:p w:rsidRDefault="00BC0677" w:rsidP="003C3643" w:rsidR="00BC0677">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22.</w:t>
            </w:r>
          </w:p>
        </w:tc>
        <w:tc>
          <w:tcPr>
            <w:tcW w:type="pct" w:w="804"/>
          </w:tcPr>
          <w:p w:rsidRDefault="00BC0677" w:rsidP="003C3643" w:rsidR="00BC0677">
            <w:pPr>
              <w:pStyle w:val="Bezproreda"/>
              <w:spacing w:before="60"/>
              <w:ind w:right="-57"/>
              <w:jc w:val="center"/>
              <w:rPr>
                <w:rFonts w:hAnsi="Times New Roman" w:ascii="Times New Roman"/>
                <w:sz w:val="16"/>
                <w:szCs w:val="16"/>
              </w:rPr>
            </w:pPr>
          </w:p>
          <w:p w:rsidRDefault="003C3643" w:rsidP="003C3643" w:rsidR="003C364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Suzana Stipić</w:t>
            </w:r>
          </w:p>
        </w:tc>
        <w:tc>
          <w:tcPr>
            <w:tcW w:type="pct" w:w="802"/>
          </w:tcPr>
          <w:p w:rsidRDefault="00BC0677" w:rsidP="003C3643" w:rsidR="00BC0677">
            <w:pPr>
              <w:pStyle w:val="Bezproreda"/>
              <w:spacing w:before="60"/>
              <w:ind w:right="-57" w:left="-57"/>
              <w:jc w:val="center"/>
              <w:rPr>
                <w:rFonts w:hAnsi="Times New Roman" w:ascii="Times New Roman"/>
                <w:sz w:val="16"/>
                <w:szCs w:val="16"/>
              </w:rPr>
            </w:pPr>
          </w:p>
          <w:p w:rsidRDefault="00BC0677" w:rsidP="003C3643" w:rsidR="003C3643" w:rsidRPr="00DB4638">
            <w:pPr>
              <w:pStyle w:val="Bezproreda"/>
              <w:spacing w:before="60"/>
              <w:ind w:right="-57" w:left="-57"/>
              <w:jc w:val="center"/>
              <w:rPr>
                <w:rFonts w:hAnsi="Times New Roman" w:ascii="Times New Roman"/>
                <w:sz w:val="16"/>
                <w:szCs w:val="16"/>
              </w:rPr>
            </w:pPr>
            <w:r w:rsidRPr="00BC0677">
              <w:rPr>
                <w:rFonts w:hAnsi="Times New Roman" w:ascii="Times New Roman"/>
                <w:sz w:val="16"/>
                <w:szCs w:val="16"/>
              </w:rPr>
              <w:t>04825225962</w:t>
            </w:r>
          </w:p>
        </w:tc>
        <w:tc>
          <w:tcPr>
            <w:tcW w:type="pct" w:w="805"/>
          </w:tcPr>
          <w:p w:rsidRDefault="00BC0677" w:rsidP="003C3643" w:rsidR="00BC0677">
            <w:pPr>
              <w:pStyle w:val="Bezproreda"/>
              <w:spacing w:before="60"/>
              <w:ind w:right="-57" w:left="-57"/>
              <w:jc w:val="center"/>
              <w:rPr>
                <w:rFonts w:hAnsi="Times New Roman" w:ascii="Times New Roman"/>
                <w:sz w:val="16"/>
                <w:szCs w:val="16"/>
              </w:rPr>
            </w:pPr>
          </w:p>
          <w:p w:rsidRDefault="003C3643" w:rsidP="003C3643" w:rsidR="003C364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Ul. Lazi 4</w:t>
            </w:r>
          </w:p>
          <w:p w:rsidRDefault="00BC0677" w:rsidP="003C3643" w:rsidR="003C3643" w:rsidRPr="00DB4638">
            <w:pPr>
              <w:pStyle w:val="Bezproreda"/>
              <w:ind w:right="-57" w:left="-57"/>
              <w:jc w:val="center"/>
              <w:rPr>
                <w:rFonts w:hAnsi="Times New Roman" w:ascii="Times New Roman"/>
                <w:sz w:val="16"/>
                <w:szCs w:val="16"/>
              </w:rPr>
            </w:pPr>
            <w:r w:rsidRPr="00BC0677">
              <w:rPr>
                <w:rFonts w:hAnsi="Times New Roman" w:ascii="Times New Roman"/>
                <w:sz w:val="16"/>
                <w:szCs w:val="16"/>
              </w:rPr>
              <w:t>Dragošička (Rugvica)</w:t>
            </w:r>
          </w:p>
        </w:tc>
        <w:tc>
          <w:tcPr>
            <w:tcW w:type="pct" w:w="561"/>
            <w:vAlign w:val="center"/>
          </w:tcPr>
          <w:p w:rsidRDefault="00BC0677"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7.303,02</w:t>
            </w:r>
          </w:p>
        </w:tc>
        <w:tc>
          <w:tcPr>
            <w:tcW w:type="pct" w:w="562"/>
            <w:vAlign w:val="center"/>
          </w:tcPr>
          <w:p w:rsidRDefault="003C3643" w:rsidP="003C3643" w:rsidR="003C3643" w:rsidRPr="00DB4638">
            <w:pPr>
              <w:pStyle w:val="Bezproreda"/>
              <w:ind w:left="-57"/>
              <w:jc w:val="center"/>
              <w:rPr>
                <w:rFonts w:hAnsi="Times New Roman" w:ascii="Times New Roman"/>
                <w:sz w:val="16"/>
                <w:szCs w:val="16"/>
              </w:rPr>
            </w:pPr>
            <w:r w:rsidRPr="00DB4638">
              <w:rPr>
                <w:rFonts w:hAnsi="Times New Roman" w:ascii="Times New Roman"/>
                <w:sz w:val="16"/>
                <w:szCs w:val="16"/>
              </w:rPr>
              <w:t>7.303,02</w:t>
            </w:r>
          </w:p>
        </w:tc>
        <w:tc>
          <w:tcPr>
            <w:tcW w:type="pct" w:w="563"/>
            <w:vAlign w:val="center"/>
          </w:tcPr>
          <w:p w:rsidRDefault="00BC0677" w:rsidP="003C3643" w:rsidR="003C3643"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3C3643" w:rsidP="003C3643" w:rsidR="003C364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C0677" w:rsidRPr="00DB4638">
        <w:trPr>
          <w:trHeight w:val="803"/>
          <w:jc w:val="center"/>
        </w:trPr>
        <w:tc>
          <w:tcPr>
            <w:tcW w:type="pct" w:w="383"/>
          </w:tcPr>
          <w:p w:rsidRDefault="00BC0677" w:rsidP="00BC0677" w:rsidR="00BC0677">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23.</w:t>
            </w:r>
          </w:p>
        </w:tc>
        <w:tc>
          <w:tcPr>
            <w:tcW w:type="pct" w:w="804"/>
          </w:tcPr>
          <w:p w:rsidRDefault="00BC0677" w:rsidP="00BC0677" w:rsidR="00BC0677">
            <w:pPr>
              <w:pStyle w:val="Bezproreda"/>
              <w:spacing w:before="60"/>
              <w:ind w:right="-57"/>
              <w:jc w:val="center"/>
              <w:rPr>
                <w:rFonts w:hAnsi="Times New Roman" w:ascii="Times New Roman"/>
                <w:sz w:val="16"/>
                <w:szCs w:val="16"/>
              </w:rPr>
            </w:pPr>
          </w:p>
          <w:p w:rsidRDefault="00BC0677" w:rsidP="00BC0677" w:rsidR="00BC0677"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Ana Benat</w:t>
            </w:r>
          </w:p>
        </w:tc>
        <w:tc>
          <w:tcPr>
            <w:tcW w:type="pct" w:w="802"/>
          </w:tcPr>
          <w:p w:rsidRDefault="00BC0677" w:rsidP="00BC0677" w:rsidR="00BC0677">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BC0677">
              <w:rPr>
                <w:rFonts w:hAnsi="Times New Roman" w:ascii="Times New Roman"/>
                <w:sz w:val="16"/>
                <w:szCs w:val="16"/>
              </w:rPr>
              <w:t>95560062464</w:t>
            </w:r>
          </w:p>
        </w:tc>
        <w:tc>
          <w:tcPr>
            <w:tcW w:type="pct" w:w="805"/>
          </w:tcPr>
          <w:p w:rsidRDefault="00BC0677" w:rsidP="00BC0677" w:rsidR="00BC0677">
            <w:pPr>
              <w:pStyle w:val="Bezproreda"/>
              <w:spacing w:before="60"/>
              <w:ind w:right="-57" w:left="-59"/>
              <w:jc w:val="center"/>
              <w:rPr>
                <w:rFonts w:hAnsi="Times New Roman" w:ascii="Times New Roman"/>
                <w:sz w:val="16"/>
                <w:szCs w:val="16"/>
              </w:rPr>
            </w:pPr>
          </w:p>
          <w:p w:rsidRDefault="00BC0677" w:rsidP="00BC0677" w:rsidR="00BC0677" w:rsidRPr="00DB4638">
            <w:pPr>
              <w:pStyle w:val="Bezproreda"/>
              <w:ind w:right="-57" w:left="-59"/>
              <w:jc w:val="center"/>
              <w:rPr>
                <w:rFonts w:hAnsi="Times New Roman" w:ascii="Times New Roman"/>
                <w:sz w:val="16"/>
                <w:szCs w:val="16"/>
              </w:rPr>
            </w:pPr>
            <w:r w:rsidRPr="00BC0677">
              <w:rPr>
                <w:rFonts w:hAnsi="Times New Roman" w:ascii="Times New Roman"/>
                <w:sz w:val="16"/>
                <w:szCs w:val="16"/>
              </w:rPr>
              <w:t>Podlukovnik 10</w:t>
            </w:r>
            <w:r>
              <w:rPr>
                <w:rFonts w:hAnsi="Times New Roman" w:ascii="Times New Roman"/>
                <w:sz w:val="16"/>
                <w:szCs w:val="16"/>
              </w:rPr>
              <w:t xml:space="preserve">, </w:t>
            </w:r>
            <w:r w:rsidRPr="00DB4638">
              <w:rPr>
                <w:rFonts w:hAnsi="Times New Roman" w:ascii="Times New Roman"/>
                <w:sz w:val="16"/>
                <w:szCs w:val="16"/>
              </w:rPr>
              <w:t>Bilice</w:t>
            </w:r>
          </w:p>
        </w:tc>
        <w:tc>
          <w:tcPr>
            <w:tcW w:type="pct" w:w="561"/>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12.255,30</w:t>
            </w:r>
          </w:p>
        </w:tc>
        <w:tc>
          <w:tcPr>
            <w:tcW w:type="pct" w:w="562"/>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12.255,30</w:t>
            </w:r>
          </w:p>
        </w:tc>
        <w:tc>
          <w:tcPr>
            <w:tcW w:type="pct" w:w="563"/>
            <w:vAlign w:val="center"/>
          </w:tcPr>
          <w:p w:rsidRDefault="00BC0677" w:rsidP="00BC0677" w:rsidR="00BC0677"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C0677" w:rsidRPr="00DB4638">
        <w:trPr>
          <w:trHeight w:val="803"/>
          <w:jc w:val="center"/>
        </w:trPr>
        <w:tc>
          <w:tcPr>
            <w:tcW w:type="pct" w:w="383"/>
          </w:tcPr>
          <w:p w:rsidRDefault="00BC0677" w:rsidP="00BC0677" w:rsidR="00BC0677">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24.</w:t>
            </w:r>
          </w:p>
        </w:tc>
        <w:tc>
          <w:tcPr>
            <w:tcW w:type="pct" w:w="804"/>
          </w:tcPr>
          <w:p w:rsidRDefault="00BC0677" w:rsidP="00BC0677" w:rsidR="00BC0677">
            <w:pPr>
              <w:pStyle w:val="Bezproreda"/>
              <w:spacing w:before="60"/>
              <w:ind w:right="-57"/>
              <w:jc w:val="center"/>
              <w:rPr>
                <w:rFonts w:hAnsi="Times New Roman" w:ascii="Times New Roman"/>
                <w:sz w:val="16"/>
                <w:szCs w:val="16"/>
              </w:rPr>
            </w:pPr>
          </w:p>
          <w:p w:rsidRDefault="00BC0677" w:rsidP="00BC0677" w:rsidR="00BC0677"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Nataša Gović</w:t>
            </w:r>
          </w:p>
        </w:tc>
        <w:tc>
          <w:tcPr>
            <w:tcW w:type="pct" w:w="802"/>
          </w:tcPr>
          <w:p w:rsidRDefault="00BC0677" w:rsidP="00BC0677" w:rsidR="00BC0677">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BC0677">
              <w:rPr>
                <w:rFonts w:hAnsi="Times New Roman" w:ascii="Times New Roman"/>
                <w:sz w:val="16"/>
                <w:szCs w:val="16"/>
              </w:rPr>
              <w:t>22979573277</w:t>
            </w:r>
          </w:p>
        </w:tc>
        <w:tc>
          <w:tcPr>
            <w:tcW w:type="pct" w:w="805"/>
          </w:tcPr>
          <w:p w:rsidRDefault="00BC0677" w:rsidP="00BC0677" w:rsidR="00BC0677">
            <w:pPr>
              <w:pStyle w:val="Bezproreda"/>
              <w:spacing w:before="60"/>
              <w:ind w:right="-113" w:left="-57"/>
              <w:jc w:val="center"/>
              <w:rPr>
                <w:rFonts w:hAnsi="Times New Roman" w:ascii="Times New Roman"/>
                <w:sz w:val="16"/>
                <w:szCs w:val="16"/>
              </w:rPr>
            </w:pPr>
          </w:p>
          <w:p w:rsidRDefault="00BC0677" w:rsidP="00BC0677" w:rsidR="00BC0677" w:rsidRPr="00DB4638">
            <w:pPr>
              <w:pStyle w:val="Bezproreda"/>
              <w:ind w:right="-113" w:left="-57"/>
              <w:jc w:val="center"/>
              <w:rPr>
                <w:rFonts w:hAnsi="Times New Roman" w:ascii="Times New Roman"/>
                <w:sz w:val="16"/>
                <w:szCs w:val="16"/>
              </w:rPr>
            </w:pPr>
            <w:r w:rsidRPr="00BC0677">
              <w:rPr>
                <w:rFonts w:hAnsi="Times New Roman" w:ascii="Times New Roman"/>
                <w:sz w:val="16"/>
                <w:szCs w:val="16"/>
              </w:rPr>
              <w:t>Put Bioca 2a</w:t>
            </w:r>
            <w:r>
              <w:rPr>
                <w:rFonts w:hAnsi="Times New Roman" w:ascii="Times New Roman"/>
                <w:sz w:val="16"/>
                <w:szCs w:val="16"/>
              </w:rPr>
              <w:t xml:space="preserve">, </w:t>
            </w:r>
            <w:r w:rsidRPr="00DB4638">
              <w:rPr>
                <w:rFonts w:hAnsi="Times New Roman" w:ascii="Times New Roman"/>
                <w:sz w:val="16"/>
                <w:szCs w:val="16"/>
              </w:rPr>
              <w:t>Šibenik</w:t>
            </w:r>
          </w:p>
        </w:tc>
        <w:tc>
          <w:tcPr>
            <w:tcW w:type="pct" w:w="561"/>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11.328,86</w:t>
            </w:r>
          </w:p>
        </w:tc>
        <w:tc>
          <w:tcPr>
            <w:tcW w:type="pct" w:w="562"/>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11.328,86</w:t>
            </w:r>
          </w:p>
        </w:tc>
        <w:tc>
          <w:tcPr>
            <w:tcW w:type="pct" w:w="563"/>
            <w:vAlign w:val="center"/>
          </w:tcPr>
          <w:p w:rsidRDefault="00BC0677" w:rsidP="00BC0677" w:rsidR="00BC0677"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C0677" w:rsidRPr="00DB4638">
        <w:trPr>
          <w:trHeight w:val="803"/>
          <w:jc w:val="center"/>
        </w:trPr>
        <w:tc>
          <w:tcPr>
            <w:tcW w:type="pct" w:w="383"/>
          </w:tcPr>
          <w:p w:rsidRDefault="00BC0677" w:rsidP="00BC0677" w:rsidR="00BC0677">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25.</w:t>
            </w:r>
          </w:p>
        </w:tc>
        <w:tc>
          <w:tcPr>
            <w:tcW w:type="pct" w:w="804"/>
          </w:tcPr>
          <w:p w:rsidRDefault="00BC0677" w:rsidP="00BC0677" w:rsidR="00BC0677">
            <w:pPr>
              <w:pStyle w:val="Bezproreda"/>
              <w:spacing w:before="60"/>
              <w:ind w:right="-57"/>
              <w:jc w:val="center"/>
              <w:rPr>
                <w:rFonts w:hAnsi="Times New Roman" w:ascii="Times New Roman"/>
                <w:sz w:val="16"/>
                <w:szCs w:val="16"/>
              </w:rPr>
            </w:pPr>
          </w:p>
          <w:p w:rsidRDefault="00BC0677" w:rsidP="00BC0677" w:rsidR="00BC0677"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Nina Lemac</w:t>
            </w:r>
          </w:p>
        </w:tc>
        <w:tc>
          <w:tcPr>
            <w:tcW w:type="pct" w:w="802"/>
          </w:tcPr>
          <w:p w:rsidRDefault="00BC0677" w:rsidP="00BC0677" w:rsidR="00BC0677">
            <w:pPr>
              <w:pStyle w:val="Bezproreda"/>
              <w:spacing w:before="60"/>
              <w:ind w:right="-57" w:left="-57"/>
              <w:jc w:val="center"/>
              <w:rPr>
                <w:rFonts w:hAnsi="Times New Roman" w:ascii="Times New Roman"/>
                <w:sz w:val="16"/>
                <w:szCs w:val="16"/>
              </w:rPr>
            </w:pPr>
          </w:p>
          <w:p w:rsidRDefault="001F3008" w:rsidP="00BC0677" w:rsidR="00BC0677" w:rsidRPr="00DB4638">
            <w:pPr>
              <w:pStyle w:val="Bezproreda"/>
              <w:spacing w:before="60"/>
              <w:ind w:right="-57" w:left="-57"/>
              <w:jc w:val="center"/>
              <w:rPr>
                <w:rFonts w:hAnsi="Times New Roman" w:ascii="Times New Roman"/>
                <w:sz w:val="16"/>
                <w:szCs w:val="16"/>
              </w:rPr>
            </w:pPr>
            <w:r w:rsidRPr="001F3008">
              <w:rPr>
                <w:rFonts w:hAnsi="Times New Roman" w:ascii="Times New Roman"/>
                <w:sz w:val="16"/>
                <w:szCs w:val="16"/>
              </w:rPr>
              <w:t>14805406013</w:t>
            </w:r>
          </w:p>
        </w:tc>
        <w:tc>
          <w:tcPr>
            <w:tcW w:type="pct" w:w="805"/>
          </w:tcPr>
          <w:p w:rsidRDefault="00BC0677" w:rsidP="00BC0677" w:rsidR="00BC0677">
            <w:pPr>
              <w:pStyle w:val="Bezproreda"/>
              <w:spacing w:before="60"/>
              <w:ind w:right="-113" w:left="-57"/>
              <w:jc w:val="center"/>
              <w:rPr>
                <w:rFonts w:hAnsi="Times New Roman" w:ascii="Times New Roman"/>
                <w:sz w:val="16"/>
                <w:szCs w:val="16"/>
              </w:rPr>
            </w:pPr>
            <w:bookmarkStart w:name="OLE_LINK5" w:id="2"/>
          </w:p>
          <w:p w:rsidRDefault="00BC0677" w:rsidP="00BC0677" w:rsidR="00BC0677"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Stjepana Radića 105</w:t>
            </w:r>
          </w:p>
          <w:p w:rsidRDefault="00BC0677" w:rsidP="00BC0677" w:rsidR="00BC0677"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Šibenik</w:t>
            </w:r>
            <w:bookmarkEnd w:id="2"/>
          </w:p>
        </w:tc>
        <w:tc>
          <w:tcPr>
            <w:tcW w:type="pct" w:w="561"/>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11.328,71</w:t>
            </w:r>
          </w:p>
        </w:tc>
        <w:tc>
          <w:tcPr>
            <w:tcW w:type="pct" w:w="562"/>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11.328,71</w:t>
            </w:r>
          </w:p>
        </w:tc>
        <w:tc>
          <w:tcPr>
            <w:tcW w:type="pct" w:w="563"/>
            <w:vAlign w:val="center"/>
          </w:tcPr>
          <w:p w:rsidRDefault="00BC0677" w:rsidP="00BC0677" w:rsidR="00BC0677"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C0677" w:rsidRPr="00DB4638">
        <w:trPr>
          <w:trHeight w:val="803"/>
          <w:jc w:val="center"/>
        </w:trPr>
        <w:tc>
          <w:tcPr>
            <w:tcW w:type="pct" w:w="383"/>
          </w:tcPr>
          <w:p w:rsidRDefault="001F3008" w:rsidP="00BC0677" w:rsidR="001F3008">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26.</w:t>
            </w:r>
          </w:p>
        </w:tc>
        <w:tc>
          <w:tcPr>
            <w:tcW w:type="pct" w:w="804"/>
          </w:tcPr>
          <w:p w:rsidRDefault="001F3008" w:rsidP="00BC0677" w:rsidR="001F3008">
            <w:pPr>
              <w:pStyle w:val="Bezproreda"/>
              <w:spacing w:before="60"/>
              <w:ind w:right="-57"/>
              <w:jc w:val="center"/>
              <w:rPr>
                <w:rFonts w:hAnsi="Times New Roman" w:ascii="Times New Roman"/>
                <w:sz w:val="16"/>
                <w:szCs w:val="16"/>
              </w:rPr>
            </w:pPr>
          </w:p>
          <w:p w:rsidRDefault="00BC0677" w:rsidP="00BC0677" w:rsidR="00BC0677"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Ana Doljanin</w:t>
            </w:r>
          </w:p>
        </w:tc>
        <w:tc>
          <w:tcPr>
            <w:tcW w:type="pct" w:w="802"/>
          </w:tcPr>
          <w:p w:rsidRDefault="001F3008" w:rsidP="00BC0677" w:rsidR="001F3008">
            <w:pPr>
              <w:pStyle w:val="Bezproreda"/>
              <w:spacing w:before="60"/>
              <w:ind w:right="-57" w:left="-57"/>
              <w:jc w:val="center"/>
              <w:rPr>
                <w:rFonts w:hAnsi="Times New Roman" w:ascii="Times New Roman"/>
                <w:sz w:val="16"/>
                <w:szCs w:val="16"/>
              </w:rPr>
            </w:pPr>
          </w:p>
          <w:p w:rsidRDefault="0042126C" w:rsidP="00BC0677" w:rsidR="00BC0677"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03583461222</w:t>
            </w:r>
          </w:p>
        </w:tc>
        <w:tc>
          <w:tcPr>
            <w:tcW w:type="pct" w:w="805"/>
          </w:tcPr>
          <w:p w:rsidRDefault="001F3008" w:rsidP="00BC0677" w:rsidR="001F3008">
            <w:pPr>
              <w:pStyle w:val="Bezproreda"/>
              <w:spacing w:before="60"/>
              <w:ind w:right="-113" w:left="-57"/>
              <w:jc w:val="center"/>
              <w:rPr>
                <w:rFonts w:hAnsi="Times New Roman" w:ascii="Times New Roman"/>
                <w:sz w:val="16"/>
                <w:szCs w:val="16"/>
              </w:rPr>
            </w:pPr>
            <w:bookmarkStart w:name="OLE_LINK6" w:id="3"/>
            <w:bookmarkStart w:name="OLE_LINK7" w:id="4"/>
          </w:p>
          <w:p w:rsidRDefault="00BC0677" w:rsidP="00BC0677" w:rsidR="00BC0677"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Gašpini 20</w:t>
            </w:r>
          </w:p>
          <w:p w:rsidRDefault="00BC0677" w:rsidP="00BC0677" w:rsidR="00BC0677"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Solin</w:t>
            </w:r>
            <w:bookmarkEnd w:id="3"/>
            <w:bookmarkEnd w:id="4"/>
          </w:p>
        </w:tc>
        <w:tc>
          <w:tcPr>
            <w:tcW w:type="pct" w:w="561"/>
            <w:vAlign w:val="center"/>
          </w:tcPr>
          <w:p w:rsidRDefault="001F3008"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7.399,03</w:t>
            </w:r>
          </w:p>
        </w:tc>
        <w:tc>
          <w:tcPr>
            <w:tcW w:type="pct" w:w="562"/>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7.399,03</w:t>
            </w:r>
          </w:p>
        </w:tc>
        <w:tc>
          <w:tcPr>
            <w:tcW w:type="pct" w:w="563"/>
            <w:vAlign w:val="center"/>
          </w:tcPr>
          <w:p w:rsidRDefault="001F3008" w:rsidP="00BC0677" w:rsidR="00BC0677"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C0677" w:rsidRPr="00DB4638">
        <w:trPr>
          <w:trHeight w:val="803"/>
          <w:jc w:val="center"/>
        </w:trPr>
        <w:tc>
          <w:tcPr>
            <w:tcW w:type="pct" w:w="383"/>
          </w:tcPr>
          <w:p w:rsidRDefault="0042126C" w:rsidP="00BC0677" w:rsidR="0042126C">
            <w:pPr>
              <w:pStyle w:val="Bezproreda"/>
              <w:spacing w:before="60"/>
              <w:ind w:right="-57" w:left="-57"/>
              <w:jc w:val="center"/>
              <w:rPr>
                <w:rFonts w:hAnsi="Times New Roman" w:ascii="Times New Roman"/>
                <w:sz w:val="16"/>
                <w:szCs w:val="16"/>
              </w:rPr>
            </w:pPr>
          </w:p>
          <w:p w:rsidRDefault="00BC0677" w:rsidP="00BC0677" w:rsidR="00BC0677"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27.</w:t>
            </w:r>
          </w:p>
        </w:tc>
        <w:tc>
          <w:tcPr>
            <w:tcW w:type="pct" w:w="804"/>
          </w:tcPr>
          <w:p w:rsidRDefault="0042126C" w:rsidP="00BC0677" w:rsidR="0042126C">
            <w:pPr>
              <w:pStyle w:val="Bezproreda"/>
              <w:spacing w:before="60"/>
              <w:ind w:right="-57"/>
              <w:jc w:val="center"/>
              <w:rPr>
                <w:rFonts w:hAnsi="Times New Roman" w:ascii="Times New Roman"/>
                <w:sz w:val="16"/>
                <w:szCs w:val="16"/>
              </w:rPr>
            </w:pPr>
          </w:p>
          <w:p w:rsidRDefault="00BC0677" w:rsidP="00BC0677" w:rsidR="00BC0677"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Marijana Mišanović</w:t>
            </w:r>
          </w:p>
        </w:tc>
        <w:tc>
          <w:tcPr>
            <w:tcW w:type="pct" w:w="802"/>
          </w:tcPr>
          <w:p w:rsidRDefault="0042126C" w:rsidP="00BC0677" w:rsidR="0042126C">
            <w:pPr>
              <w:pStyle w:val="Bezproreda"/>
              <w:spacing w:before="60"/>
              <w:ind w:right="-57" w:left="-57"/>
              <w:jc w:val="center"/>
              <w:rPr>
                <w:rFonts w:hAnsi="Times New Roman" w:ascii="Times New Roman"/>
                <w:sz w:val="16"/>
                <w:szCs w:val="16"/>
              </w:rPr>
            </w:pPr>
          </w:p>
          <w:p w:rsidRDefault="0042126C" w:rsidP="00BC0677" w:rsidR="00BC0677"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70185483455</w:t>
            </w:r>
          </w:p>
        </w:tc>
        <w:tc>
          <w:tcPr>
            <w:tcW w:type="pct" w:w="805"/>
          </w:tcPr>
          <w:p w:rsidRDefault="0042126C" w:rsidP="00BC0677" w:rsidR="0042126C">
            <w:pPr>
              <w:pStyle w:val="Bezproreda"/>
              <w:spacing w:before="60"/>
              <w:ind w:right="-113" w:left="-57"/>
              <w:jc w:val="center"/>
              <w:rPr>
                <w:rFonts w:hAnsi="Times New Roman" w:ascii="Times New Roman"/>
                <w:sz w:val="16"/>
                <w:szCs w:val="16"/>
              </w:rPr>
            </w:pPr>
          </w:p>
          <w:p w:rsidRDefault="00BC0677" w:rsidP="00BC0677" w:rsidR="00BC0677"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Lovački put 5</w:t>
            </w:r>
            <w:r w:rsidR="0042126C">
              <w:rPr>
                <w:rFonts w:hAnsi="Times New Roman" w:ascii="Times New Roman"/>
                <w:sz w:val="16"/>
                <w:szCs w:val="16"/>
              </w:rPr>
              <w:t>, Metković</w:t>
            </w:r>
          </w:p>
        </w:tc>
        <w:tc>
          <w:tcPr>
            <w:tcW w:type="pct" w:w="561"/>
            <w:vAlign w:val="center"/>
          </w:tcPr>
          <w:p w:rsidRDefault="0042126C"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10.554,74</w:t>
            </w:r>
          </w:p>
        </w:tc>
        <w:tc>
          <w:tcPr>
            <w:tcW w:type="pct" w:w="562"/>
            <w:vAlign w:val="center"/>
          </w:tcPr>
          <w:p w:rsidRDefault="00BC0677" w:rsidP="00BC0677" w:rsidR="00BC0677" w:rsidRPr="00DB4638">
            <w:pPr>
              <w:pStyle w:val="Bezproreda"/>
              <w:ind w:left="-57"/>
              <w:jc w:val="center"/>
              <w:rPr>
                <w:rFonts w:hAnsi="Times New Roman" w:ascii="Times New Roman"/>
                <w:sz w:val="16"/>
                <w:szCs w:val="16"/>
              </w:rPr>
            </w:pPr>
            <w:r w:rsidRPr="00DB4638">
              <w:rPr>
                <w:rFonts w:hAnsi="Times New Roman" w:ascii="Times New Roman"/>
                <w:sz w:val="16"/>
                <w:szCs w:val="16"/>
              </w:rPr>
              <w:t>10.554,74</w:t>
            </w:r>
          </w:p>
        </w:tc>
        <w:tc>
          <w:tcPr>
            <w:tcW w:type="pct" w:w="563"/>
            <w:vAlign w:val="center"/>
          </w:tcPr>
          <w:p w:rsidRDefault="0042126C" w:rsidP="00BC0677" w:rsidR="00BC0677"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C0677" w:rsidP="00BC0677" w:rsidR="00BC0677"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28.</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Ivona Kurtović</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33544539838</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ind w:right="-113" w:left="-57"/>
              <w:jc w:val="center"/>
              <w:rPr>
                <w:rFonts w:hAnsi="Times New Roman" w:ascii="Times New Roman"/>
                <w:sz w:val="16"/>
                <w:szCs w:val="16"/>
              </w:rPr>
            </w:pPr>
            <w:r w:rsidRPr="0042126C">
              <w:rPr>
                <w:rFonts w:hAnsi="Times New Roman" w:ascii="Times New Roman"/>
                <w:sz w:val="16"/>
                <w:szCs w:val="16"/>
              </w:rPr>
              <w:t>Grada Gospića 5</w:t>
            </w:r>
            <w:r>
              <w:rPr>
                <w:rFonts w:hAnsi="Times New Roman" w:ascii="Times New Roman"/>
                <w:sz w:val="16"/>
                <w:szCs w:val="16"/>
              </w:rPr>
              <w:t xml:space="preserve">, </w:t>
            </w:r>
            <w:r w:rsidRPr="00DB4638">
              <w:rPr>
                <w:rFonts w:hAnsi="Times New Roman" w:ascii="Times New Roman"/>
                <w:sz w:val="16"/>
                <w:szCs w:val="16"/>
              </w:rPr>
              <w:t>Split</w:t>
            </w:r>
          </w:p>
        </w:tc>
        <w:tc>
          <w:tcPr>
            <w:tcW w:type="pct" w:w="561"/>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14.917,55</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14.917,55</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29.</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Zorana Vuković</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77278123425</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 xml:space="preserve">Pujanke </w:t>
            </w:r>
            <w:r>
              <w:rPr>
                <w:rFonts w:hAnsi="Times New Roman" w:ascii="Times New Roman"/>
                <w:sz w:val="16"/>
                <w:szCs w:val="16"/>
              </w:rPr>
              <w:t>79</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4.368,38</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4.368,38</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30.</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Danijela Đikić</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01960286726</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Put Točila 6</w:t>
            </w:r>
          </w:p>
        </w:tc>
        <w:tc>
          <w:tcPr>
            <w:tcW w:type="pct" w:w="561"/>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4.851,22</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4.851,22</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31.</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Kristina Perković</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53350489523</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Stjepana Draganića 9</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1"/>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7.303,02</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7.303,02</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32.</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Anita Botica Tafra</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60592264658</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Kukuljevićeva 1</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6.468,30</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6.468,30</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33.</w:t>
            </w:r>
          </w:p>
        </w:tc>
        <w:tc>
          <w:tcPr>
            <w:tcW w:type="pct" w:w="804"/>
          </w:tcPr>
          <w:p w:rsidRDefault="0042126C" w:rsidP="0042126C" w:rsidR="0042126C">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Tajana </w:t>
            </w:r>
            <w:r w:rsidRPr="0042126C">
              <w:rPr>
                <w:rFonts w:hAnsi="Times New Roman" w:ascii="Times New Roman"/>
                <w:sz w:val="16"/>
                <w:szCs w:val="16"/>
              </w:rPr>
              <w:t>Habjančić</w:t>
            </w:r>
          </w:p>
        </w:tc>
        <w:tc>
          <w:tcPr>
            <w:tcW w:type="pct" w:w="802"/>
          </w:tcPr>
          <w:p w:rsidRDefault="0042126C" w:rsidP="0042126C" w:rsidR="0042126C">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42126C">
              <w:rPr>
                <w:rFonts w:hAnsi="Times New Roman" w:ascii="Times New Roman"/>
                <w:sz w:val="16"/>
                <w:szCs w:val="16"/>
              </w:rPr>
              <w:t>28462555325</w:t>
            </w:r>
          </w:p>
        </w:tc>
        <w:tc>
          <w:tcPr>
            <w:tcW w:type="pct" w:w="805"/>
          </w:tcPr>
          <w:p w:rsidRDefault="0042126C" w:rsidP="0042126C" w:rsidR="0042126C">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Ul. Čempresa 7</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1"/>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7.518,52</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7.518,52</w:t>
            </w:r>
          </w:p>
        </w:tc>
        <w:tc>
          <w:tcPr>
            <w:tcW w:type="pct" w:w="563"/>
            <w:vAlign w:val="center"/>
          </w:tcPr>
          <w:p w:rsidRDefault="0042126C"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6F25E8" w:rsidP="0042126C" w:rsidR="006F25E8">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34.</w:t>
            </w:r>
          </w:p>
        </w:tc>
        <w:tc>
          <w:tcPr>
            <w:tcW w:type="pct" w:w="804"/>
          </w:tcPr>
          <w:p w:rsidRDefault="006F25E8" w:rsidP="0042126C" w:rsidR="006F25E8">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Sanja </w:t>
            </w:r>
            <w:r w:rsidR="006F25E8" w:rsidRPr="006F25E8">
              <w:rPr>
                <w:rFonts w:hAnsi="Times New Roman" w:ascii="Times New Roman"/>
                <w:sz w:val="16"/>
                <w:szCs w:val="16"/>
              </w:rPr>
              <w:t>Pejkanović</w:t>
            </w:r>
          </w:p>
        </w:tc>
        <w:tc>
          <w:tcPr>
            <w:tcW w:type="pct" w:w="802"/>
          </w:tcPr>
          <w:p w:rsidRDefault="006F25E8" w:rsidP="0042126C" w:rsidR="006F25E8">
            <w:pPr>
              <w:pStyle w:val="Bezproreda"/>
              <w:spacing w:before="60"/>
              <w:ind w:right="-57" w:left="-57"/>
              <w:jc w:val="center"/>
              <w:rPr>
                <w:rFonts w:hAnsi="Times New Roman" w:ascii="Times New Roman"/>
                <w:sz w:val="16"/>
                <w:szCs w:val="16"/>
              </w:rPr>
            </w:pPr>
          </w:p>
          <w:p w:rsidRDefault="006F25E8" w:rsidP="0042126C" w:rsidR="0042126C"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04662331286</w:t>
            </w:r>
          </w:p>
        </w:tc>
        <w:tc>
          <w:tcPr>
            <w:tcW w:type="pct" w:w="805"/>
          </w:tcPr>
          <w:p w:rsidRDefault="006F25E8" w:rsidP="0042126C" w:rsidR="006F25E8">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Pulac 47</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Rijeka</w:t>
            </w:r>
          </w:p>
        </w:tc>
        <w:tc>
          <w:tcPr>
            <w:tcW w:type="pct" w:w="561"/>
            <w:vAlign w:val="center"/>
          </w:tcPr>
          <w:p w:rsidRDefault="006F25E8"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7.275,71</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7.275,71</w:t>
            </w:r>
          </w:p>
        </w:tc>
        <w:tc>
          <w:tcPr>
            <w:tcW w:type="pct" w:w="563"/>
            <w:vAlign w:val="center"/>
          </w:tcPr>
          <w:p w:rsidRDefault="006F25E8"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6F25E8" w:rsidP="0042126C" w:rsidR="006F25E8">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35.</w:t>
            </w:r>
          </w:p>
        </w:tc>
        <w:tc>
          <w:tcPr>
            <w:tcW w:type="pct" w:w="804"/>
          </w:tcPr>
          <w:p w:rsidRDefault="006F25E8" w:rsidP="0042126C" w:rsidR="006F25E8">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Amalija Grljušić</w:t>
            </w:r>
          </w:p>
        </w:tc>
        <w:tc>
          <w:tcPr>
            <w:tcW w:type="pct" w:w="802"/>
          </w:tcPr>
          <w:p w:rsidRDefault="006F25E8" w:rsidP="0042126C" w:rsidR="006F25E8">
            <w:pPr>
              <w:pStyle w:val="Bezproreda"/>
              <w:spacing w:before="60"/>
              <w:ind w:right="-57" w:left="-57"/>
              <w:jc w:val="center"/>
              <w:rPr>
                <w:rFonts w:hAnsi="Times New Roman" w:ascii="Times New Roman"/>
                <w:sz w:val="16"/>
                <w:szCs w:val="16"/>
              </w:rPr>
            </w:pPr>
          </w:p>
          <w:p w:rsidRDefault="006F25E8" w:rsidP="0042126C" w:rsidR="0042126C"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44883238036</w:t>
            </w:r>
          </w:p>
        </w:tc>
        <w:tc>
          <w:tcPr>
            <w:tcW w:type="pct" w:w="805"/>
          </w:tcPr>
          <w:p w:rsidRDefault="006F25E8" w:rsidP="0042126C" w:rsidR="006F25E8">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Listopadska 1</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1"/>
            <w:vAlign w:val="center"/>
          </w:tcPr>
          <w:p w:rsidRDefault="006F25E8"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6.117,25</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6.117,25</w:t>
            </w:r>
          </w:p>
        </w:tc>
        <w:tc>
          <w:tcPr>
            <w:tcW w:type="pct" w:w="563"/>
            <w:vAlign w:val="center"/>
          </w:tcPr>
          <w:p w:rsidRDefault="006F25E8"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6F25E8" w:rsidP="0042126C" w:rsidR="006F25E8">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36.</w:t>
            </w:r>
          </w:p>
        </w:tc>
        <w:tc>
          <w:tcPr>
            <w:tcW w:type="pct" w:w="804"/>
          </w:tcPr>
          <w:p w:rsidRDefault="006F25E8" w:rsidP="0042126C" w:rsidR="006F25E8">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Miranda Krnjača</w:t>
            </w:r>
          </w:p>
        </w:tc>
        <w:tc>
          <w:tcPr>
            <w:tcW w:type="pct" w:w="802"/>
          </w:tcPr>
          <w:p w:rsidRDefault="006F25E8" w:rsidP="0042126C" w:rsidR="006F25E8">
            <w:pPr>
              <w:pStyle w:val="Bezproreda"/>
              <w:spacing w:before="60"/>
              <w:ind w:right="-57" w:left="-57"/>
              <w:jc w:val="center"/>
              <w:rPr>
                <w:rFonts w:hAnsi="Times New Roman" w:ascii="Times New Roman"/>
                <w:sz w:val="16"/>
                <w:szCs w:val="16"/>
              </w:rPr>
            </w:pPr>
          </w:p>
          <w:p w:rsidRDefault="006F25E8" w:rsidP="0042126C" w:rsidR="0042126C"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07217965286</w:t>
            </w:r>
          </w:p>
        </w:tc>
        <w:tc>
          <w:tcPr>
            <w:tcW w:type="pct" w:w="805"/>
          </w:tcPr>
          <w:p w:rsidRDefault="006F25E8" w:rsidP="0042126C" w:rsidR="006F25E8">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Don Frane Bulića 117</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Solin</w:t>
            </w:r>
          </w:p>
        </w:tc>
        <w:tc>
          <w:tcPr>
            <w:tcW w:type="pct" w:w="561"/>
            <w:vAlign w:val="center"/>
          </w:tcPr>
          <w:p w:rsidRDefault="006F25E8"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4.341,40</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4.341,40</w:t>
            </w:r>
          </w:p>
        </w:tc>
        <w:tc>
          <w:tcPr>
            <w:tcW w:type="pct" w:w="563"/>
            <w:vAlign w:val="center"/>
          </w:tcPr>
          <w:p w:rsidRDefault="006F25E8"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42126C" w:rsidRPr="00DB4638">
        <w:trPr>
          <w:trHeight w:val="803"/>
          <w:jc w:val="center"/>
        </w:trPr>
        <w:tc>
          <w:tcPr>
            <w:tcW w:type="pct" w:w="383"/>
          </w:tcPr>
          <w:p w:rsidRDefault="006F25E8" w:rsidP="0042126C" w:rsidR="006F25E8">
            <w:pPr>
              <w:pStyle w:val="Bezproreda"/>
              <w:spacing w:before="60"/>
              <w:ind w:right="-57" w:left="-57"/>
              <w:jc w:val="center"/>
              <w:rPr>
                <w:rFonts w:hAnsi="Times New Roman" w:ascii="Times New Roman"/>
                <w:sz w:val="16"/>
                <w:szCs w:val="16"/>
              </w:rPr>
            </w:pPr>
          </w:p>
          <w:p w:rsidRDefault="0042126C" w:rsidP="0042126C" w:rsidR="0042126C"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37.</w:t>
            </w:r>
          </w:p>
        </w:tc>
        <w:tc>
          <w:tcPr>
            <w:tcW w:type="pct" w:w="804"/>
          </w:tcPr>
          <w:p w:rsidRDefault="006F25E8" w:rsidP="0042126C" w:rsidR="006F25E8">
            <w:pPr>
              <w:pStyle w:val="Bezproreda"/>
              <w:spacing w:before="60"/>
              <w:ind w:right="-57"/>
              <w:jc w:val="center"/>
              <w:rPr>
                <w:rFonts w:hAnsi="Times New Roman" w:ascii="Times New Roman"/>
                <w:sz w:val="16"/>
                <w:szCs w:val="16"/>
              </w:rPr>
            </w:pPr>
          </w:p>
          <w:p w:rsidRDefault="0042126C" w:rsidP="0042126C" w:rsidR="0042126C"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Ivana </w:t>
            </w:r>
            <w:r w:rsidR="006F25E8" w:rsidRPr="006F25E8">
              <w:rPr>
                <w:rFonts w:hAnsi="Times New Roman" w:ascii="Times New Roman"/>
                <w:sz w:val="16"/>
                <w:szCs w:val="16"/>
              </w:rPr>
              <w:t>Adamček</w:t>
            </w:r>
          </w:p>
        </w:tc>
        <w:tc>
          <w:tcPr>
            <w:tcW w:type="pct" w:w="802"/>
          </w:tcPr>
          <w:p w:rsidRDefault="006F25E8" w:rsidP="0042126C" w:rsidR="006F25E8">
            <w:pPr>
              <w:pStyle w:val="Bezproreda"/>
              <w:spacing w:before="60"/>
              <w:ind w:right="-57" w:left="-57"/>
              <w:jc w:val="center"/>
              <w:rPr>
                <w:rFonts w:hAnsi="Times New Roman" w:ascii="Times New Roman"/>
                <w:sz w:val="16"/>
                <w:szCs w:val="16"/>
              </w:rPr>
            </w:pPr>
          </w:p>
          <w:p w:rsidRDefault="006F25E8" w:rsidP="0042126C" w:rsidR="0042126C"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52477039047</w:t>
            </w:r>
          </w:p>
        </w:tc>
        <w:tc>
          <w:tcPr>
            <w:tcW w:type="pct" w:w="805"/>
          </w:tcPr>
          <w:p w:rsidRDefault="006F25E8" w:rsidP="0042126C" w:rsidR="006F25E8">
            <w:pPr>
              <w:pStyle w:val="Bezproreda"/>
              <w:spacing w:before="60"/>
              <w:ind w:right="-113" w:left="-57"/>
              <w:jc w:val="center"/>
              <w:rPr>
                <w:rFonts w:hAnsi="Times New Roman" w:ascii="Times New Roman"/>
                <w:sz w:val="16"/>
                <w:szCs w:val="16"/>
              </w:rPr>
            </w:pPr>
          </w:p>
          <w:p w:rsidRDefault="0042126C" w:rsidP="0042126C" w:rsidR="0042126C"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Martina Divalta 72</w:t>
            </w:r>
          </w:p>
          <w:p w:rsidRDefault="0042126C" w:rsidP="0042126C" w:rsidR="0042126C"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Osijek</w:t>
            </w:r>
          </w:p>
        </w:tc>
        <w:tc>
          <w:tcPr>
            <w:tcW w:type="pct" w:w="561"/>
            <w:vAlign w:val="center"/>
          </w:tcPr>
          <w:p w:rsidRDefault="006F25E8"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6.459,90</w:t>
            </w:r>
          </w:p>
        </w:tc>
        <w:tc>
          <w:tcPr>
            <w:tcW w:type="pct" w:w="562"/>
            <w:vAlign w:val="center"/>
          </w:tcPr>
          <w:p w:rsidRDefault="0042126C" w:rsidP="0042126C" w:rsidR="0042126C" w:rsidRPr="00DB4638">
            <w:pPr>
              <w:pStyle w:val="Bezproreda"/>
              <w:ind w:left="-57"/>
              <w:jc w:val="center"/>
              <w:rPr>
                <w:rFonts w:hAnsi="Times New Roman" w:ascii="Times New Roman"/>
                <w:sz w:val="16"/>
                <w:szCs w:val="16"/>
              </w:rPr>
            </w:pPr>
            <w:r w:rsidRPr="00DB4638">
              <w:rPr>
                <w:rFonts w:hAnsi="Times New Roman" w:ascii="Times New Roman"/>
                <w:sz w:val="16"/>
                <w:szCs w:val="16"/>
              </w:rPr>
              <w:t>6.459,90</w:t>
            </w:r>
          </w:p>
        </w:tc>
        <w:tc>
          <w:tcPr>
            <w:tcW w:type="pct" w:w="563"/>
            <w:vAlign w:val="center"/>
          </w:tcPr>
          <w:p w:rsidRDefault="006F25E8" w:rsidP="0042126C" w:rsidR="0042126C"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42126C" w:rsidP="0042126C" w:rsidR="0042126C"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6F25E8" w:rsidRPr="00DB4638">
        <w:trPr>
          <w:trHeight w:val="803"/>
          <w:jc w:val="center"/>
        </w:trPr>
        <w:tc>
          <w:tcPr>
            <w:tcW w:type="pct" w:w="383"/>
          </w:tcPr>
          <w:p w:rsidRDefault="006F25E8" w:rsidP="006F25E8" w:rsidR="006F25E8">
            <w:pPr>
              <w:pStyle w:val="Bezproreda"/>
              <w:spacing w:before="60"/>
              <w:ind w:right="-57" w:left="-57"/>
              <w:jc w:val="center"/>
              <w:rPr>
                <w:rFonts w:hAnsi="Times New Roman" w:ascii="Times New Roman"/>
                <w:sz w:val="16"/>
                <w:szCs w:val="16"/>
              </w:rPr>
            </w:pPr>
          </w:p>
          <w:p w:rsidRDefault="006F25E8" w:rsidP="006F25E8" w:rsidR="006F25E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38.</w:t>
            </w:r>
          </w:p>
        </w:tc>
        <w:tc>
          <w:tcPr>
            <w:tcW w:type="pct" w:w="804"/>
          </w:tcPr>
          <w:p w:rsidRDefault="006F25E8" w:rsidP="006F25E8" w:rsidR="006F25E8">
            <w:pPr>
              <w:pStyle w:val="Bezproreda"/>
              <w:spacing w:before="60"/>
              <w:ind w:right="-57"/>
              <w:jc w:val="center"/>
              <w:rPr>
                <w:rFonts w:hAnsi="Times New Roman" w:ascii="Times New Roman"/>
                <w:sz w:val="16"/>
                <w:szCs w:val="16"/>
              </w:rPr>
            </w:pPr>
          </w:p>
          <w:p w:rsidRDefault="006F25E8" w:rsidP="006F25E8" w:rsidR="006F25E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Tanja </w:t>
            </w:r>
            <w:r w:rsidRPr="006F25E8">
              <w:rPr>
                <w:rFonts w:hAnsi="Times New Roman" w:ascii="Times New Roman"/>
                <w:sz w:val="16"/>
                <w:szCs w:val="16"/>
              </w:rPr>
              <w:t>Perišić</w:t>
            </w:r>
          </w:p>
        </w:tc>
        <w:tc>
          <w:tcPr>
            <w:tcW w:type="pct" w:w="802"/>
          </w:tcPr>
          <w:p w:rsidRDefault="006F25E8" w:rsidP="006F25E8" w:rsidR="006F25E8">
            <w:pPr>
              <w:pStyle w:val="Bezproreda"/>
              <w:spacing w:before="60"/>
              <w:ind w:right="-57" w:left="-57"/>
              <w:jc w:val="center"/>
              <w:rPr>
                <w:rFonts w:hAnsi="Times New Roman" w:ascii="Times New Roman"/>
                <w:sz w:val="16"/>
                <w:szCs w:val="16"/>
              </w:rPr>
            </w:pPr>
          </w:p>
          <w:p w:rsidRDefault="006F25E8" w:rsidP="006F25E8" w:rsidR="006F25E8"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87161752705</w:t>
            </w:r>
          </w:p>
        </w:tc>
        <w:tc>
          <w:tcPr>
            <w:tcW w:type="pct" w:w="805"/>
          </w:tcPr>
          <w:p w:rsidRDefault="006F25E8" w:rsidP="006F25E8" w:rsidR="006F25E8">
            <w:pPr>
              <w:pStyle w:val="Bezproreda"/>
              <w:spacing w:before="60"/>
              <w:ind w:right="-113" w:left="-57"/>
              <w:jc w:val="center"/>
              <w:rPr>
                <w:rFonts w:hAnsi="Times New Roman" w:ascii="Times New Roman"/>
                <w:sz w:val="16"/>
                <w:szCs w:val="16"/>
              </w:rPr>
            </w:pPr>
          </w:p>
          <w:p w:rsidRDefault="006F25E8" w:rsidP="006F25E8" w:rsidR="006F25E8"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Vukovarska 21</w:t>
            </w:r>
          </w:p>
          <w:p w:rsidRDefault="006F25E8" w:rsidP="006F25E8" w:rsidR="006F25E8"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1"/>
            <w:vAlign w:val="center"/>
          </w:tcPr>
          <w:p w:rsidRDefault="006F25E8" w:rsidP="006F25E8" w:rsidR="006F25E8" w:rsidRPr="00DB4638">
            <w:pPr>
              <w:pStyle w:val="Bezproreda"/>
              <w:ind w:left="-57"/>
              <w:jc w:val="center"/>
              <w:rPr>
                <w:rFonts w:hAnsi="Times New Roman" w:ascii="Times New Roman"/>
                <w:sz w:val="16"/>
                <w:szCs w:val="16"/>
              </w:rPr>
            </w:pPr>
            <w:r w:rsidRPr="00DB4638">
              <w:rPr>
                <w:rFonts w:hAnsi="Times New Roman" w:ascii="Times New Roman"/>
                <w:sz w:val="16"/>
                <w:szCs w:val="16"/>
              </w:rPr>
              <w:t>5.824,51</w:t>
            </w:r>
          </w:p>
        </w:tc>
        <w:tc>
          <w:tcPr>
            <w:tcW w:type="pct" w:w="562"/>
            <w:vAlign w:val="center"/>
          </w:tcPr>
          <w:p w:rsidRDefault="006F25E8" w:rsidP="006F25E8" w:rsidR="006F25E8" w:rsidRPr="00DB4638">
            <w:pPr>
              <w:pStyle w:val="Bezproreda"/>
              <w:ind w:left="-57"/>
              <w:jc w:val="center"/>
              <w:rPr>
                <w:rFonts w:hAnsi="Times New Roman" w:ascii="Times New Roman"/>
                <w:sz w:val="16"/>
                <w:szCs w:val="16"/>
              </w:rPr>
            </w:pPr>
            <w:r w:rsidRPr="00DB4638">
              <w:rPr>
                <w:rFonts w:hAnsi="Times New Roman" w:ascii="Times New Roman"/>
                <w:sz w:val="16"/>
                <w:szCs w:val="16"/>
              </w:rPr>
              <w:t>5.824,51</w:t>
            </w:r>
          </w:p>
        </w:tc>
        <w:tc>
          <w:tcPr>
            <w:tcW w:type="pct" w:w="563"/>
            <w:vAlign w:val="center"/>
          </w:tcPr>
          <w:p w:rsidRDefault="006F25E8" w:rsidP="006F25E8" w:rsidR="006F25E8"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F25E8" w:rsidP="006F25E8" w:rsidR="006F25E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6F25E8" w:rsidRPr="00DB4638">
        <w:trPr>
          <w:trHeight w:val="803"/>
          <w:jc w:val="center"/>
        </w:trPr>
        <w:tc>
          <w:tcPr>
            <w:tcW w:type="pct" w:w="383"/>
          </w:tcPr>
          <w:p w:rsidRDefault="006F25E8" w:rsidP="006F25E8" w:rsidR="006F25E8">
            <w:pPr>
              <w:pStyle w:val="Bezproreda"/>
              <w:spacing w:before="60"/>
              <w:ind w:right="-57" w:left="-57"/>
              <w:jc w:val="center"/>
              <w:rPr>
                <w:rFonts w:hAnsi="Times New Roman" w:ascii="Times New Roman"/>
                <w:sz w:val="16"/>
                <w:szCs w:val="16"/>
              </w:rPr>
            </w:pPr>
          </w:p>
          <w:p w:rsidRDefault="006F25E8" w:rsidP="006F25E8" w:rsidR="006F25E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39.</w:t>
            </w:r>
          </w:p>
        </w:tc>
        <w:tc>
          <w:tcPr>
            <w:tcW w:type="pct" w:w="804"/>
          </w:tcPr>
          <w:p w:rsidRDefault="006F25E8" w:rsidP="006F25E8" w:rsidR="006F25E8">
            <w:pPr>
              <w:pStyle w:val="Bezproreda"/>
              <w:spacing w:before="60"/>
              <w:ind w:right="-57"/>
              <w:jc w:val="center"/>
              <w:rPr>
                <w:rFonts w:hAnsi="Times New Roman" w:ascii="Times New Roman"/>
                <w:sz w:val="16"/>
                <w:szCs w:val="16"/>
              </w:rPr>
            </w:pPr>
          </w:p>
          <w:p w:rsidRDefault="006F25E8" w:rsidP="006F25E8" w:rsidR="006F25E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Irena Plazibat</w:t>
            </w:r>
          </w:p>
        </w:tc>
        <w:tc>
          <w:tcPr>
            <w:tcW w:type="pct" w:w="802"/>
          </w:tcPr>
          <w:p w:rsidRDefault="006F25E8" w:rsidP="006F25E8" w:rsidR="006F25E8">
            <w:pPr>
              <w:pStyle w:val="Bezproreda"/>
              <w:spacing w:before="60"/>
              <w:ind w:right="-57" w:left="-57"/>
              <w:jc w:val="center"/>
              <w:rPr>
                <w:rFonts w:hAnsi="Times New Roman" w:ascii="Times New Roman"/>
                <w:sz w:val="16"/>
                <w:szCs w:val="16"/>
              </w:rPr>
            </w:pPr>
          </w:p>
          <w:p w:rsidRDefault="006F25E8" w:rsidP="006F25E8" w:rsidR="006F25E8" w:rsidRPr="00DB4638">
            <w:pPr>
              <w:pStyle w:val="Bezproreda"/>
              <w:spacing w:before="60"/>
              <w:ind w:right="-57" w:left="-57"/>
              <w:jc w:val="center"/>
              <w:rPr>
                <w:rFonts w:hAnsi="Times New Roman" w:ascii="Times New Roman"/>
                <w:sz w:val="16"/>
                <w:szCs w:val="16"/>
              </w:rPr>
            </w:pPr>
            <w:r w:rsidRPr="006F25E8">
              <w:rPr>
                <w:rFonts w:hAnsi="Times New Roman" w:ascii="Times New Roman"/>
                <w:sz w:val="16"/>
                <w:szCs w:val="16"/>
              </w:rPr>
              <w:t>13174903392</w:t>
            </w:r>
          </w:p>
        </w:tc>
        <w:tc>
          <w:tcPr>
            <w:tcW w:type="pct" w:w="805"/>
          </w:tcPr>
          <w:p w:rsidRDefault="006F25E8" w:rsidP="006F25E8" w:rsidR="006F25E8">
            <w:pPr>
              <w:pStyle w:val="Bezproreda"/>
              <w:spacing w:before="60"/>
              <w:ind w:right="-113" w:left="-57"/>
              <w:jc w:val="center"/>
              <w:rPr>
                <w:rFonts w:hAnsi="Times New Roman" w:ascii="Times New Roman"/>
                <w:sz w:val="16"/>
                <w:szCs w:val="16"/>
              </w:rPr>
            </w:pPr>
          </w:p>
          <w:p w:rsidRDefault="006F25E8" w:rsidP="006F25E8" w:rsidR="006F25E8"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Marka Marulića 48</w:t>
            </w:r>
          </w:p>
          <w:p w:rsidRDefault="006F25E8" w:rsidP="006F25E8" w:rsidR="006F25E8"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Dugopolje</w:t>
            </w:r>
          </w:p>
        </w:tc>
        <w:tc>
          <w:tcPr>
            <w:tcW w:type="pct" w:w="561"/>
            <w:vAlign w:val="center"/>
          </w:tcPr>
          <w:p w:rsidRDefault="006F25E8" w:rsidP="006F25E8" w:rsidR="006F25E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39.965,21</w:t>
            </w:r>
          </w:p>
        </w:tc>
        <w:tc>
          <w:tcPr>
            <w:tcW w:type="pct" w:w="562"/>
            <w:vAlign w:val="center"/>
          </w:tcPr>
          <w:p w:rsidRDefault="006F25E8" w:rsidP="006F25E8" w:rsidR="006F25E8" w:rsidRPr="00DB4638">
            <w:pPr>
              <w:pStyle w:val="Bezproreda"/>
              <w:ind w:left="-57"/>
              <w:jc w:val="center"/>
              <w:rPr>
                <w:rFonts w:hAnsi="Times New Roman" w:ascii="Times New Roman"/>
                <w:sz w:val="16"/>
                <w:szCs w:val="16"/>
              </w:rPr>
            </w:pPr>
            <w:r w:rsidRPr="00DB4638">
              <w:rPr>
                <w:rFonts w:hAnsi="Times New Roman" w:ascii="Times New Roman"/>
                <w:sz w:val="16"/>
                <w:szCs w:val="16"/>
              </w:rPr>
              <w:t>39.965,21</w:t>
            </w:r>
          </w:p>
        </w:tc>
        <w:tc>
          <w:tcPr>
            <w:tcW w:type="pct" w:w="563"/>
            <w:vAlign w:val="center"/>
          </w:tcPr>
          <w:p w:rsidRDefault="006F25E8" w:rsidP="006F25E8" w:rsidR="006F25E8"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F25E8" w:rsidP="006F25E8" w:rsidR="006F25E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6F25E8" w:rsidRPr="00DB4638">
        <w:trPr>
          <w:trHeight w:val="803"/>
          <w:jc w:val="center"/>
        </w:trPr>
        <w:tc>
          <w:tcPr>
            <w:tcW w:type="pct" w:w="383"/>
          </w:tcPr>
          <w:p w:rsidRDefault="00B72B3F" w:rsidP="006F25E8" w:rsidR="00B72B3F">
            <w:pPr>
              <w:pStyle w:val="Bezproreda"/>
              <w:spacing w:before="60"/>
              <w:ind w:right="-57" w:left="-57"/>
              <w:jc w:val="center"/>
              <w:rPr>
                <w:rFonts w:hAnsi="Times New Roman" w:ascii="Times New Roman"/>
                <w:sz w:val="16"/>
                <w:szCs w:val="16"/>
              </w:rPr>
            </w:pPr>
          </w:p>
          <w:p w:rsidRDefault="006F25E8" w:rsidP="006F25E8" w:rsidR="006F25E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40.</w:t>
            </w:r>
          </w:p>
        </w:tc>
        <w:tc>
          <w:tcPr>
            <w:tcW w:type="pct" w:w="804"/>
          </w:tcPr>
          <w:p w:rsidRDefault="00B72B3F" w:rsidP="006F25E8" w:rsidR="00B72B3F">
            <w:pPr>
              <w:pStyle w:val="Bezproreda"/>
              <w:spacing w:before="60"/>
              <w:ind w:right="-57"/>
              <w:jc w:val="center"/>
              <w:rPr>
                <w:rFonts w:hAnsi="Times New Roman" w:ascii="Times New Roman"/>
                <w:sz w:val="16"/>
                <w:szCs w:val="16"/>
              </w:rPr>
            </w:pPr>
          </w:p>
          <w:p w:rsidRDefault="006F25E8" w:rsidP="006F25E8" w:rsidR="006F25E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Aleksandra Markušić</w:t>
            </w:r>
          </w:p>
        </w:tc>
        <w:tc>
          <w:tcPr>
            <w:tcW w:type="pct" w:w="802"/>
          </w:tcPr>
          <w:p w:rsidRDefault="00B72B3F" w:rsidP="006F25E8" w:rsidR="00B72B3F">
            <w:pPr>
              <w:pStyle w:val="Bezproreda"/>
              <w:spacing w:before="60"/>
              <w:ind w:right="-57" w:left="-57"/>
              <w:jc w:val="center"/>
              <w:rPr>
                <w:rFonts w:hAnsi="Times New Roman" w:ascii="Times New Roman"/>
                <w:sz w:val="16"/>
                <w:szCs w:val="16"/>
              </w:rPr>
            </w:pPr>
          </w:p>
          <w:p w:rsidRDefault="00B72B3F" w:rsidP="006F25E8" w:rsidR="006F25E8" w:rsidRPr="00DB4638">
            <w:pPr>
              <w:pStyle w:val="Bezproreda"/>
              <w:spacing w:before="60"/>
              <w:ind w:right="-57" w:left="-57"/>
              <w:jc w:val="center"/>
              <w:rPr>
                <w:rFonts w:hAnsi="Times New Roman" w:ascii="Times New Roman"/>
                <w:sz w:val="16"/>
                <w:szCs w:val="16"/>
              </w:rPr>
            </w:pPr>
            <w:r w:rsidRPr="00B72B3F">
              <w:rPr>
                <w:rFonts w:hAnsi="Times New Roman" w:ascii="Times New Roman"/>
                <w:sz w:val="16"/>
                <w:szCs w:val="16"/>
              </w:rPr>
              <w:t>29606106466</w:t>
            </w:r>
          </w:p>
        </w:tc>
        <w:tc>
          <w:tcPr>
            <w:tcW w:type="pct" w:w="805"/>
          </w:tcPr>
          <w:p w:rsidRDefault="00B72B3F" w:rsidP="006F25E8" w:rsidR="00B72B3F">
            <w:pPr>
              <w:pStyle w:val="Bezproreda"/>
              <w:spacing w:before="60"/>
              <w:ind w:right="-113" w:left="-57"/>
              <w:jc w:val="center"/>
              <w:rPr>
                <w:rFonts w:hAnsi="Times New Roman" w:ascii="Times New Roman"/>
                <w:sz w:val="16"/>
                <w:szCs w:val="16"/>
              </w:rPr>
            </w:pPr>
          </w:p>
          <w:p w:rsidRDefault="00B72B3F" w:rsidP="006F25E8" w:rsidR="006F25E8" w:rsidRPr="00DB4638">
            <w:pPr>
              <w:pStyle w:val="Bezproreda"/>
              <w:ind w:right="-113" w:left="-57"/>
              <w:jc w:val="center"/>
              <w:rPr>
                <w:rFonts w:hAnsi="Times New Roman" w:ascii="Times New Roman"/>
                <w:sz w:val="16"/>
                <w:szCs w:val="16"/>
              </w:rPr>
            </w:pPr>
            <w:r w:rsidRPr="00B72B3F">
              <w:rPr>
                <w:rFonts w:hAnsi="Times New Roman" w:ascii="Times New Roman"/>
                <w:sz w:val="16"/>
                <w:szCs w:val="16"/>
              </w:rPr>
              <w:t>Vladka Mačeka 38</w:t>
            </w:r>
            <w:r>
              <w:rPr>
                <w:rFonts w:hAnsi="Times New Roman" w:ascii="Times New Roman"/>
                <w:sz w:val="16"/>
                <w:szCs w:val="16"/>
              </w:rPr>
              <w:t xml:space="preserve">, </w:t>
            </w:r>
            <w:r w:rsidRPr="00B72B3F">
              <w:rPr>
                <w:rFonts w:hAnsi="Times New Roman" w:ascii="Times New Roman"/>
                <w:sz w:val="16"/>
                <w:szCs w:val="16"/>
              </w:rPr>
              <w:t>Jastrebarsko</w:t>
            </w:r>
          </w:p>
        </w:tc>
        <w:tc>
          <w:tcPr>
            <w:tcW w:type="pct" w:w="561"/>
            <w:vAlign w:val="center"/>
          </w:tcPr>
          <w:p w:rsidRDefault="00B72B3F" w:rsidP="006F25E8" w:rsidR="006F25E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7.308,94</w:t>
            </w:r>
          </w:p>
        </w:tc>
        <w:tc>
          <w:tcPr>
            <w:tcW w:type="pct" w:w="562"/>
            <w:vAlign w:val="center"/>
          </w:tcPr>
          <w:p w:rsidRDefault="006F25E8" w:rsidP="006F25E8" w:rsidR="006F25E8" w:rsidRPr="00DB4638">
            <w:pPr>
              <w:pStyle w:val="Bezproreda"/>
              <w:ind w:left="-57"/>
              <w:jc w:val="center"/>
              <w:rPr>
                <w:rFonts w:hAnsi="Times New Roman" w:ascii="Times New Roman"/>
                <w:sz w:val="16"/>
                <w:szCs w:val="16"/>
              </w:rPr>
            </w:pPr>
            <w:r w:rsidRPr="00DB4638">
              <w:rPr>
                <w:rFonts w:hAnsi="Times New Roman" w:ascii="Times New Roman"/>
                <w:sz w:val="16"/>
                <w:szCs w:val="16"/>
              </w:rPr>
              <w:t>7.308,94</w:t>
            </w:r>
          </w:p>
        </w:tc>
        <w:tc>
          <w:tcPr>
            <w:tcW w:type="pct" w:w="563"/>
            <w:vAlign w:val="center"/>
          </w:tcPr>
          <w:p w:rsidRDefault="00B72B3F" w:rsidP="006F25E8" w:rsidR="006F25E8"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F25E8" w:rsidP="006F25E8" w:rsidR="006F25E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72B3F" w:rsidRPr="00DB4638">
        <w:trPr>
          <w:trHeight w:val="803"/>
          <w:jc w:val="center"/>
        </w:trPr>
        <w:tc>
          <w:tcPr>
            <w:tcW w:type="pct" w:w="383"/>
          </w:tcPr>
          <w:p w:rsidRDefault="00B72B3F" w:rsidP="00B72B3F" w:rsidR="00B72B3F">
            <w:pPr>
              <w:pStyle w:val="Bezproreda"/>
              <w:spacing w:before="60"/>
              <w:ind w:right="-57" w:left="-57"/>
              <w:jc w:val="center"/>
              <w:rPr>
                <w:rFonts w:hAnsi="Times New Roman" w:ascii="Times New Roman"/>
                <w:sz w:val="16"/>
                <w:szCs w:val="16"/>
              </w:rPr>
            </w:pPr>
          </w:p>
          <w:p w:rsidRDefault="00B72B3F" w:rsidP="00B72B3F" w:rsidR="00B72B3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41.</w:t>
            </w:r>
          </w:p>
        </w:tc>
        <w:tc>
          <w:tcPr>
            <w:tcW w:type="pct" w:w="804"/>
          </w:tcPr>
          <w:p w:rsidRDefault="00B72B3F" w:rsidP="00B72B3F" w:rsidR="00B72B3F">
            <w:pPr>
              <w:pStyle w:val="Bezproreda"/>
              <w:spacing w:before="60"/>
              <w:ind w:right="-57"/>
              <w:jc w:val="center"/>
              <w:rPr>
                <w:rFonts w:hAnsi="Times New Roman" w:ascii="Times New Roman"/>
                <w:sz w:val="16"/>
                <w:szCs w:val="16"/>
              </w:rPr>
            </w:pPr>
          </w:p>
          <w:p w:rsidRDefault="00B72B3F" w:rsidP="00B72B3F" w:rsidR="00B72B3F"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 xml:space="preserve">Mira </w:t>
            </w:r>
            <w:r w:rsidRPr="00B72B3F">
              <w:rPr>
                <w:rFonts w:hAnsi="Times New Roman" w:ascii="Times New Roman"/>
                <w:sz w:val="16"/>
                <w:szCs w:val="16"/>
              </w:rPr>
              <w:t>Čutura</w:t>
            </w:r>
          </w:p>
        </w:tc>
        <w:tc>
          <w:tcPr>
            <w:tcW w:type="pct" w:w="802"/>
          </w:tcPr>
          <w:p w:rsidRDefault="00B72B3F" w:rsidP="00B72B3F" w:rsidR="00B72B3F">
            <w:pPr>
              <w:pStyle w:val="Bezproreda"/>
              <w:spacing w:before="60"/>
              <w:ind w:right="-57" w:left="-57"/>
              <w:jc w:val="center"/>
              <w:rPr>
                <w:rFonts w:hAnsi="Times New Roman" w:ascii="Times New Roman"/>
                <w:sz w:val="16"/>
                <w:szCs w:val="16"/>
              </w:rPr>
            </w:pPr>
          </w:p>
          <w:p w:rsidRDefault="00284EE3" w:rsidP="00B72B3F" w:rsidR="00B72B3F" w:rsidRPr="00DB4638">
            <w:pPr>
              <w:pStyle w:val="Bezproreda"/>
              <w:spacing w:before="60"/>
              <w:ind w:right="-57" w:left="-57"/>
              <w:jc w:val="center"/>
              <w:rPr>
                <w:rFonts w:hAnsi="Times New Roman" w:ascii="Times New Roman"/>
                <w:sz w:val="16"/>
                <w:szCs w:val="16"/>
              </w:rPr>
            </w:pPr>
            <w:r w:rsidRPr="00284EE3">
              <w:rPr>
                <w:rFonts w:hAnsi="Times New Roman" w:ascii="Times New Roman"/>
                <w:sz w:val="16"/>
                <w:szCs w:val="16"/>
              </w:rPr>
              <w:t>53976695131</w:t>
            </w:r>
          </w:p>
        </w:tc>
        <w:tc>
          <w:tcPr>
            <w:tcW w:type="pct" w:w="805"/>
          </w:tcPr>
          <w:p w:rsidRDefault="00B72B3F" w:rsidP="00B72B3F" w:rsidR="00B72B3F">
            <w:pPr>
              <w:pStyle w:val="Bezproreda"/>
              <w:spacing w:before="60"/>
              <w:ind w:right="-113" w:left="-57"/>
              <w:jc w:val="center"/>
              <w:rPr>
                <w:rFonts w:hAnsi="Times New Roman" w:ascii="Times New Roman"/>
                <w:sz w:val="16"/>
                <w:szCs w:val="16"/>
              </w:rPr>
            </w:pPr>
          </w:p>
          <w:p w:rsidRDefault="00B72B3F" w:rsidP="00B72B3F" w:rsidR="00B72B3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Nova Ves 44</w:t>
            </w:r>
          </w:p>
          <w:p w:rsidRDefault="00B72B3F" w:rsidP="00B72B3F" w:rsidR="00B72B3F"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1"/>
            <w:vAlign w:val="center"/>
          </w:tcPr>
          <w:p w:rsidRDefault="00B72B3F" w:rsidP="00B72B3F" w:rsidR="00B72B3F" w:rsidRPr="00DB4638">
            <w:pPr>
              <w:pStyle w:val="Bezproreda"/>
              <w:ind w:left="-57"/>
              <w:jc w:val="center"/>
              <w:rPr>
                <w:rFonts w:hAnsi="Times New Roman" w:ascii="Times New Roman"/>
                <w:sz w:val="16"/>
                <w:szCs w:val="16"/>
              </w:rPr>
            </w:pPr>
            <w:r w:rsidRPr="00DB4638">
              <w:rPr>
                <w:rFonts w:hAnsi="Times New Roman" w:ascii="Times New Roman"/>
                <w:sz w:val="16"/>
                <w:szCs w:val="16"/>
              </w:rPr>
              <w:t>12.831,27</w:t>
            </w:r>
          </w:p>
        </w:tc>
        <w:tc>
          <w:tcPr>
            <w:tcW w:type="pct" w:w="562"/>
            <w:vAlign w:val="center"/>
          </w:tcPr>
          <w:p w:rsidRDefault="00B72B3F" w:rsidP="00B72B3F" w:rsidR="00B72B3F" w:rsidRPr="00DB4638">
            <w:pPr>
              <w:pStyle w:val="Bezproreda"/>
              <w:ind w:left="-57"/>
              <w:jc w:val="center"/>
              <w:rPr>
                <w:rFonts w:hAnsi="Times New Roman" w:ascii="Times New Roman"/>
                <w:sz w:val="16"/>
                <w:szCs w:val="16"/>
              </w:rPr>
            </w:pPr>
            <w:r w:rsidRPr="00DB4638">
              <w:rPr>
                <w:rFonts w:hAnsi="Times New Roman" w:ascii="Times New Roman"/>
                <w:sz w:val="16"/>
                <w:szCs w:val="16"/>
              </w:rPr>
              <w:t>12.831,27</w:t>
            </w:r>
          </w:p>
        </w:tc>
        <w:tc>
          <w:tcPr>
            <w:tcW w:type="pct" w:w="563"/>
            <w:vAlign w:val="center"/>
          </w:tcPr>
          <w:p w:rsidRDefault="00284EE3" w:rsidP="00B72B3F" w:rsidR="00B72B3F"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72B3F"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72B3F" w:rsidRPr="00DB4638">
        <w:trPr>
          <w:trHeight w:val="803"/>
          <w:jc w:val="center"/>
        </w:trPr>
        <w:tc>
          <w:tcPr>
            <w:tcW w:type="pct" w:w="383"/>
          </w:tcPr>
          <w:p w:rsidRDefault="00284EE3" w:rsidP="00B72B3F" w:rsidR="00284EE3">
            <w:pPr>
              <w:pStyle w:val="Bezproreda"/>
              <w:spacing w:before="60"/>
              <w:ind w:right="-57" w:left="-57"/>
              <w:jc w:val="center"/>
              <w:rPr>
                <w:rFonts w:hAnsi="Times New Roman" w:ascii="Times New Roman"/>
                <w:sz w:val="16"/>
                <w:szCs w:val="16"/>
              </w:rPr>
            </w:pPr>
          </w:p>
          <w:p w:rsidRDefault="00B72B3F" w:rsidP="00B72B3F" w:rsidR="00B72B3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42.</w:t>
            </w:r>
          </w:p>
        </w:tc>
        <w:tc>
          <w:tcPr>
            <w:tcW w:type="pct" w:w="804"/>
          </w:tcPr>
          <w:p w:rsidRDefault="00284EE3" w:rsidP="00B72B3F" w:rsidR="00284EE3">
            <w:pPr>
              <w:pStyle w:val="Bezproreda"/>
              <w:spacing w:before="60"/>
              <w:ind w:right="-57"/>
              <w:jc w:val="center"/>
              <w:rPr>
                <w:rFonts w:hAnsi="Times New Roman" w:ascii="Times New Roman"/>
                <w:sz w:val="16"/>
                <w:szCs w:val="16"/>
              </w:rPr>
            </w:pPr>
          </w:p>
          <w:p w:rsidRDefault="00B72B3F" w:rsidP="00B72B3F" w:rsidR="00B72B3F"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Željka Bubić</w:t>
            </w:r>
          </w:p>
        </w:tc>
        <w:tc>
          <w:tcPr>
            <w:tcW w:type="pct" w:w="802"/>
          </w:tcPr>
          <w:p w:rsidRDefault="00284EE3" w:rsidP="00B72B3F" w:rsidR="00284EE3">
            <w:pPr>
              <w:pStyle w:val="Bezproreda"/>
              <w:spacing w:before="60"/>
              <w:ind w:right="-57" w:left="-57"/>
              <w:jc w:val="center"/>
              <w:rPr>
                <w:rFonts w:hAnsi="Times New Roman" w:ascii="Times New Roman"/>
                <w:sz w:val="16"/>
                <w:szCs w:val="16"/>
              </w:rPr>
            </w:pPr>
          </w:p>
          <w:p w:rsidRDefault="00284EE3" w:rsidP="00B72B3F" w:rsidR="00B72B3F" w:rsidRPr="00DB4638">
            <w:pPr>
              <w:pStyle w:val="Bezproreda"/>
              <w:spacing w:before="60"/>
              <w:ind w:right="-57" w:left="-57"/>
              <w:jc w:val="center"/>
              <w:rPr>
                <w:rFonts w:hAnsi="Times New Roman" w:ascii="Times New Roman"/>
                <w:sz w:val="16"/>
                <w:szCs w:val="16"/>
              </w:rPr>
            </w:pPr>
            <w:r w:rsidRPr="00284EE3">
              <w:rPr>
                <w:rFonts w:hAnsi="Times New Roman" w:ascii="Times New Roman"/>
                <w:sz w:val="16"/>
                <w:szCs w:val="16"/>
              </w:rPr>
              <w:t>59083759001</w:t>
            </w:r>
          </w:p>
        </w:tc>
        <w:tc>
          <w:tcPr>
            <w:tcW w:type="pct" w:w="805"/>
          </w:tcPr>
          <w:p w:rsidRDefault="00284EE3" w:rsidP="00B72B3F" w:rsidR="00284EE3">
            <w:pPr>
              <w:pStyle w:val="Bezproreda"/>
              <w:spacing w:before="60"/>
              <w:ind w:right="-113" w:left="-57"/>
              <w:jc w:val="center"/>
              <w:rPr>
                <w:rFonts w:hAnsi="Times New Roman" w:ascii="Times New Roman"/>
                <w:sz w:val="16"/>
                <w:szCs w:val="16"/>
              </w:rPr>
            </w:pPr>
          </w:p>
          <w:p w:rsidRDefault="00B72B3F" w:rsidP="00B72B3F" w:rsidR="00B72B3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Marka Marulića 8</w:t>
            </w:r>
          </w:p>
          <w:p w:rsidRDefault="00284EE3" w:rsidP="00B72B3F" w:rsidR="00B72B3F" w:rsidRPr="00DB4638">
            <w:pPr>
              <w:pStyle w:val="Bezproreda"/>
              <w:ind w:right="-113" w:left="-57"/>
              <w:jc w:val="center"/>
              <w:rPr>
                <w:rFonts w:hAnsi="Times New Roman" w:ascii="Times New Roman"/>
                <w:sz w:val="16"/>
                <w:szCs w:val="16"/>
              </w:rPr>
            </w:pPr>
            <w:r w:rsidRPr="00284EE3">
              <w:rPr>
                <w:rFonts w:hAnsi="Times New Roman" w:ascii="Times New Roman"/>
                <w:sz w:val="16"/>
                <w:szCs w:val="16"/>
              </w:rPr>
              <w:t>Murvica (Poličnik)</w:t>
            </w:r>
          </w:p>
        </w:tc>
        <w:tc>
          <w:tcPr>
            <w:tcW w:type="pct" w:w="561"/>
            <w:vAlign w:val="center"/>
          </w:tcPr>
          <w:p w:rsidRDefault="00284EE3"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9.256,80</w:t>
            </w:r>
          </w:p>
        </w:tc>
        <w:tc>
          <w:tcPr>
            <w:tcW w:type="pct" w:w="562"/>
            <w:vAlign w:val="center"/>
          </w:tcPr>
          <w:p w:rsidRDefault="00B72B3F" w:rsidP="00B72B3F" w:rsidR="00B72B3F" w:rsidRPr="00DB4638">
            <w:pPr>
              <w:pStyle w:val="Bezproreda"/>
              <w:ind w:left="-57"/>
              <w:jc w:val="center"/>
              <w:rPr>
                <w:rFonts w:hAnsi="Times New Roman" w:ascii="Times New Roman"/>
                <w:sz w:val="16"/>
                <w:szCs w:val="16"/>
              </w:rPr>
            </w:pPr>
            <w:r w:rsidRPr="00DB4638">
              <w:rPr>
                <w:rFonts w:hAnsi="Times New Roman" w:ascii="Times New Roman"/>
                <w:sz w:val="16"/>
                <w:szCs w:val="16"/>
              </w:rPr>
              <w:t>9.256,80</w:t>
            </w:r>
          </w:p>
        </w:tc>
        <w:tc>
          <w:tcPr>
            <w:tcW w:type="pct" w:w="563"/>
            <w:vAlign w:val="center"/>
          </w:tcPr>
          <w:p w:rsidRDefault="00284EE3" w:rsidP="00B72B3F" w:rsidR="00B72B3F"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72B3F"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72B3F" w:rsidRPr="00DB4638">
        <w:trPr>
          <w:trHeight w:val="803"/>
          <w:jc w:val="center"/>
        </w:trPr>
        <w:tc>
          <w:tcPr>
            <w:tcW w:type="pct" w:w="383"/>
          </w:tcPr>
          <w:p w:rsidRDefault="00284EE3" w:rsidP="00B72B3F" w:rsidR="00284EE3">
            <w:pPr>
              <w:pStyle w:val="Bezproreda"/>
              <w:spacing w:before="60"/>
              <w:ind w:right="-57" w:left="-57"/>
              <w:jc w:val="center"/>
              <w:rPr>
                <w:rFonts w:hAnsi="Times New Roman" w:ascii="Times New Roman"/>
                <w:sz w:val="16"/>
                <w:szCs w:val="16"/>
              </w:rPr>
            </w:pPr>
          </w:p>
          <w:p w:rsidRDefault="00B72B3F" w:rsidP="00B72B3F" w:rsidR="00B72B3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43.</w:t>
            </w:r>
          </w:p>
        </w:tc>
        <w:tc>
          <w:tcPr>
            <w:tcW w:type="pct" w:w="804"/>
          </w:tcPr>
          <w:p w:rsidRDefault="00284EE3" w:rsidP="00B72B3F" w:rsidR="00284EE3">
            <w:pPr>
              <w:pStyle w:val="Bezproreda"/>
              <w:spacing w:before="60"/>
              <w:ind w:right="-57"/>
              <w:jc w:val="center"/>
              <w:rPr>
                <w:rFonts w:hAnsi="Times New Roman" w:ascii="Times New Roman"/>
                <w:sz w:val="16"/>
                <w:szCs w:val="16"/>
              </w:rPr>
            </w:pPr>
          </w:p>
          <w:p w:rsidRDefault="00B72B3F" w:rsidP="00B72B3F" w:rsidR="00B72B3F"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Kristina Jaranović</w:t>
            </w:r>
          </w:p>
        </w:tc>
        <w:tc>
          <w:tcPr>
            <w:tcW w:type="pct" w:w="802"/>
          </w:tcPr>
          <w:p w:rsidRDefault="00284EE3" w:rsidP="00B72B3F" w:rsidR="00284EE3">
            <w:pPr>
              <w:pStyle w:val="Bezproreda"/>
              <w:spacing w:before="60"/>
              <w:ind w:right="-57" w:left="-57"/>
              <w:jc w:val="center"/>
              <w:rPr>
                <w:rFonts w:hAnsi="Times New Roman" w:ascii="Times New Roman"/>
                <w:sz w:val="16"/>
                <w:szCs w:val="16"/>
              </w:rPr>
            </w:pPr>
          </w:p>
          <w:p w:rsidRDefault="00284EE3" w:rsidP="00B72B3F" w:rsidR="00B72B3F" w:rsidRPr="00DB4638">
            <w:pPr>
              <w:pStyle w:val="Bezproreda"/>
              <w:spacing w:before="60"/>
              <w:ind w:right="-57" w:left="-57"/>
              <w:jc w:val="center"/>
              <w:rPr>
                <w:rFonts w:hAnsi="Times New Roman" w:ascii="Times New Roman"/>
                <w:sz w:val="16"/>
                <w:szCs w:val="16"/>
              </w:rPr>
            </w:pPr>
            <w:r w:rsidRPr="00284EE3">
              <w:rPr>
                <w:rFonts w:hAnsi="Times New Roman" w:ascii="Times New Roman"/>
                <w:sz w:val="16"/>
                <w:szCs w:val="16"/>
              </w:rPr>
              <w:t>58605639937</w:t>
            </w:r>
          </w:p>
        </w:tc>
        <w:tc>
          <w:tcPr>
            <w:tcW w:type="pct" w:w="805"/>
          </w:tcPr>
          <w:p w:rsidRDefault="00284EE3" w:rsidP="00B72B3F" w:rsidR="00284EE3">
            <w:pPr>
              <w:pStyle w:val="Bezproreda"/>
              <w:spacing w:before="60"/>
              <w:ind w:right="-113" w:left="-57"/>
              <w:jc w:val="center"/>
              <w:rPr>
                <w:rFonts w:hAnsi="Times New Roman" w:ascii="Times New Roman"/>
                <w:sz w:val="16"/>
                <w:szCs w:val="16"/>
              </w:rPr>
            </w:pPr>
          </w:p>
          <w:p w:rsidRDefault="00B72B3F" w:rsidP="00B72B3F" w:rsidR="00B72B3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Negrijeva 9</w:t>
            </w:r>
          </w:p>
          <w:p w:rsidRDefault="00B72B3F" w:rsidP="00B72B3F" w:rsidR="00B72B3F"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Pula</w:t>
            </w:r>
          </w:p>
        </w:tc>
        <w:tc>
          <w:tcPr>
            <w:tcW w:type="pct" w:w="561"/>
            <w:vAlign w:val="center"/>
          </w:tcPr>
          <w:p w:rsidRDefault="00284EE3"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5.826,62</w:t>
            </w:r>
          </w:p>
        </w:tc>
        <w:tc>
          <w:tcPr>
            <w:tcW w:type="pct" w:w="562"/>
            <w:vAlign w:val="center"/>
          </w:tcPr>
          <w:p w:rsidRDefault="00B72B3F" w:rsidP="00B72B3F" w:rsidR="00B72B3F" w:rsidRPr="00DB4638">
            <w:pPr>
              <w:pStyle w:val="Bezproreda"/>
              <w:ind w:left="-57"/>
              <w:jc w:val="center"/>
              <w:rPr>
                <w:rFonts w:hAnsi="Times New Roman" w:ascii="Times New Roman"/>
                <w:sz w:val="16"/>
                <w:szCs w:val="16"/>
              </w:rPr>
            </w:pPr>
            <w:r w:rsidRPr="00DB4638">
              <w:rPr>
                <w:rFonts w:hAnsi="Times New Roman" w:ascii="Times New Roman"/>
                <w:sz w:val="16"/>
                <w:szCs w:val="16"/>
              </w:rPr>
              <w:t>5.826,62</w:t>
            </w:r>
          </w:p>
        </w:tc>
        <w:tc>
          <w:tcPr>
            <w:tcW w:type="pct" w:w="563"/>
            <w:vAlign w:val="center"/>
          </w:tcPr>
          <w:p w:rsidRDefault="00284EE3" w:rsidP="00B72B3F" w:rsidR="00B72B3F"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72B3F"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B72B3F" w:rsidRPr="00DB4638">
        <w:trPr>
          <w:trHeight w:val="803"/>
          <w:jc w:val="center"/>
        </w:trPr>
        <w:tc>
          <w:tcPr>
            <w:tcW w:type="pct" w:w="383"/>
          </w:tcPr>
          <w:p w:rsidRDefault="00284EE3" w:rsidP="00B72B3F" w:rsidR="00284EE3">
            <w:pPr>
              <w:pStyle w:val="Bezproreda"/>
              <w:spacing w:before="60"/>
              <w:ind w:right="-57" w:left="-57"/>
              <w:jc w:val="center"/>
              <w:rPr>
                <w:rFonts w:hAnsi="Times New Roman" w:ascii="Times New Roman"/>
                <w:sz w:val="16"/>
                <w:szCs w:val="16"/>
              </w:rPr>
            </w:pPr>
          </w:p>
          <w:p w:rsidRDefault="00B72B3F" w:rsidP="00B72B3F" w:rsidR="00B72B3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44.</w:t>
            </w:r>
          </w:p>
        </w:tc>
        <w:tc>
          <w:tcPr>
            <w:tcW w:type="pct" w:w="804"/>
          </w:tcPr>
          <w:p w:rsidRDefault="00284EE3" w:rsidP="00B72B3F" w:rsidR="00284EE3">
            <w:pPr>
              <w:pStyle w:val="Bezproreda"/>
              <w:spacing w:before="60"/>
              <w:ind w:right="-57"/>
              <w:jc w:val="center"/>
              <w:rPr>
                <w:rFonts w:hAnsi="Times New Roman" w:ascii="Times New Roman"/>
                <w:sz w:val="16"/>
                <w:szCs w:val="16"/>
              </w:rPr>
            </w:pPr>
          </w:p>
          <w:p w:rsidRDefault="00B72B3F" w:rsidP="00B72B3F" w:rsidR="00B72B3F"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Barbara Lukavečki</w:t>
            </w:r>
          </w:p>
        </w:tc>
        <w:tc>
          <w:tcPr>
            <w:tcW w:type="pct" w:w="802"/>
          </w:tcPr>
          <w:p w:rsidRDefault="00284EE3" w:rsidP="00B72B3F" w:rsidR="00284EE3">
            <w:pPr>
              <w:pStyle w:val="Bezproreda"/>
              <w:spacing w:before="60"/>
              <w:ind w:right="-57" w:left="-57"/>
              <w:jc w:val="center"/>
              <w:rPr>
                <w:rFonts w:hAnsi="Times New Roman" w:ascii="Times New Roman"/>
                <w:sz w:val="16"/>
                <w:szCs w:val="16"/>
              </w:rPr>
            </w:pPr>
          </w:p>
          <w:p w:rsidRDefault="00284EE3" w:rsidP="00B72B3F" w:rsidR="00B72B3F" w:rsidRPr="00DB4638">
            <w:pPr>
              <w:pStyle w:val="Bezproreda"/>
              <w:spacing w:before="60"/>
              <w:ind w:right="-57" w:left="-57"/>
              <w:jc w:val="center"/>
              <w:rPr>
                <w:rFonts w:hAnsi="Times New Roman" w:ascii="Times New Roman"/>
                <w:sz w:val="16"/>
                <w:szCs w:val="16"/>
              </w:rPr>
            </w:pPr>
            <w:r w:rsidRPr="00284EE3">
              <w:rPr>
                <w:rFonts w:hAnsi="Times New Roman" w:ascii="Times New Roman"/>
                <w:sz w:val="16"/>
                <w:szCs w:val="16"/>
              </w:rPr>
              <w:t>48591083566</w:t>
            </w:r>
          </w:p>
        </w:tc>
        <w:tc>
          <w:tcPr>
            <w:tcW w:type="pct" w:w="805"/>
          </w:tcPr>
          <w:p w:rsidRDefault="00284EE3" w:rsidP="00B72B3F" w:rsidR="00284EE3">
            <w:pPr>
              <w:pStyle w:val="Bezproreda"/>
              <w:spacing w:before="60"/>
              <w:ind w:right="-113" w:left="-57"/>
              <w:jc w:val="center"/>
              <w:rPr>
                <w:rFonts w:hAnsi="Times New Roman" w:ascii="Times New Roman"/>
                <w:sz w:val="16"/>
                <w:szCs w:val="16"/>
              </w:rPr>
            </w:pPr>
          </w:p>
          <w:p w:rsidRDefault="00B72B3F" w:rsidP="00B72B3F" w:rsidR="00B72B3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Trnjanska 6</w:t>
            </w:r>
          </w:p>
          <w:p w:rsidRDefault="00B72B3F" w:rsidP="00B72B3F" w:rsidR="00B72B3F"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Osijek</w:t>
            </w:r>
          </w:p>
        </w:tc>
        <w:tc>
          <w:tcPr>
            <w:tcW w:type="pct" w:w="561"/>
            <w:vAlign w:val="center"/>
          </w:tcPr>
          <w:p w:rsidRDefault="00284EE3"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11.314,16</w:t>
            </w:r>
          </w:p>
        </w:tc>
        <w:tc>
          <w:tcPr>
            <w:tcW w:type="pct" w:w="562"/>
            <w:vAlign w:val="center"/>
          </w:tcPr>
          <w:p w:rsidRDefault="00B72B3F" w:rsidP="00B72B3F" w:rsidR="00B72B3F" w:rsidRPr="00DB4638">
            <w:pPr>
              <w:pStyle w:val="Bezproreda"/>
              <w:ind w:left="-57"/>
              <w:jc w:val="center"/>
              <w:rPr>
                <w:rFonts w:hAnsi="Times New Roman" w:ascii="Times New Roman"/>
                <w:sz w:val="16"/>
                <w:szCs w:val="16"/>
              </w:rPr>
            </w:pPr>
            <w:r w:rsidRPr="00DB4638">
              <w:rPr>
                <w:rFonts w:hAnsi="Times New Roman" w:ascii="Times New Roman"/>
                <w:sz w:val="16"/>
                <w:szCs w:val="16"/>
              </w:rPr>
              <w:t>11.314,16</w:t>
            </w:r>
          </w:p>
        </w:tc>
        <w:tc>
          <w:tcPr>
            <w:tcW w:type="pct" w:w="563"/>
            <w:vAlign w:val="center"/>
          </w:tcPr>
          <w:p w:rsidRDefault="00284EE3" w:rsidP="00B72B3F" w:rsidR="00B72B3F"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B72B3F" w:rsidP="00B72B3F" w:rsidR="00B72B3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291F41" w:rsidR="00D90A94" w:rsidRPr="00DB4638">
        <w:trPr>
          <w:trHeight w:val="803"/>
          <w:jc w:val="center"/>
        </w:trPr>
        <w:tc>
          <w:tcPr>
            <w:tcW w:type="pct" w:w="383"/>
          </w:tcPr>
          <w:p w:rsidRDefault="00D90A94" w:rsidP="00B72B3F" w:rsidR="00D90A94">
            <w:pPr>
              <w:pStyle w:val="Bezproreda"/>
              <w:spacing w:before="60"/>
              <w:ind w:right="-57" w:left="-57"/>
              <w:jc w:val="center"/>
              <w:rPr>
                <w:rFonts w:hAnsi="Times New Roman" w:ascii="Times New Roman"/>
                <w:sz w:val="16"/>
                <w:szCs w:val="16"/>
              </w:rPr>
            </w:pPr>
          </w:p>
          <w:p w:rsidRDefault="00D90A94" w:rsidP="00B72B3F" w:rsidR="00D90A94">
            <w:pPr>
              <w:pStyle w:val="Bezproreda"/>
              <w:spacing w:before="60"/>
              <w:ind w:right="-57" w:left="-57"/>
              <w:jc w:val="center"/>
              <w:rPr>
                <w:rFonts w:hAnsi="Times New Roman" w:ascii="Times New Roman"/>
                <w:sz w:val="16"/>
                <w:szCs w:val="16"/>
              </w:rPr>
            </w:pPr>
            <w:r>
              <w:rPr>
                <w:rFonts w:hAnsi="Times New Roman" w:ascii="Times New Roman"/>
                <w:sz w:val="16"/>
                <w:szCs w:val="16"/>
              </w:rPr>
              <w:t>45.</w:t>
            </w:r>
          </w:p>
        </w:tc>
        <w:tc>
          <w:tcPr>
            <w:tcW w:type="pct" w:w="804"/>
          </w:tcPr>
          <w:p w:rsidRDefault="00D90A94" w:rsidP="00B72B3F" w:rsidR="00D90A94">
            <w:pPr>
              <w:pStyle w:val="Bezproreda"/>
              <w:spacing w:before="60"/>
              <w:ind w:right="-57"/>
              <w:jc w:val="center"/>
              <w:rPr>
                <w:rFonts w:hAnsi="Times New Roman" w:ascii="Times New Roman"/>
                <w:sz w:val="16"/>
                <w:szCs w:val="16"/>
              </w:rPr>
            </w:pPr>
          </w:p>
          <w:p w:rsidRDefault="00D90A94" w:rsidP="00B72B3F" w:rsidR="00D90A94">
            <w:pPr>
              <w:pStyle w:val="Bezproreda"/>
              <w:spacing w:before="60"/>
              <w:ind w:right="-57"/>
              <w:jc w:val="center"/>
              <w:rPr>
                <w:rFonts w:hAnsi="Times New Roman" w:ascii="Times New Roman"/>
                <w:sz w:val="16"/>
                <w:szCs w:val="16"/>
              </w:rPr>
            </w:pPr>
            <w:r>
              <w:rPr>
                <w:rFonts w:hAnsi="Times New Roman" w:ascii="Times New Roman"/>
                <w:sz w:val="16"/>
                <w:szCs w:val="16"/>
              </w:rPr>
              <w:t>Josipa Pejić</w:t>
            </w:r>
          </w:p>
        </w:tc>
        <w:tc>
          <w:tcPr>
            <w:tcW w:type="pct" w:w="802"/>
          </w:tcPr>
          <w:p w:rsidRDefault="00D90A94" w:rsidP="00B72B3F" w:rsidR="00D90A94" w:rsidRPr="00D90A94">
            <w:pPr>
              <w:pStyle w:val="Bezproreda"/>
              <w:spacing w:before="60"/>
              <w:ind w:right="-57" w:left="-57"/>
              <w:jc w:val="center"/>
              <w:rPr>
                <w:rFonts w:hAnsi="Times New Roman" w:ascii="Times New Roman"/>
                <w:sz w:val="16"/>
                <w:szCs w:val="16"/>
              </w:rPr>
            </w:pPr>
          </w:p>
          <w:p w:rsidRDefault="00D90A94" w:rsidP="00B72B3F" w:rsidR="00D90A94" w:rsidRPr="00D90A94">
            <w:pPr>
              <w:pStyle w:val="Bezproreda"/>
              <w:spacing w:before="60"/>
              <w:ind w:right="-57" w:left="-57"/>
              <w:jc w:val="center"/>
              <w:rPr>
                <w:rFonts w:hAnsi="Times New Roman" w:ascii="Times New Roman"/>
                <w:sz w:val="16"/>
                <w:szCs w:val="16"/>
              </w:rPr>
            </w:pPr>
            <w:r w:rsidRPr="00D90A94">
              <w:rPr>
                <w:rFonts w:hAnsi="Times New Roman" w:ascii="Times New Roman"/>
                <w:sz w:val="16"/>
                <w:szCs w:val="16"/>
              </w:rPr>
              <w:t>43039671975</w:t>
            </w:r>
          </w:p>
        </w:tc>
        <w:tc>
          <w:tcPr>
            <w:tcW w:type="pct" w:w="805"/>
          </w:tcPr>
          <w:p w:rsidRDefault="00D90A94" w:rsidP="00B72B3F" w:rsidR="00D90A94" w:rsidRPr="00D90A94">
            <w:pPr>
              <w:pStyle w:val="Bezproreda"/>
              <w:spacing w:before="60"/>
              <w:ind w:right="-113" w:left="-57"/>
              <w:jc w:val="center"/>
              <w:rPr>
                <w:rFonts w:hAnsi="Times New Roman" w:ascii="Times New Roman"/>
                <w:sz w:val="16"/>
                <w:szCs w:val="16"/>
              </w:rPr>
            </w:pPr>
          </w:p>
          <w:p w:rsidRDefault="00D90A94" w:rsidP="00B72B3F" w:rsidR="00D90A94" w:rsidRPr="00D90A94">
            <w:pPr>
              <w:pStyle w:val="Bezproreda"/>
              <w:spacing w:before="60"/>
              <w:ind w:right="-113" w:left="-57"/>
              <w:jc w:val="center"/>
              <w:rPr>
                <w:rFonts w:hAnsi="Times New Roman" w:ascii="Times New Roman"/>
                <w:sz w:val="16"/>
                <w:szCs w:val="16"/>
              </w:rPr>
            </w:pPr>
            <w:r w:rsidRPr="00D90A94">
              <w:rPr>
                <w:rFonts w:hAnsi="Times New Roman" w:ascii="Times New Roman"/>
                <w:sz w:val="16"/>
                <w:szCs w:val="16"/>
              </w:rPr>
              <w:t>Žuti breg 48a, Zagreb</w:t>
            </w:r>
          </w:p>
        </w:tc>
        <w:tc>
          <w:tcPr>
            <w:tcW w:type="pct" w:w="561"/>
            <w:vAlign w:val="center"/>
          </w:tcPr>
          <w:p w:rsidRDefault="00D90A94" w:rsidP="00B72B3F" w:rsidR="00D90A94" w:rsidRPr="00DB4638">
            <w:pPr>
              <w:pStyle w:val="Bezproreda"/>
              <w:ind w:right="-57" w:left="-57"/>
              <w:jc w:val="center"/>
              <w:rPr>
                <w:rFonts w:hAnsi="Times New Roman" w:ascii="Times New Roman"/>
                <w:sz w:val="16"/>
                <w:szCs w:val="16"/>
              </w:rPr>
            </w:pPr>
            <w:r>
              <w:rPr>
                <w:rFonts w:hAnsi="Times New Roman" w:ascii="Times New Roman"/>
                <w:sz w:val="16"/>
                <w:szCs w:val="16"/>
              </w:rPr>
              <w:t>7.286,35</w:t>
            </w:r>
          </w:p>
        </w:tc>
        <w:tc>
          <w:tcPr>
            <w:tcW w:type="pct" w:w="562"/>
            <w:vAlign w:val="center"/>
          </w:tcPr>
          <w:p w:rsidRDefault="00D90A94" w:rsidP="00B72B3F" w:rsidR="00D90A94" w:rsidRPr="00DB4638">
            <w:pPr>
              <w:pStyle w:val="Bezproreda"/>
              <w:ind w:left="-57"/>
              <w:jc w:val="center"/>
              <w:rPr>
                <w:rFonts w:hAnsi="Times New Roman" w:ascii="Times New Roman"/>
                <w:sz w:val="16"/>
                <w:szCs w:val="16"/>
              </w:rPr>
            </w:pPr>
            <w:r>
              <w:rPr>
                <w:rFonts w:hAnsi="Times New Roman" w:ascii="Times New Roman"/>
                <w:sz w:val="16"/>
                <w:szCs w:val="16"/>
              </w:rPr>
              <w:t>7.286,35</w:t>
            </w:r>
          </w:p>
        </w:tc>
        <w:tc>
          <w:tcPr>
            <w:tcW w:type="pct" w:w="563"/>
            <w:vAlign w:val="center"/>
          </w:tcPr>
          <w:p w:rsidRDefault="00D90A94" w:rsidP="00B72B3F" w:rsidR="00D90A94">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90A94" w:rsidP="00B72B3F" w:rsidR="00D90A94"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278"/>
        <w:gridCol w:w="1701"/>
        <w:gridCol w:w="992"/>
        <w:gridCol w:w="990"/>
        <w:gridCol w:w="994"/>
        <w:gridCol w:w="811"/>
      </w:tblGrid>
      <w:tr w:rsidTr="00ED376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73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976"/>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9"/>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568"/>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570"/>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5"/>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ED3762" w:rsidR="001B318E" w:rsidRPr="00DB4638">
        <w:trPr>
          <w:trHeight w:val="898"/>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Osijek</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1B318E">
            <w:pPr>
              <w:pStyle w:val="Bezproreda"/>
              <w:spacing w:before="60"/>
              <w:ind w:right="-57" w:left="-57"/>
              <w:jc w:val="center"/>
              <w:rPr>
                <w:rFonts w:hAnsi="Times New Roman" w:ascii="Times New Roman"/>
                <w:sz w:val="16"/>
                <w:szCs w:val="16"/>
              </w:rPr>
            </w:pPr>
            <w:r w:rsidRPr="001B318E">
              <w:rPr>
                <w:rFonts w:hAnsi="Times New Roman" w:ascii="Times New Roman"/>
                <w:sz w:val="16"/>
                <w:szCs w:val="16"/>
              </w:rPr>
              <w:t>30050049642</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Ul. Franje Kuhača 9</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Osijek</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5.498,74</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5.498,74</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Osijek</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30050049642</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Ul. Franje Kuhača 9</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Osijek</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3.334,99</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3.334,99</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955FC7" w:rsidR="001B318E" w:rsidRPr="00DB4638">
        <w:trPr>
          <w:trHeight w:val="1485"/>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Plodine d.d.</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1B318E">
            <w:pPr>
              <w:pStyle w:val="Bezproreda"/>
              <w:spacing w:before="60"/>
              <w:ind w:right="-57" w:left="-57"/>
              <w:jc w:val="center"/>
              <w:rPr>
                <w:rFonts w:hAnsi="Times New Roman" w:ascii="Times New Roman"/>
                <w:sz w:val="16"/>
                <w:szCs w:val="16"/>
              </w:rPr>
            </w:pPr>
            <w:r w:rsidRPr="001B318E">
              <w:rPr>
                <w:rFonts w:hAnsi="Times New Roman" w:ascii="Times New Roman"/>
                <w:sz w:val="16"/>
                <w:szCs w:val="16"/>
              </w:rPr>
              <w:t>92510683607</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Ružićeva 29</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Rijeka</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214.119,82</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0,00</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214.119,82</w:t>
            </w:r>
          </w:p>
        </w:tc>
        <w:tc>
          <w:tcPr>
            <w:tcW w:type="pct" w:w="465"/>
          </w:tcPr>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 xml:space="preserve">parnični postupak pri </w:t>
            </w:r>
            <w:r w:rsidR="00B432F2">
              <w:rPr>
                <w:rFonts w:hAnsi="Times New Roman" w:ascii="Times New Roman"/>
                <w:sz w:val="16"/>
                <w:szCs w:val="16"/>
              </w:rPr>
              <w:t>TS</w:t>
            </w:r>
            <w:r w:rsidRPr="00DB4638">
              <w:rPr>
                <w:rFonts w:hAnsi="Times New Roman" w:ascii="Times New Roman"/>
                <w:sz w:val="16"/>
                <w:szCs w:val="16"/>
              </w:rPr>
              <w:t xml:space="preserve"> Rijeci P-1088/2015 u tijeku</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 po žalbi</w:t>
            </w:r>
          </w:p>
          <w:p w:rsidRDefault="001B318E" w:rsidP="00B432F2"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 xml:space="preserve">od 29.12.15. na </w:t>
            </w:r>
            <w:r w:rsidR="00B432F2">
              <w:rPr>
                <w:rFonts w:hAnsi="Times New Roman" w:ascii="Times New Roman"/>
                <w:sz w:val="16"/>
                <w:szCs w:val="16"/>
              </w:rPr>
              <w:t>VTS</w:t>
            </w:r>
          </w:p>
        </w:tc>
      </w:tr>
      <w:tr w:rsidTr="00955FC7" w:rsidR="001B318E" w:rsidRPr="00DB4638">
        <w:trPr>
          <w:trHeight w:val="789"/>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w:t>
            </w:r>
          </w:p>
        </w:tc>
        <w:tc>
          <w:tcPr>
            <w:tcW w:type="pct" w:w="813"/>
          </w:tcPr>
          <w:p w:rsidRDefault="001B318E" w:rsidP="00291F41" w:rsidR="001B318E">
            <w:pPr>
              <w:pStyle w:val="Bezproreda"/>
              <w:spacing w:before="60"/>
              <w:ind w:right="-57"/>
              <w:jc w:val="center"/>
              <w:rPr>
                <w:rFonts w:hAnsi="Times New Roman" w:ascii="Times New Roman"/>
                <w:sz w:val="16"/>
                <w:szCs w:val="16"/>
              </w:rPr>
            </w:pPr>
          </w:p>
          <w:p w:rsidRDefault="001B318E" w:rsidP="00291F41" w:rsidR="001B318E"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Republika Hrvatska, Ministarstvo financija</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Katančićeva 5</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1B318E" w:rsidP="00291F41" w:rsidR="001B318E" w:rsidRPr="00B66D77">
            <w:pPr>
              <w:pStyle w:val="Bezproreda"/>
              <w:spacing w:before="60"/>
              <w:ind w:right="-57" w:left="-57"/>
              <w:jc w:val="center"/>
              <w:rPr>
                <w:rFonts w:hAnsi="Times New Roman" w:ascii="Times New Roman"/>
                <w:sz w:val="16"/>
                <w:szCs w:val="16"/>
              </w:rPr>
            </w:pPr>
          </w:p>
          <w:p w:rsidRDefault="001B318E" w:rsidP="00291F41" w:rsidR="001B318E" w:rsidRPr="00B66D77">
            <w:pPr>
              <w:pStyle w:val="Bezproreda"/>
              <w:spacing w:before="60"/>
              <w:ind w:right="-57" w:left="-57"/>
              <w:jc w:val="center"/>
              <w:rPr>
                <w:rFonts w:hAnsi="Times New Roman" w:ascii="Times New Roman"/>
                <w:sz w:val="16"/>
                <w:szCs w:val="16"/>
              </w:rPr>
            </w:pPr>
            <w:r w:rsidRPr="00B66D77">
              <w:rPr>
                <w:rFonts w:hAnsi="Times New Roman" w:ascii="Times New Roman"/>
                <w:sz w:val="16"/>
                <w:szCs w:val="16"/>
              </w:rPr>
              <w:t>1.437.413,79</w:t>
            </w:r>
          </w:p>
        </w:tc>
        <w:tc>
          <w:tcPr>
            <w:tcW w:type="pct" w:w="568"/>
          </w:tcPr>
          <w:p w:rsidRDefault="001B318E" w:rsidP="00291F41" w:rsidR="001B318E" w:rsidRPr="00B66D77">
            <w:pPr>
              <w:pStyle w:val="Bezproreda"/>
              <w:spacing w:before="60"/>
              <w:ind w:right="-57" w:left="-57"/>
              <w:jc w:val="center"/>
              <w:rPr>
                <w:rFonts w:hAnsi="Times New Roman" w:ascii="Times New Roman"/>
                <w:sz w:val="16"/>
                <w:szCs w:val="16"/>
              </w:rPr>
            </w:pPr>
          </w:p>
          <w:p w:rsidRDefault="001B318E" w:rsidP="00291F41" w:rsidR="001B318E" w:rsidRPr="00B66D77">
            <w:pPr>
              <w:pStyle w:val="Bezproreda"/>
              <w:spacing w:before="60"/>
              <w:ind w:right="-57" w:left="-57"/>
              <w:jc w:val="center"/>
              <w:rPr>
                <w:rFonts w:hAnsi="Times New Roman" w:ascii="Times New Roman"/>
                <w:sz w:val="16"/>
                <w:szCs w:val="16"/>
              </w:rPr>
            </w:pPr>
            <w:r w:rsidRPr="00B66D77">
              <w:rPr>
                <w:rFonts w:hAnsi="Times New Roman" w:ascii="Times New Roman"/>
                <w:sz w:val="16"/>
                <w:szCs w:val="16"/>
              </w:rPr>
              <w:t>1.437.413,79</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B66D77"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B66D77" w:rsidP="00291F41" w:rsidR="00B66D77">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Hrvatski telekom d.d.</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1B318E">
            <w:pPr>
              <w:pStyle w:val="Bezproreda"/>
              <w:spacing w:before="60"/>
              <w:ind w:right="-57" w:left="-57"/>
              <w:jc w:val="center"/>
              <w:rPr>
                <w:rFonts w:hAnsi="Times New Roman" w:ascii="Times New Roman"/>
                <w:sz w:val="16"/>
                <w:szCs w:val="16"/>
              </w:rPr>
            </w:pPr>
            <w:r w:rsidRPr="001B318E">
              <w:rPr>
                <w:rFonts w:hAnsi="Times New Roman" w:ascii="Times New Roman"/>
                <w:sz w:val="16"/>
                <w:szCs w:val="16"/>
              </w:rPr>
              <w:t>81793146560</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R.F. Mihanovića 9</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5.268,20</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5.268,20</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Hrvatske vode</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28921383001</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Splavarska 2A</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Osijek</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3.089,78</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3.089,78</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UNIQA osiguranje d.d.</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75665455333</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Planinska 13A</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15.544,19</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15.544,19</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pPr>
              <w:pStyle w:val="Bezproreda"/>
              <w:spacing w:before="60"/>
              <w:ind w:right="-57" w:left="-57"/>
              <w:jc w:val="center"/>
              <w:rPr>
                <w:rFonts w:hAnsi="Times New Roman" w:ascii="Times New Roman"/>
                <w:sz w:val="16"/>
                <w:szCs w:val="16"/>
              </w:rPr>
            </w:pPr>
            <w:r>
              <w:rPr>
                <w:rFonts w:hAnsi="Times New Roman" w:ascii="Times New Roman"/>
                <w:sz w:val="16"/>
                <w:szCs w:val="16"/>
              </w:rPr>
              <w:t>/</w:t>
            </w:r>
          </w:p>
          <w:p w:rsidRDefault="001B318E" w:rsidP="00291F41" w:rsidR="001B318E" w:rsidRPr="00DB4638">
            <w:pPr>
              <w:pStyle w:val="Bezproreda"/>
              <w:spacing w:before="60"/>
              <w:ind w:right="-57" w:left="-57"/>
              <w:jc w:val="center"/>
              <w:rPr>
                <w:rFonts w:hAnsi="Times New Roman" w:ascii="Times New Roman"/>
                <w:sz w:val="16"/>
                <w:szCs w:val="16"/>
              </w:rPr>
            </w:pP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8.</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Gradska čistoća d.o.o.</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54873130289</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Stjepana Radića 100</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Šibenik</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11.924,12</w:t>
            </w:r>
          </w:p>
        </w:tc>
        <w:tc>
          <w:tcPr>
            <w:tcW w:type="pct" w:w="568"/>
          </w:tcPr>
          <w:p w:rsidRDefault="001B318E" w:rsidP="001B318E" w:rsidR="001B318E">
            <w:pPr>
              <w:pStyle w:val="Bezproreda"/>
              <w:tabs>
                <w:tab w:pos="387" w:val="center"/>
              </w:tabs>
              <w:spacing w:before="60"/>
              <w:ind w:right="-57" w:left="-57"/>
              <w:rPr>
                <w:rFonts w:hAnsi="Times New Roman" w:ascii="Times New Roman"/>
                <w:sz w:val="16"/>
                <w:szCs w:val="16"/>
              </w:rPr>
            </w:pPr>
          </w:p>
          <w:p w:rsidRDefault="001B318E" w:rsidP="001B318E" w:rsidR="001B318E" w:rsidRPr="00DB4638">
            <w:pPr>
              <w:pStyle w:val="Bezproreda"/>
              <w:tabs>
                <w:tab w:pos="387" w:val="center"/>
              </w:tabs>
              <w:spacing w:before="60"/>
              <w:ind w:right="-57" w:left="-57"/>
              <w:rPr>
                <w:rFonts w:hAnsi="Times New Roman" w:ascii="Times New Roman"/>
                <w:sz w:val="16"/>
                <w:szCs w:val="16"/>
              </w:rPr>
            </w:pPr>
            <w:r>
              <w:rPr>
                <w:rFonts w:hAnsi="Times New Roman" w:ascii="Times New Roman"/>
                <w:sz w:val="16"/>
                <w:szCs w:val="16"/>
              </w:rPr>
              <w:tab/>
            </w:r>
            <w:r w:rsidRPr="00DB4638">
              <w:rPr>
                <w:rFonts w:hAnsi="Times New Roman" w:ascii="Times New Roman"/>
                <w:sz w:val="16"/>
                <w:szCs w:val="16"/>
              </w:rPr>
              <w:t>11.924,12</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9.</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Čistoća d.o.o.</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38812451417</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Put Plokita 81</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bookmarkStart w:name="OLE_LINK1" w:id="5"/>
            <w:bookmarkStart w:name="OLE_LINK2" w:id="6"/>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40.900,06</w:t>
            </w:r>
            <w:bookmarkEnd w:id="5"/>
            <w:bookmarkEnd w:id="6"/>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22.676,23</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18.223,83</w:t>
            </w:r>
          </w:p>
        </w:tc>
        <w:tc>
          <w:tcPr>
            <w:tcW w:type="pct" w:w="465"/>
          </w:tcPr>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Zastara (računi za razdoblje 01.06.'04. -01.06.'10.)</w:t>
            </w:r>
          </w:p>
          <w:p w:rsidRDefault="001B318E" w:rsidP="00955FC7"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/čl. 228. st.1. ZOO</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bookmarkStart w:name="_Hlk476330075" w:id="7"/>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10.</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Intereuropa d.o.o.</w:t>
            </w:r>
          </w:p>
          <w:p w:rsidRDefault="001B318E" w:rsidP="00291F41" w:rsidR="001B318E" w:rsidRPr="00DB4638">
            <w:pPr>
              <w:pStyle w:val="Bezproreda"/>
              <w:spacing w:before="60"/>
              <w:ind w:right="-57" w:left="-57"/>
              <w:jc w:val="center"/>
              <w:rPr>
                <w:rFonts w:hAnsi="Times New Roman" w:ascii="Times New Roman"/>
                <w:sz w:val="16"/>
                <w:szCs w:val="16"/>
              </w:rPr>
            </w:pP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85514716931</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Josipa Lončara 3</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3.843,92</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3.843,92</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11.</w:t>
            </w:r>
          </w:p>
        </w:tc>
        <w:tc>
          <w:tcPr>
            <w:tcW w:type="pct" w:w="81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Pula - Pola</w:t>
            </w:r>
          </w:p>
        </w:tc>
        <w:tc>
          <w:tcPr>
            <w:tcW w:type="pct" w:w="733"/>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79517841355</w:t>
            </w:r>
          </w:p>
        </w:tc>
        <w:tc>
          <w:tcPr>
            <w:tcW w:type="pct" w:w="976"/>
          </w:tcPr>
          <w:p w:rsidRDefault="001B318E" w:rsidP="00291F41" w:rsidR="001B318E">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Forum 1</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Pula</w:t>
            </w:r>
          </w:p>
        </w:tc>
        <w:tc>
          <w:tcPr>
            <w:tcW w:type="pct" w:w="569"/>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3.603,47</w:t>
            </w:r>
          </w:p>
        </w:tc>
        <w:tc>
          <w:tcPr>
            <w:tcW w:type="pct" w:w="568"/>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1.583,05</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2.020,42</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 xml:space="preserve">nije priložena isprava iz koje </w:t>
            </w:r>
            <w:r w:rsidRPr="00DB4638">
              <w:rPr>
                <w:rFonts w:hAnsi="Times New Roman" w:ascii="Times New Roman"/>
                <w:sz w:val="16"/>
                <w:szCs w:val="16"/>
              </w:rPr>
              <w:lastRenderedPageBreak/>
              <w:t>tražbina proizlazi, odnosno kojom se dokazuje</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12.</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Societe Generale – Splitska banka d.d.</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69326397242</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Ruđera Boškovića 16</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10.641.246,72</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10.641.246,72</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13.</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Hrvatsko društvo skladatelja</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56668956985</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Berislavićeva 9</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105,19</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105,19</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14.</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Branimirova obala 17</w:t>
            </w:r>
          </w:p>
          <w:p w:rsidRDefault="001B318E" w:rsidP="00291F41" w:rsidR="001B318E"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9.979,44</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9.979,44</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Hrvatske vode</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28921383001</w:t>
            </w:r>
          </w:p>
        </w:tc>
        <w:tc>
          <w:tcPr>
            <w:tcW w:type="pct" w:w="976"/>
          </w:tcPr>
          <w:p w:rsidRDefault="00ED3762" w:rsidP="00291F41" w:rsidR="00ED3762">
            <w:pPr>
              <w:pStyle w:val="Bezproreda"/>
              <w:spacing w:before="60"/>
              <w:ind w:right="-170" w:left="-57"/>
              <w:jc w:val="center"/>
              <w:rPr>
                <w:rFonts w:hAnsi="Times New Roman" w:ascii="Times New Roman"/>
                <w:sz w:val="16"/>
                <w:szCs w:val="16"/>
              </w:rPr>
            </w:pPr>
          </w:p>
          <w:p w:rsidRDefault="001B318E" w:rsidP="00291F41" w:rsidR="001B318E" w:rsidRPr="00DB4638">
            <w:pPr>
              <w:pStyle w:val="Bezproreda"/>
              <w:spacing w:before="60"/>
              <w:ind w:right="-170" w:left="-57"/>
              <w:jc w:val="center"/>
              <w:rPr>
                <w:rFonts w:hAnsi="Times New Roman" w:ascii="Times New Roman"/>
                <w:sz w:val="16"/>
                <w:szCs w:val="16"/>
              </w:rPr>
            </w:pPr>
            <w:r w:rsidRPr="00DB4638">
              <w:rPr>
                <w:rFonts w:hAnsi="Times New Roman" w:ascii="Times New Roman"/>
                <w:sz w:val="16"/>
                <w:szCs w:val="16"/>
              </w:rPr>
              <w:t>Ul.grada Vukovara</w:t>
            </w:r>
            <w:r w:rsidR="00ED3762">
              <w:rPr>
                <w:rFonts w:hAnsi="Times New Roman" w:ascii="Times New Roman"/>
                <w:sz w:val="16"/>
                <w:szCs w:val="16"/>
              </w:rPr>
              <w:t xml:space="preserve"> 220</w:t>
            </w:r>
          </w:p>
          <w:p w:rsidRDefault="001B318E" w:rsidP="00291F41" w:rsidR="001B318E" w:rsidRPr="00DB4638">
            <w:pPr>
              <w:pStyle w:val="Bezproreda"/>
              <w:ind w:right="-170" w:left="-57"/>
              <w:jc w:val="center"/>
              <w:rPr>
                <w:rFonts w:hAnsi="Times New Roman" w:ascii="Times New Roman"/>
                <w:sz w:val="16"/>
                <w:szCs w:val="16"/>
              </w:rPr>
            </w:pPr>
            <w:r w:rsidRPr="00DB4638">
              <w:rPr>
                <w:rFonts w:hAnsi="Times New Roman" w:ascii="Times New Roman"/>
                <w:sz w:val="16"/>
                <w:szCs w:val="16"/>
              </w:rPr>
              <w:t>Zagreb</w:t>
            </w:r>
          </w:p>
          <w:p w:rsidRDefault="001B318E" w:rsidP="00291F41" w:rsidR="001B318E" w:rsidRPr="00DB4638">
            <w:pPr>
              <w:pStyle w:val="Bezproreda"/>
              <w:spacing w:before="60"/>
              <w:ind w:right="-170" w:left="-57"/>
              <w:jc w:val="center"/>
              <w:rPr>
                <w:rFonts w:hAnsi="Times New Roman" w:ascii="Times New Roman"/>
                <w:sz w:val="16"/>
                <w:szCs w:val="16"/>
              </w:rPr>
            </w:pP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32.655,64</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32.655,64</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16.</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Zagreb</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61817894937</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Trg S. Radića 1</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194.245,11</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194.245,11</w:t>
            </w:r>
          </w:p>
        </w:tc>
        <w:tc>
          <w:tcPr>
            <w:tcW w:type="pct" w:w="570"/>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pPr>
              <w:pStyle w:val="Bezproreda"/>
              <w:spacing w:before="60"/>
              <w:ind w:right="-57" w:left="-57"/>
              <w:jc w:val="center"/>
              <w:rPr>
                <w:rFonts w:hAnsi="Times New Roman" w:ascii="Times New Roman"/>
                <w:sz w:val="16"/>
                <w:szCs w:val="16"/>
              </w:rPr>
            </w:pPr>
            <w:r>
              <w:rPr>
                <w:rFonts w:hAnsi="Times New Roman" w:ascii="Times New Roman"/>
                <w:sz w:val="16"/>
                <w:szCs w:val="16"/>
              </w:rPr>
              <w:t>/</w:t>
            </w:r>
          </w:p>
          <w:p w:rsidRDefault="00ED3762" w:rsidP="00291F41" w:rsidR="00ED3762" w:rsidRPr="00DB4638">
            <w:pPr>
              <w:pStyle w:val="Bezproreda"/>
              <w:spacing w:before="60"/>
              <w:ind w:right="-57" w:left="-57"/>
              <w:jc w:val="center"/>
              <w:rPr>
                <w:rFonts w:hAnsi="Times New Roman" w:ascii="Times New Roman"/>
                <w:sz w:val="16"/>
                <w:szCs w:val="16"/>
              </w:rPr>
            </w:pP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17.</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Rijeka</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54382731928</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Korzo 16</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Rijeka</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51.305,89</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51.305,89</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pPr>
              <w:pStyle w:val="Bezproreda"/>
              <w:spacing w:before="60"/>
              <w:ind w:right="-57" w:left="-57"/>
              <w:jc w:val="center"/>
              <w:rPr>
                <w:rFonts w:hAnsi="Times New Roman" w:ascii="Times New Roman"/>
                <w:sz w:val="16"/>
                <w:szCs w:val="16"/>
              </w:rPr>
            </w:pPr>
            <w:r>
              <w:rPr>
                <w:rFonts w:hAnsi="Times New Roman" w:ascii="Times New Roman"/>
                <w:sz w:val="16"/>
                <w:szCs w:val="16"/>
              </w:rPr>
              <w:t>/</w:t>
            </w:r>
          </w:p>
          <w:p w:rsidRDefault="00ED3762" w:rsidP="00ED3762" w:rsidR="00ED3762" w:rsidRPr="00DB4638">
            <w:pPr>
              <w:pStyle w:val="Bezproreda"/>
              <w:spacing w:before="60"/>
              <w:ind w:right="-57"/>
              <w:rPr>
                <w:rFonts w:hAnsi="Times New Roman" w:ascii="Times New Roman"/>
                <w:sz w:val="16"/>
                <w:szCs w:val="16"/>
              </w:rPr>
            </w:pP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Zajednički odvjetnički ured Ecija Kuljiš – Bajić i Meri Blaslov Pavasović</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14645320041</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Ćiril Metodova 38</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131.791,74</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131.791,74</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19.</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sidRPr="00ED3762">
              <w:rPr>
                <w:rFonts w:hAnsi="Times New Roman" w:ascii="Times New Roman"/>
                <w:sz w:val="16"/>
                <w:szCs w:val="16"/>
              </w:rPr>
              <w:t>Trgovinski centar Zadar - FAZA 2 d.o.o.</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70447395541</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ED3762" w:rsidP="00291F41" w:rsidR="001B318E" w:rsidRPr="00DB4638">
            <w:pPr>
              <w:pStyle w:val="Bezproreda"/>
              <w:spacing w:before="60"/>
              <w:ind w:right="-113" w:left="-57"/>
              <w:jc w:val="center"/>
              <w:rPr>
                <w:rFonts w:hAnsi="Times New Roman" w:ascii="Times New Roman"/>
                <w:sz w:val="16"/>
                <w:szCs w:val="16"/>
              </w:rPr>
            </w:pPr>
            <w:r>
              <w:rPr>
                <w:rFonts w:hAnsi="Times New Roman" w:ascii="Times New Roman"/>
                <w:sz w:val="16"/>
                <w:szCs w:val="16"/>
              </w:rPr>
              <w:t>Murvička 1,</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Zadar</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845.156,38</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845.156,38</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20.</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Hrvatska radiotelevizija</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68419124305</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Prisavlje 3</w:t>
            </w: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3.181,66</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3.181,66</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ED3762" w:rsidP="00ED3762" w:rsidR="00ED3762">
            <w:pPr>
              <w:pStyle w:val="Bezproreda"/>
              <w:spacing w:before="60"/>
              <w:ind w:right="-57" w:left="-57"/>
              <w:rPr>
                <w:rFonts w:hAnsi="Times New Roman" w:ascii="Times New Roman"/>
                <w:sz w:val="16"/>
                <w:szCs w:val="16"/>
              </w:rPr>
            </w:pPr>
          </w:p>
          <w:p w:rsidRDefault="00ED3762" w:rsidP="00ED3762"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21.</w:t>
            </w:r>
          </w:p>
          <w:p w:rsidRDefault="00ED3762" w:rsidP="00291F41" w:rsidR="00ED3762" w:rsidRPr="00DB4638">
            <w:pPr>
              <w:pStyle w:val="Bezproreda"/>
              <w:spacing w:before="60"/>
              <w:ind w:right="-57" w:left="-57"/>
              <w:jc w:val="center"/>
              <w:rPr>
                <w:rFonts w:hAnsi="Times New Roman" w:ascii="Times New Roman"/>
                <w:sz w:val="16"/>
                <w:szCs w:val="16"/>
              </w:rPr>
            </w:pP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 xml:space="preserve">CROATIA OSIGURANJE </w:t>
            </w:r>
            <w:r w:rsidR="001B318E" w:rsidRPr="00DB4638">
              <w:rPr>
                <w:rFonts w:hAnsi="Times New Roman" w:ascii="Times New Roman"/>
                <w:sz w:val="16"/>
                <w:szCs w:val="16"/>
              </w:rPr>
              <w:t>d.d.</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26187994862</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Vatroslava Jagića 33</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3.439,99</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3.439,99</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22.</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Fabricor d.o.o.</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67341813664</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Škorpikova 34/2</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322.181,31</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322.181,31</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ED3762" w:rsidP="00291F41" w:rsidR="00ED376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23.</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sidRPr="00ED3762">
              <w:rPr>
                <w:rFonts w:hAnsi="Times New Roman" w:ascii="Times New Roman"/>
                <w:sz w:val="16"/>
                <w:szCs w:val="16"/>
              </w:rPr>
              <w:t>ERSTE&amp;STEIERMÄRKISCHE BANK d. d.</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sidRPr="00ED3762">
              <w:rPr>
                <w:rFonts w:hAnsi="Times New Roman" w:ascii="Times New Roman"/>
                <w:sz w:val="16"/>
                <w:szCs w:val="16"/>
              </w:rPr>
              <w:t>23057039320</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Jadranski trg 3</w:t>
            </w:r>
            <w:r w:rsidR="00ED3762">
              <w:rPr>
                <w:rFonts w:hAnsi="Times New Roman" w:ascii="Times New Roman"/>
                <w:sz w:val="16"/>
                <w:szCs w:val="16"/>
              </w:rPr>
              <w:t>/</w:t>
            </w:r>
            <w:r w:rsidRPr="00DB4638">
              <w:rPr>
                <w:rFonts w:hAnsi="Times New Roman" w:ascii="Times New Roman"/>
                <w:sz w:val="16"/>
                <w:szCs w:val="16"/>
              </w:rPr>
              <w:t>A</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Rijeka</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1.372.837,95</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1.372.837,95</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ED3762" w:rsidR="001B318E" w:rsidRPr="00DB4638">
        <w:trPr>
          <w:jc w:val="center"/>
        </w:trPr>
        <w:tc>
          <w:tcPr>
            <w:tcW w:type="pct" w:w="306"/>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24.</w:t>
            </w:r>
          </w:p>
        </w:tc>
        <w:tc>
          <w:tcPr>
            <w:tcW w:type="pct" w:w="813"/>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MANTA d.o.o.</w:t>
            </w:r>
          </w:p>
        </w:tc>
        <w:tc>
          <w:tcPr>
            <w:tcW w:type="pct" w:w="733"/>
          </w:tcPr>
          <w:p w:rsidRDefault="00ED3762" w:rsidP="00291F41" w:rsidR="00ED3762">
            <w:pPr>
              <w:pStyle w:val="Bezproreda"/>
              <w:spacing w:before="60"/>
              <w:ind w:right="-57" w:left="-57"/>
              <w:jc w:val="center"/>
              <w:rPr>
                <w:rFonts w:hAnsi="Times New Roman" w:ascii="Times New Roman"/>
                <w:sz w:val="16"/>
                <w:szCs w:val="16"/>
              </w:rPr>
            </w:pPr>
          </w:p>
          <w:p w:rsidRDefault="00ED3762" w:rsidP="00291F41" w:rsidR="001B318E" w:rsidRPr="00ED3762">
            <w:pPr>
              <w:pStyle w:val="Bezproreda"/>
              <w:spacing w:before="60"/>
              <w:ind w:right="-57" w:left="-57"/>
              <w:jc w:val="center"/>
              <w:rPr>
                <w:rFonts w:hAnsi="Times New Roman" w:ascii="Times New Roman"/>
                <w:sz w:val="16"/>
                <w:szCs w:val="16"/>
              </w:rPr>
            </w:pPr>
            <w:r w:rsidRPr="00ED3762">
              <w:rPr>
                <w:rFonts w:hAnsi="Times New Roman" w:ascii="Times New Roman"/>
                <w:sz w:val="16"/>
                <w:szCs w:val="16"/>
              </w:rPr>
              <w:t>44426143196</w:t>
            </w:r>
          </w:p>
        </w:tc>
        <w:tc>
          <w:tcPr>
            <w:tcW w:type="pct" w:w="976"/>
          </w:tcPr>
          <w:p w:rsidRDefault="00ED3762" w:rsidP="00291F41" w:rsidR="00ED376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Jankomir 33</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439.875,27</w:t>
            </w:r>
          </w:p>
        </w:tc>
        <w:tc>
          <w:tcPr>
            <w:tcW w:type="pct" w:w="568"/>
          </w:tcPr>
          <w:p w:rsidRDefault="00ED3762" w:rsidP="00291F41" w:rsidR="00ED376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340.857,78</w:t>
            </w:r>
          </w:p>
        </w:tc>
        <w:tc>
          <w:tcPr>
            <w:tcW w:type="pct" w:w="570"/>
          </w:tcPr>
          <w:p w:rsidRDefault="00ED3762" w:rsidP="00291F41" w:rsidR="00ED376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99.017,49</w:t>
            </w:r>
          </w:p>
        </w:tc>
        <w:tc>
          <w:tcPr>
            <w:tcW w:type="pct" w:w="465"/>
          </w:tcPr>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Zastara</w:t>
            </w: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/čl. 223., 226.st.1. ZOO-a</w:t>
            </w:r>
          </w:p>
        </w:tc>
      </w:tr>
      <w:tr w:rsidTr="00955FC7" w:rsidR="001B318E" w:rsidRPr="00DB4638">
        <w:trPr>
          <w:trHeight w:val="557"/>
          <w:jc w:val="center"/>
        </w:trPr>
        <w:tc>
          <w:tcPr>
            <w:tcW w:type="pct" w:w="306"/>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25.</w:t>
            </w:r>
          </w:p>
        </w:tc>
        <w:tc>
          <w:tcPr>
            <w:tcW w:type="pct" w:w="813"/>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Afirmacija Karlovac d.o.o.</w:t>
            </w:r>
          </w:p>
        </w:tc>
        <w:tc>
          <w:tcPr>
            <w:tcW w:type="pct" w:w="733"/>
          </w:tcPr>
          <w:p w:rsidRDefault="00C15CA2" w:rsidP="00291F41" w:rsidR="00C15CA2" w:rsidRPr="00C15CA2">
            <w:pPr>
              <w:pStyle w:val="Bezproreda"/>
              <w:spacing w:before="60"/>
              <w:ind w:right="-57" w:left="-57"/>
              <w:jc w:val="center"/>
              <w:rPr>
                <w:rFonts w:hAnsi="Times New Roman" w:ascii="Times New Roman"/>
                <w:sz w:val="16"/>
                <w:szCs w:val="16"/>
              </w:rPr>
            </w:pPr>
          </w:p>
          <w:p w:rsidRDefault="00C15CA2" w:rsidP="00291F41" w:rsidR="001B318E" w:rsidRPr="00C15CA2">
            <w:pPr>
              <w:pStyle w:val="Bezproreda"/>
              <w:spacing w:before="60"/>
              <w:ind w:right="-57" w:left="-57"/>
              <w:jc w:val="center"/>
              <w:rPr>
                <w:rFonts w:hAnsi="Times New Roman" w:ascii="Times New Roman"/>
                <w:sz w:val="16"/>
                <w:szCs w:val="16"/>
              </w:rPr>
            </w:pPr>
            <w:r w:rsidRPr="00C15CA2">
              <w:rPr>
                <w:rFonts w:hAnsi="Times New Roman" w:ascii="Times New Roman"/>
                <w:sz w:val="16"/>
                <w:szCs w:val="16"/>
              </w:rPr>
              <w:t>44734581304</w:t>
            </w:r>
          </w:p>
        </w:tc>
        <w:tc>
          <w:tcPr>
            <w:tcW w:type="pct" w:w="976"/>
          </w:tcPr>
          <w:p w:rsidRDefault="00C15CA2" w:rsidP="00291F41" w:rsidR="00C15CA2">
            <w:pPr>
              <w:pStyle w:val="Bezproreda"/>
              <w:spacing w:before="60"/>
              <w:ind w:right="-170" w:left="-113"/>
              <w:jc w:val="center"/>
              <w:rPr>
                <w:rFonts w:hAnsi="Times New Roman" w:ascii="Times New Roman"/>
                <w:sz w:val="16"/>
                <w:szCs w:val="16"/>
              </w:rPr>
            </w:pPr>
          </w:p>
          <w:p w:rsidRDefault="001B318E" w:rsidP="00291F41" w:rsidR="001B318E" w:rsidRPr="00DB4638">
            <w:pPr>
              <w:pStyle w:val="Bezproreda"/>
              <w:spacing w:before="60"/>
              <w:ind w:right="-170" w:left="-113"/>
              <w:jc w:val="center"/>
              <w:rPr>
                <w:rFonts w:hAnsi="Times New Roman" w:ascii="Times New Roman"/>
                <w:sz w:val="16"/>
                <w:szCs w:val="16"/>
              </w:rPr>
            </w:pPr>
            <w:r w:rsidRPr="00DB4638">
              <w:rPr>
                <w:rFonts w:hAnsi="Times New Roman" w:ascii="Times New Roman"/>
                <w:sz w:val="16"/>
                <w:szCs w:val="16"/>
              </w:rPr>
              <w:t>Avenija V.Holjevca 62</w:t>
            </w:r>
          </w:p>
          <w:p w:rsidRDefault="001B318E" w:rsidP="00291F41" w:rsidR="001B318E" w:rsidRPr="00DB4638">
            <w:pPr>
              <w:pStyle w:val="Bezproreda"/>
              <w:ind w:right="-170" w:left="-113"/>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5.204,54</w:t>
            </w:r>
          </w:p>
        </w:tc>
        <w:tc>
          <w:tcPr>
            <w:tcW w:type="pct" w:w="568"/>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5.204,54</w:t>
            </w:r>
          </w:p>
        </w:tc>
        <w:tc>
          <w:tcPr>
            <w:tcW w:type="pct" w:w="570"/>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C15CA2" w:rsidP="00291F41" w:rsidR="00C15CA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ED3762" w:rsidR="001B318E" w:rsidRPr="00DB4638">
        <w:trPr>
          <w:jc w:val="center"/>
        </w:trPr>
        <w:tc>
          <w:tcPr>
            <w:tcW w:type="pct" w:w="306"/>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26.</w:t>
            </w:r>
          </w:p>
        </w:tc>
        <w:tc>
          <w:tcPr>
            <w:tcW w:type="pct" w:w="813"/>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Granit-Vrkić d.o.o.</w:t>
            </w:r>
          </w:p>
        </w:tc>
        <w:tc>
          <w:tcPr>
            <w:tcW w:type="pct" w:w="733"/>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70161208868</w:t>
            </w:r>
          </w:p>
        </w:tc>
        <w:tc>
          <w:tcPr>
            <w:tcW w:type="pct" w:w="976"/>
          </w:tcPr>
          <w:p w:rsidRDefault="00C15CA2" w:rsidP="00291F41" w:rsidR="00C15CA2">
            <w:pPr>
              <w:pStyle w:val="Bezproreda"/>
              <w:spacing w:before="60"/>
              <w:ind w:right="-170" w:left="-113"/>
              <w:jc w:val="center"/>
              <w:rPr>
                <w:rFonts w:hAnsi="Times New Roman" w:ascii="Times New Roman"/>
                <w:sz w:val="16"/>
                <w:szCs w:val="16"/>
              </w:rPr>
            </w:pPr>
          </w:p>
          <w:p w:rsidRDefault="00C15CA2" w:rsidP="00291F41" w:rsidR="00C15CA2">
            <w:pPr>
              <w:pStyle w:val="Bezproreda"/>
              <w:spacing w:before="60"/>
              <w:ind w:right="-170" w:left="-113"/>
              <w:jc w:val="center"/>
              <w:rPr>
                <w:rFonts w:hAnsi="Times New Roman" w:ascii="Times New Roman"/>
                <w:sz w:val="16"/>
                <w:szCs w:val="16"/>
              </w:rPr>
            </w:pPr>
          </w:p>
          <w:p w:rsidRDefault="001B318E" w:rsidP="00291F41" w:rsidR="001B318E" w:rsidRPr="00DB4638">
            <w:pPr>
              <w:pStyle w:val="Bezproreda"/>
              <w:spacing w:before="60"/>
              <w:ind w:right="-170" w:left="-113"/>
              <w:jc w:val="center"/>
              <w:rPr>
                <w:rFonts w:hAnsi="Times New Roman" w:ascii="Times New Roman"/>
                <w:sz w:val="16"/>
                <w:szCs w:val="16"/>
              </w:rPr>
            </w:pPr>
            <w:r w:rsidRPr="00DB4638">
              <w:rPr>
                <w:rFonts w:hAnsi="Times New Roman" w:ascii="Times New Roman"/>
                <w:sz w:val="16"/>
                <w:szCs w:val="16"/>
              </w:rPr>
              <w:t>Avenija V.Holjevca 62</w:t>
            </w:r>
          </w:p>
          <w:p w:rsidRDefault="001B318E" w:rsidP="00291F41" w:rsidR="001B318E" w:rsidRPr="00DB4638">
            <w:pPr>
              <w:pStyle w:val="Bezproreda"/>
              <w:spacing w:after="60"/>
              <w:ind w:right="-170" w:left="-113"/>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C15CA2" w:rsidP="00291F41" w:rsidR="00C15CA2">
            <w:pPr>
              <w:pStyle w:val="Bezproreda"/>
              <w:spacing w:before="60"/>
              <w:ind w:right="-113" w:left="-113"/>
              <w:jc w:val="center"/>
              <w:rPr>
                <w:rFonts w:hAnsi="Times New Roman" w:ascii="Times New Roman"/>
                <w:sz w:val="16"/>
                <w:szCs w:val="16"/>
              </w:rPr>
            </w:pPr>
          </w:p>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332.486,51</w:t>
            </w:r>
          </w:p>
        </w:tc>
        <w:tc>
          <w:tcPr>
            <w:tcW w:type="pct" w:w="568"/>
          </w:tcPr>
          <w:p w:rsidRDefault="00C15CA2" w:rsidP="00291F41" w:rsidR="00C15CA2">
            <w:pPr>
              <w:pStyle w:val="Bezproreda"/>
              <w:spacing w:before="60"/>
              <w:ind w:right="-113" w:left="-113"/>
              <w:jc w:val="center"/>
              <w:rPr>
                <w:rFonts w:hAnsi="Times New Roman" w:ascii="Times New Roman"/>
                <w:sz w:val="16"/>
                <w:szCs w:val="16"/>
              </w:rPr>
            </w:pPr>
          </w:p>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332.486,51</w:t>
            </w:r>
          </w:p>
        </w:tc>
        <w:tc>
          <w:tcPr>
            <w:tcW w:type="pct" w:w="570"/>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1B318E" w:rsidP="00291F41" w:rsidR="001B318E">
            <w:pPr>
              <w:pStyle w:val="Bezproreda"/>
              <w:spacing w:before="60"/>
              <w:ind w:right="-57" w:left="-57"/>
              <w:jc w:val="center"/>
              <w:rPr>
                <w:rFonts w:hAnsi="Times New Roman" w:ascii="Times New Roman"/>
                <w:sz w:val="16"/>
                <w:szCs w:val="16"/>
              </w:rPr>
            </w:pPr>
          </w:p>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C15CA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55FC7" w:rsidR="001B318E" w:rsidRPr="00DB4638">
        <w:trPr>
          <w:trHeight w:val="70"/>
          <w:jc w:val="center"/>
        </w:trPr>
        <w:tc>
          <w:tcPr>
            <w:tcW w:type="pct" w:w="306"/>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27.</w:t>
            </w:r>
          </w:p>
        </w:tc>
        <w:tc>
          <w:tcPr>
            <w:tcW w:type="pct" w:w="813"/>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Revizorska tvrtka auditor d.o.o.</w:t>
            </w:r>
          </w:p>
        </w:tc>
        <w:tc>
          <w:tcPr>
            <w:tcW w:type="pct" w:w="733"/>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03457869045</w:t>
            </w:r>
          </w:p>
        </w:tc>
        <w:tc>
          <w:tcPr>
            <w:tcW w:type="pct" w:w="976"/>
          </w:tcPr>
          <w:p w:rsidRDefault="00C15CA2" w:rsidP="00291F41" w:rsidR="00C15CA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Tamunić 11</w:t>
            </w:r>
            <w:r w:rsidR="00C15CA2">
              <w:rPr>
                <w:rFonts w:hAnsi="Times New Roman" w:ascii="Times New Roman"/>
                <w:sz w:val="16"/>
                <w:szCs w:val="16"/>
              </w:rPr>
              <w:t>.,</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Kaštel Sućurac</w:t>
            </w:r>
          </w:p>
        </w:tc>
        <w:tc>
          <w:tcPr>
            <w:tcW w:type="pct" w:w="569"/>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34.750,00</w:t>
            </w:r>
          </w:p>
        </w:tc>
        <w:tc>
          <w:tcPr>
            <w:tcW w:type="pct" w:w="568"/>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34.750,00</w:t>
            </w:r>
          </w:p>
        </w:tc>
        <w:tc>
          <w:tcPr>
            <w:tcW w:type="pct" w:w="570"/>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955FC7" w:rsidR="001B318E" w:rsidRPr="00DB4638">
        <w:trPr>
          <w:trHeight w:val="449"/>
          <w:jc w:val="center"/>
        </w:trPr>
        <w:tc>
          <w:tcPr>
            <w:tcW w:type="pct" w:w="306"/>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28.</w:t>
            </w:r>
          </w:p>
        </w:tc>
        <w:tc>
          <w:tcPr>
            <w:tcW w:type="pct" w:w="813"/>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Kaufman i Hofman d.o.o.</w:t>
            </w:r>
          </w:p>
        </w:tc>
        <w:tc>
          <w:tcPr>
            <w:tcW w:type="pct" w:w="733"/>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36528252072</w:t>
            </w:r>
          </w:p>
        </w:tc>
        <w:tc>
          <w:tcPr>
            <w:tcW w:type="pct" w:w="976"/>
          </w:tcPr>
          <w:p w:rsidRDefault="00C15CA2" w:rsidP="00291F41" w:rsidR="00C15CA2">
            <w:pPr>
              <w:pStyle w:val="Bezproreda"/>
              <w:spacing w:before="60"/>
              <w:ind w:right="-113" w:left="-57"/>
              <w:jc w:val="center"/>
              <w:rPr>
                <w:rFonts w:hAnsi="Times New Roman" w:ascii="Times New Roman"/>
                <w:sz w:val="16"/>
                <w:szCs w:val="16"/>
              </w:rPr>
            </w:pPr>
          </w:p>
          <w:p w:rsidRDefault="001B318E" w:rsidP="00291F41" w:rsidR="001B318E"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Jankomir 33</w:t>
            </w:r>
          </w:p>
          <w:p w:rsidRDefault="001B318E" w:rsidP="00291F41" w:rsidR="001B318E" w:rsidRPr="00DB4638">
            <w:pPr>
              <w:pStyle w:val="Bezproreda"/>
              <w:spacing w:after="60"/>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569"/>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52.171,39</w:t>
            </w:r>
          </w:p>
        </w:tc>
        <w:tc>
          <w:tcPr>
            <w:tcW w:type="pct" w:w="568"/>
          </w:tcPr>
          <w:p w:rsidRDefault="00C15CA2" w:rsidP="00291F41" w:rsidR="00C15CA2">
            <w:pPr>
              <w:pStyle w:val="Bezproreda"/>
              <w:spacing w:before="60"/>
              <w:ind w:right="-113" w:left="-113"/>
              <w:jc w:val="center"/>
              <w:rPr>
                <w:rFonts w:hAnsi="Times New Roman" w:ascii="Times New Roman"/>
                <w:sz w:val="16"/>
                <w:szCs w:val="16"/>
              </w:rPr>
            </w:pPr>
          </w:p>
          <w:p w:rsidRDefault="001B318E" w:rsidP="00291F41" w:rsidR="001B318E" w:rsidRPr="00DB4638">
            <w:pPr>
              <w:pStyle w:val="Bezproreda"/>
              <w:spacing w:before="60"/>
              <w:ind w:right="-113" w:left="-113"/>
              <w:jc w:val="center"/>
              <w:rPr>
                <w:rFonts w:hAnsi="Times New Roman" w:ascii="Times New Roman"/>
                <w:sz w:val="16"/>
                <w:szCs w:val="16"/>
              </w:rPr>
            </w:pPr>
            <w:r w:rsidRPr="00DB4638">
              <w:rPr>
                <w:rFonts w:hAnsi="Times New Roman" w:ascii="Times New Roman"/>
                <w:sz w:val="16"/>
                <w:szCs w:val="16"/>
              </w:rPr>
              <w:t>52.171,39</w:t>
            </w:r>
          </w:p>
        </w:tc>
        <w:tc>
          <w:tcPr>
            <w:tcW w:type="pct" w:w="570"/>
          </w:tcPr>
          <w:p w:rsidRDefault="00C15CA2" w:rsidP="00291F41" w:rsidR="00C15CA2">
            <w:pPr>
              <w:pStyle w:val="Bezproreda"/>
              <w:spacing w:before="60"/>
              <w:ind w:right="-57" w:left="-57"/>
              <w:jc w:val="center"/>
              <w:rPr>
                <w:rFonts w:hAnsi="Times New Roman" w:ascii="Times New Roman"/>
                <w:sz w:val="16"/>
                <w:szCs w:val="16"/>
              </w:rPr>
            </w:pPr>
          </w:p>
          <w:p w:rsidRDefault="00C15CA2" w:rsidP="00291F41" w:rsidR="001B318E"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C15CA2" w:rsidP="00291F41" w:rsidR="00C15CA2">
            <w:pPr>
              <w:pStyle w:val="Bezproreda"/>
              <w:spacing w:before="60"/>
              <w:ind w:right="-57" w:left="-57"/>
              <w:jc w:val="center"/>
              <w:rPr>
                <w:rFonts w:hAnsi="Times New Roman" w:ascii="Times New Roman"/>
                <w:sz w:val="16"/>
                <w:szCs w:val="16"/>
              </w:rPr>
            </w:pPr>
          </w:p>
          <w:p w:rsidRDefault="001B318E" w:rsidP="00291F41" w:rsidR="001B318E"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311DF8" w:rsidR="00311DF8" w:rsidRPr="00DB4638">
        <w:trPr>
          <w:trHeight w:val="590"/>
          <w:jc w:val="center"/>
        </w:trPr>
        <w:tc>
          <w:tcPr>
            <w:tcW w:type="pct" w:w="306"/>
          </w:tcPr>
          <w:p w:rsidRDefault="00A97412" w:rsidP="00291F41" w:rsidR="00A97412">
            <w:pPr>
              <w:pStyle w:val="Bezproreda"/>
              <w:spacing w:before="60"/>
              <w:ind w:right="-57" w:left="-57"/>
              <w:jc w:val="center"/>
              <w:rPr>
                <w:rFonts w:hAnsi="Times New Roman" w:ascii="Times New Roman"/>
                <w:sz w:val="16"/>
                <w:szCs w:val="16"/>
              </w:rPr>
            </w:pPr>
          </w:p>
          <w:p w:rsidRDefault="00311DF8" w:rsidP="00291F41" w:rsidR="00311DF8" w:rsidRPr="00311DF8">
            <w:pPr>
              <w:pStyle w:val="Bezproreda"/>
              <w:spacing w:before="60"/>
              <w:ind w:right="-57" w:left="-57"/>
              <w:jc w:val="center"/>
              <w:rPr>
                <w:rFonts w:hAnsi="Times New Roman" w:ascii="Times New Roman"/>
                <w:sz w:val="16"/>
                <w:szCs w:val="16"/>
              </w:rPr>
            </w:pPr>
            <w:r w:rsidRPr="00311DF8">
              <w:rPr>
                <w:rFonts w:hAnsi="Times New Roman" w:ascii="Times New Roman"/>
                <w:sz w:val="16"/>
                <w:szCs w:val="16"/>
              </w:rPr>
              <w:t>29.</w:t>
            </w:r>
          </w:p>
        </w:tc>
        <w:tc>
          <w:tcPr>
            <w:tcW w:type="pct" w:w="813"/>
          </w:tcPr>
          <w:p w:rsidRDefault="00A97412" w:rsidP="00291F41" w:rsidR="00A97412">
            <w:pPr>
              <w:pStyle w:val="Bezproreda"/>
              <w:spacing w:before="60"/>
              <w:ind w:right="-57" w:left="-57"/>
              <w:jc w:val="center"/>
              <w:rPr>
                <w:rFonts w:hAnsi="Times New Roman" w:ascii="Times New Roman"/>
                <w:sz w:val="16"/>
                <w:szCs w:val="16"/>
              </w:rPr>
            </w:pPr>
          </w:p>
          <w:p w:rsidRDefault="00311DF8" w:rsidP="00291F41" w:rsidR="00311DF8" w:rsidRPr="00311DF8">
            <w:pPr>
              <w:pStyle w:val="Bezproreda"/>
              <w:spacing w:before="60"/>
              <w:ind w:right="-57" w:left="-57"/>
              <w:jc w:val="center"/>
              <w:rPr>
                <w:rFonts w:hAnsi="Times New Roman" w:ascii="Times New Roman"/>
                <w:sz w:val="16"/>
                <w:szCs w:val="16"/>
              </w:rPr>
            </w:pPr>
            <w:r w:rsidRPr="00311DF8">
              <w:rPr>
                <w:rFonts w:hAnsi="Times New Roman" w:ascii="Times New Roman"/>
                <w:sz w:val="16"/>
                <w:szCs w:val="16"/>
              </w:rPr>
              <w:t>Mercator-H d.o.o.</w:t>
            </w:r>
          </w:p>
        </w:tc>
        <w:tc>
          <w:tcPr>
            <w:tcW w:type="pct" w:w="733"/>
          </w:tcPr>
          <w:p w:rsidRDefault="00A97412" w:rsidP="00291F41" w:rsidR="00A97412">
            <w:pPr>
              <w:pStyle w:val="Bezproreda"/>
              <w:spacing w:before="60"/>
              <w:ind w:right="-57" w:left="-57"/>
              <w:jc w:val="center"/>
              <w:rPr>
                <w:rFonts w:hAnsi="Times New Roman" w:ascii="Times New Roman"/>
                <w:sz w:val="16"/>
                <w:szCs w:val="16"/>
              </w:rPr>
            </w:pPr>
          </w:p>
          <w:p w:rsidRDefault="00311DF8" w:rsidP="00291F41" w:rsidR="00311DF8" w:rsidRPr="00311DF8">
            <w:pPr>
              <w:pStyle w:val="Bezproreda"/>
              <w:spacing w:before="60"/>
              <w:ind w:right="-57" w:left="-57"/>
              <w:jc w:val="center"/>
              <w:rPr>
                <w:rFonts w:hAnsi="Times New Roman" w:ascii="Times New Roman"/>
                <w:sz w:val="16"/>
                <w:szCs w:val="16"/>
              </w:rPr>
            </w:pPr>
            <w:r w:rsidRPr="00311DF8">
              <w:rPr>
                <w:rFonts w:hAnsi="Times New Roman" w:ascii="Times New Roman"/>
                <w:sz w:val="16"/>
                <w:szCs w:val="16"/>
              </w:rPr>
              <w:t>10045107278</w:t>
            </w:r>
          </w:p>
        </w:tc>
        <w:tc>
          <w:tcPr>
            <w:tcW w:type="pct" w:w="976"/>
          </w:tcPr>
          <w:p w:rsidRDefault="00A97412" w:rsidP="00291F41" w:rsidR="00A97412">
            <w:pPr>
              <w:pStyle w:val="Bezproreda"/>
              <w:spacing w:before="60"/>
              <w:ind w:right="-113" w:left="-57"/>
              <w:jc w:val="center"/>
              <w:rPr>
                <w:rFonts w:hAnsi="Times New Roman" w:ascii="Times New Roman"/>
                <w:sz w:val="16"/>
                <w:szCs w:val="16"/>
              </w:rPr>
            </w:pPr>
          </w:p>
          <w:p w:rsidRDefault="00311DF8" w:rsidP="00291F41" w:rsidR="00311DF8" w:rsidRPr="00311DF8">
            <w:pPr>
              <w:pStyle w:val="Bezproreda"/>
              <w:spacing w:before="60"/>
              <w:ind w:right="-113" w:left="-57"/>
              <w:jc w:val="center"/>
              <w:rPr>
                <w:rFonts w:hAnsi="Times New Roman" w:ascii="Times New Roman"/>
                <w:sz w:val="16"/>
                <w:szCs w:val="16"/>
              </w:rPr>
            </w:pPr>
            <w:r w:rsidRPr="00311DF8">
              <w:rPr>
                <w:rFonts w:hAnsi="Times New Roman" w:ascii="Times New Roman"/>
                <w:sz w:val="16"/>
                <w:szCs w:val="16"/>
              </w:rPr>
              <w:t>Ljudevita Posavskog 5, Sesvete</w:t>
            </w:r>
          </w:p>
        </w:tc>
        <w:tc>
          <w:tcPr>
            <w:tcW w:type="pct" w:w="569"/>
          </w:tcPr>
          <w:p w:rsidRDefault="00311DF8" w:rsidP="00291F41" w:rsidR="00311DF8">
            <w:pPr>
              <w:pStyle w:val="Bezproreda"/>
              <w:spacing w:before="60"/>
              <w:ind w:right="-113" w:left="-113"/>
              <w:jc w:val="center"/>
              <w:rPr>
                <w:rFonts w:hAnsi="Times New Roman" w:ascii="Times New Roman"/>
                <w:sz w:val="16"/>
                <w:szCs w:val="16"/>
              </w:rPr>
            </w:pPr>
          </w:p>
          <w:p w:rsidRDefault="00311DF8" w:rsidP="00291F41" w:rsidR="00311DF8">
            <w:pPr>
              <w:pStyle w:val="Bezproreda"/>
              <w:spacing w:before="60"/>
              <w:ind w:right="-113" w:left="-113"/>
              <w:jc w:val="center"/>
              <w:rPr>
                <w:rFonts w:hAnsi="Times New Roman" w:ascii="Times New Roman"/>
                <w:sz w:val="16"/>
                <w:szCs w:val="16"/>
              </w:rPr>
            </w:pPr>
            <w:r>
              <w:rPr>
                <w:rFonts w:hAnsi="Times New Roman" w:ascii="Times New Roman"/>
                <w:sz w:val="16"/>
                <w:szCs w:val="16"/>
              </w:rPr>
              <w:t>708.738,06</w:t>
            </w:r>
          </w:p>
        </w:tc>
        <w:tc>
          <w:tcPr>
            <w:tcW w:type="pct" w:w="568"/>
          </w:tcPr>
          <w:p w:rsidRDefault="00311DF8" w:rsidP="00291F41" w:rsidR="00311DF8">
            <w:pPr>
              <w:pStyle w:val="Bezproreda"/>
              <w:spacing w:before="60"/>
              <w:ind w:right="-113" w:left="-113"/>
              <w:jc w:val="center"/>
              <w:rPr>
                <w:rFonts w:hAnsi="Times New Roman" w:ascii="Times New Roman"/>
                <w:sz w:val="16"/>
                <w:szCs w:val="16"/>
              </w:rPr>
            </w:pPr>
          </w:p>
          <w:p w:rsidRDefault="00311DF8" w:rsidP="00291F41" w:rsidR="00311DF8">
            <w:pPr>
              <w:pStyle w:val="Bezproreda"/>
              <w:spacing w:before="60"/>
              <w:ind w:right="-113" w:left="-113"/>
              <w:jc w:val="center"/>
              <w:rPr>
                <w:rFonts w:hAnsi="Times New Roman" w:ascii="Times New Roman"/>
                <w:sz w:val="16"/>
                <w:szCs w:val="16"/>
              </w:rPr>
            </w:pPr>
            <w:r>
              <w:rPr>
                <w:rFonts w:hAnsi="Times New Roman" w:ascii="Times New Roman"/>
                <w:sz w:val="16"/>
                <w:szCs w:val="16"/>
              </w:rPr>
              <w:t>708.738,06</w:t>
            </w:r>
          </w:p>
        </w:tc>
        <w:tc>
          <w:tcPr>
            <w:tcW w:type="pct" w:w="570"/>
          </w:tcPr>
          <w:p w:rsidRDefault="00311DF8" w:rsidP="00291F41" w:rsidR="00311DF8">
            <w:pPr>
              <w:pStyle w:val="Bezproreda"/>
              <w:spacing w:before="60"/>
              <w:ind w:right="-57" w:left="-57"/>
              <w:jc w:val="center"/>
              <w:rPr>
                <w:rFonts w:hAnsi="Times New Roman" w:ascii="Times New Roman"/>
                <w:sz w:val="16"/>
                <w:szCs w:val="16"/>
              </w:rPr>
            </w:pPr>
          </w:p>
          <w:p w:rsidRDefault="00311DF8" w:rsidP="00291F41" w:rsidR="00311D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5"/>
          </w:tcPr>
          <w:p w:rsidRDefault="00311DF8" w:rsidP="00291F41" w:rsidR="00311DF8">
            <w:pPr>
              <w:pStyle w:val="Bezproreda"/>
              <w:spacing w:before="60"/>
              <w:ind w:right="-57" w:left="-57"/>
              <w:jc w:val="center"/>
              <w:rPr>
                <w:rFonts w:hAnsi="Times New Roman" w:ascii="Times New Roman"/>
                <w:sz w:val="16"/>
                <w:szCs w:val="16"/>
              </w:rPr>
            </w:pPr>
          </w:p>
          <w:p w:rsidRDefault="00311DF8" w:rsidP="00291F41" w:rsidR="00311DF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bookmarkEnd w:id="7"/>
    </w:tbl>
    <w:p w:rsidRDefault="00060D31" w:rsidP="00595D98" w:rsidR="00060D31" w:rsidRPr="00DB4638">
      <w:pPr>
        <w:jc w:val="both"/>
      </w:pPr>
    </w:p>
    <w:p w:rsidRDefault="00B432F2" w:rsidP="00B432F2" w:rsidR="0058272A" w:rsidRPr="00DB4638">
      <w:pPr>
        <w:jc w:val="both"/>
      </w:pPr>
      <w:r>
        <w:t>I</w:t>
      </w:r>
      <w:r w:rsidR="001945EE">
        <w:t>I</w:t>
      </w:r>
      <w:r w:rsidR="00060D31" w:rsidRPr="00DB4638">
        <w:t xml:space="preserve">. </w:t>
      </w:r>
      <w:r w:rsidR="00096E0B" w:rsidRPr="00DB4638">
        <w:t>Upućuju se steča</w:t>
      </w:r>
      <w:r w:rsidR="006227CB" w:rsidRPr="00DB4638">
        <w:t>jni vjerovni</w:t>
      </w:r>
      <w:r w:rsidR="001945EE">
        <w:t>ci</w:t>
      </w:r>
      <w:r w:rsidR="00096E0B" w:rsidRPr="00DB4638">
        <w:t xml:space="preserve"> </w:t>
      </w:r>
      <w:r w:rsidR="004859E2" w:rsidRPr="00DB4638">
        <w:t>d</w:t>
      </w:r>
      <w:r w:rsidR="00096E0B" w:rsidRPr="00DB4638">
        <w:t>rugog višeg isplatnog reda</w:t>
      </w:r>
      <w:r w:rsidR="001945EE">
        <w:t>:</w:t>
      </w:r>
      <w:r w:rsidR="00096E0B" w:rsidRPr="00DB4638">
        <w:t xml:space="preserve"> </w:t>
      </w:r>
      <w:r w:rsidR="00063757">
        <w:t>PLODINE d.d., Ružićeva 29, Rijeka, OIB: 92510683607</w:t>
      </w:r>
      <w:r w:rsidR="00096E0B" w:rsidRPr="00DB4638">
        <w:t xml:space="preserve"> za </w:t>
      </w:r>
      <w:r w:rsidR="001945EE">
        <w:t xml:space="preserve">osporeni </w:t>
      </w:r>
      <w:r w:rsidR="00096E0B" w:rsidRPr="00DB4638">
        <w:t xml:space="preserve">iznos od </w:t>
      </w:r>
      <w:r w:rsidR="00063757">
        <w:t>214.119,82</w:t>
      </w:r>
      <w:r w:rsidR="00096E0B" w:rsidRPr="00DB4638">
        <w:t xml:space="preserve"> kuna</w:t>
      </w:r>
      <w:r w:rsidR="001945EE">
        <w:t>, ČISTOĆA d.o.o., Put Plokita 81, Split, OIB:</w:t>
      </w:r>
      <w:r w:rsidR="001945EE" w:rsidRPr="00B9170E">
        <w:t xml:space="preserve"> 38812451417</w:t>
      </w:r>
      <w:r w:rsidR="001945EE">
        <w:t xml:space="preserve"> za osporeni</w:t>
      </w:r>
      <w:r>
        <w:t xml:space="preserve"> iznos od 18.223,83 kuna, </w:t>
      </w:r>
      <w:r w:rsidR="001945EE">
        <w:t>vjerovnik MANTA d.o.o., Jankomir 33, Zagreb, OIB:</w:t>
      </w:r>
      <w:r w:rsidR="001945EE" w:rsidRPr="009B07E6">
        <w:t xml:space="preserve"> 44426143196</w:t>
      </w:r>
      <w:r w:rsidR="001945EE">
        <w:t xml:space="preserve"> za osporeni iznos od 99.017,49 kuna,</w:t>
      </w:r>
      <w:r w:rsidR="00096E0B" w:rsidRPr="00DB4638">
        <w:t xml:space="preserve"> </w:t>
      </w:r>
      <w:r>
        <w:t xml:space="preserve">te vjerovnik  GRAD PULA-POLA, Forum 1, Pula, OIB: </w:t>
      </w:r>
      <w:r w:rsidRPr="00B9170E">
        <w:t>79517841355</w:t>
      </w:r>
      <w:r>
        <w:t xml:space="preserve"> za osporeni iznos od 2.020,42 kuna, </w:t>
      </w:r>
      <w:r w:rsidR="00595D98" w:rsidRPr="00DB4638">
        <w:t xml:space="preserve">da u roku od 8 dana, </w:t>
      </w:r>
      <w:r>
        <w:t xml:space="preserve">računajući od dana pravomoćnosti ovog rješenja odnosno primitka drugostupanjske odluke, </w:t>
      </w:r>
      <w:r w:rsidR="00595D98" w:rsidRPr="00DB4638">
        <w:t>pokren</w:t>
      </w:r>
      <w:r w:rsidR="001945EE">
        <w:t>u</w:t>
      </w:r>
      <w:r w:rsidR="00595D98" w:rsidRPr="00DB4638">
        <w:t xml:space="preserve"> parnicu protiv stečajnog dužnika radi utvrđivanja osporene tražbine, odnosno predlož</w:t>
      </w:r>
      <w:r w:rsidR="001945EE">
        <w:t>e</w:t>
      </w:r>
      <w:r w:rsidR="00595D98" w:rsidRPr="00DB4638">
        <w:t xml:space="preserve"> </w:t>
      </w:r>
      <w:r w:rsidR="00595D98" w:rsidRPr="00DB4638">
        <w:rPr>
          <w:rFonts w:eastAsia="Arial Unicode MS"/>
          <w:lang w:eastAsia="en-US"/>
        </w:rPr>
        <w:t xml:space="preserve">nastavak parnice ukoliko je u vrijeme otvaranja stečajnog postupka već pokrenut parnični postupak u odnosu na osporenu tražbinu jer će se inače smatrati da </w:t>
      </w:r>
      <w:r w:rsidR="001945EE">
        <w:rPr>
          <w:rFonts w:eastAsia="Arial Unicode MS"/>
          <w:lang w:eastAsia="en-US"/>
        </w:rPr>
        <w:t>su</w:t>
      </w:r>
      <w:r w:rsidR="00240A1B" w:rsidRPr="00DB4638">
        <w:rPr>
          <w:rFonts w:eastAsia="Arial Unicode MS"/>
          <w:lang w:eastAsia="en-US"/>
        </w:rPr>
        <w:t xml:space="preserve"> odusta</w:t>
      </w:r>
      <w:r w:rsidR="001945EE">
        <w:rPr>
          <w:rFonts w:eastAsia="Arial Unicode MS"/>
          <w:lang w:eastAsia="en-US"/>
        </w:rPr>
        <w:t>li</w:t>
      </w:r>
      <w:r w:rsidR="00595D98" w:rsidRPr="00DB4638">
        <w:rPr>
          <w:rFonts w:eastAsia="Arial Unicode MS"/>
          <w:lang w:eastAsia="en-US"/>
        </w:rPr>
        <w:t xml:space="preserve"> od prava na vođenje parnice.</w:t>
      </w: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DB0DEB" w:rsidP="00DB0DEB" w:rsidR="00DB0DEB">
      <w:pPr>
        <w:tabs>
          <w:tab w:pos="0" w:val="left"/>
        </w:tabs>
        <w:jc w:val="both"/>
      </w:pPr>
      <w:r>
        <w:tab/>
      </w:r>
      <w:r w:rsidR="00D72522" w:rsidRPr="00DB4638">
        <w:t>Rješenjem ovog suda br. 4</w:t>
      </w:r>
      <w:r>
        <w:t>.St-1900/2015 od 27. siječnja 2017</w:t>
      </w:r>
      <w:r w:rsidRPr="003A4FAE">
        <w:t>. godine otvoren stečajni postupak na stečajnim dužnikom</w:t>
      </w:r>
      <w:r>
        <w:t xml:space="preserve"> AKU-STAS, d.o.o., Velebitska 87, Split, OIB:80716837908</w:t>
      </w:r>
      <w:r w:rsidRPr="005C119E">
        <w:t xml:space="preserve">. </w:t>
      </w:r>
    </w:p>
    <w:p w:rsidRDefault="00DB0DEB" w:rsidP="00DB0DEB" w:rsidR="00DB0DEB">
      <w:pPr>
        <w:tabs>
          <w:tab w:pos="0" w:val="left"/>
        </w:tabs>
        <w:jc w:val="both"/>
      </w:pPr>
    </w:p>
    <w:p w:rsidRDefault="00DB0DEB" w:rsidP="00DB0DEB" w:rsidR="00DB0DEB">
      <w:pPr>
        <w:tabs>
          <w:tab w:pos="0" w:val="left"/>
        </w:tabs>
        <w:jc w:val="both"/>
      </w:pPr>
      <w:r>
        <w:tab/>
      </w:r>
      <w:r w:rsidRPr="005C119E">
        <w:t>Ist</w:t>
      </w:r>
      <w:r w:rsidRPr="003A4FAE">
        <w:t xml:space="preserve">im rješenjem za stečajnog upravitelja imenovan </w:t>
      </w:r>
      <w:r w:rsidRPr="00837CE0">
        <w:t xml:space="preserve">je  </w:t>
      </w:r>
      <w:r>
        <w:t xml:space="preserve">Jozo Brčić, </w:t>
      </w:r>
      <w:r w:rsidRPr="0098085F">
        <w:t>Horvaćanska Cesta 146 A</w:t>
      </w:r>
      <w:r>
        <w:t>, Zagreb, OIB: 08987900956.</w:t>
      </w:r>
    </w:p>
    <w:p w:rsidRDefault="00D72522" w:rsidP="00DB0DEB" w:rsidR="00D72522" w:rsidRPr="00DB4638">
      <w:pPr>
        <w:pStyle w:val="Tijeloteksta-uvlaka3"/>
        <w:ind w:left="0"/>
      </w:pPr>
    </w:p>
    <w:p w:rsidRDefault="00D72522" w:rsidP="00D72522" w:rsidR="00D72522" w:rsidRPr="00DB4638">
      <w:pPr>
        <w:ind w:firstLine="540"/>
        <w:jc w:val="both"/>
      </w:pPr>
      <w:r w:rsidRPr="00DB4638">
        <w:t xml:space="preserve">Na ispitnom ročištu od </w:t>
      </w:r>
      <w:r w:rsidR="00DB0DEB">
        <w:t>11. svibnja</w:t>
      </w:r>
      <w:r w:rsidRPr="00DB4638">
        <w:t xml:space="preserve"> 2017. godine ispitane su prijave tražbina stečajnih vjerovnika pobliže 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MARIJANA BARIŠIĆ, Veli Vrh 8, Galižana, OIB:</w:t>
      </w:r>
      <w:r w:rsidRPr="00E62A5F">
        <w:rPr>
          <w:rFonts w:hAnsi="Times New Roman" w:ascii="Times New Roman"/>
          <w:sz w:val="24"/>
          <w:szCs w:val="24"/>
        </w:rPr>
        <w:t>77551742529</w:t>
      </w:r>
      <w:r>
        <w:rPr>
          <w:rFonts w:hAnsi="Times New Roman" w:ascii="Times New Roman"/>
          <w:sz w:val="24"/>
          <w:szCs w:val="24"/>
        </w:rPr>
        <w:t xml:space="preserve">, čija tražbina glasi na iznos od 4.712,02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SUZANA STANKOVIĆ, Banovčeva 3, Pula, OIB:</w:t>
      </w:r>
      <w:r w:rsidRPr="00E62A5F">
        <w:t xml:space="preserve"> </w:t>
      </w:r>
      <w:r w:rsidRPr="00E62A5F">
        <w:rPr>
          <w:rFonts w:hAnsi="Times New Roman" w:ascii="Times New Roman"/>
          <w:sz w:val="24"/>
          <w:szCs w:val="24"/>
        </w:rPr>
        <w:t>63505876253</w:t>
      </w:r>
      <w:r>
        <w:rPr>
          <w:rFonts w:hAnsi="Times New Roman" w:ascii="Times New Roman"/>
          <w:sz w:val="24"/>
          <w:szCs w:val="24"/>
        </w:rPr>
        <w:t xml:space="preserve">, čija tražbina glasi na iznos od 4.320,60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GORICA ŽIŽOVIĆ, Preradovićeva 20, Pula, OIB:</w:t>
      </w:r>
      <w:r w:rsidRPr="00E62A5F">
        <w:t xml:space="preserve"> </w:t>
      </w:r>
      <w:r w:rsidRPr="00E62A5F">
        <w:rPr>
          <w:rFonts w:hAnsi="Times New Roman" w:ascii="Times New Roman"/>
          <w:sz w:val="24"/>
          <w:szCs w:val="24"/>
        </w:rPr>
        <w:t>85967193319</w:t>
      </w:r>
      <w:r>
        <w:rPr>
          <w:rFonts w:hAnsi="Times New Roman" w:ascii="Times New Roman"/>
          <w:sz w:val="24"/>
          <w:szCs w:val="24"/>
        </w:rPr>
        <w:t xml:space="preserve">, čija tražbina glasi na iznos od 4.711,72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MILENA LOVRIĆ, Ledine 24, Kaštel Sućurac, OIB:</w:t>
      </w:r>
      <w:r w:rsidRPr="00E62A5F">
        <w:t xml:space="preserve"> </w:t>
      </w:r>
      <w:r w:rsidRPr="00E62A5F">
        <w:rPr>
          <w:rFonts w:hAnsi="Times New Roman" w:ascii="Times New Roman"/>
          <w:sz w:val="24"/>
          <w:szCs w:val="24"/>
        </w:rPr>
        <w:t>79935515104</w:t>
      </w:r>
      <w:r>
        <w:rPr>
          <w:rFonts w:hAnsi="Times New Roman" w:ascii="Times New Roman"/>
          <w:sz w:val="24"/>
          <w:szCs w:val="24"/>
        </w:rPr>
        <w:t xml:space="preserve">, čija tražbina glasi na iznos od 15.514,57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SANJA SLOSAR, </w:t>
      </w:r>
      <w:r w:rsidRPr="00E62A5F">
        <w:rPr>
          <w:rFonts w:hAnsi="Times New Roman" w:ascii="Times New Roman"/>
          <w:sz w:val="24"/>
          <w:szCs w:val="24"/>
        </w:rPr>
        <w:t>Davorina Trinajstića 5</w:t>
      </w:r>
      <w:r>
        <w:rPr>
          <w:rFonts w:hAnsi="Times New Roman" w:ascii="Times New Roman"/>
          <w:sz w:val="24"/>
          <w:szCs w:val="24"/>
        </w:rPr>
        <w:t>, Opatija, OIB:</w:t>
      </w:r>
      <w:r w:rsidRPr="00E62A5F">
        <w:t xml:space="preserve"> </w:t>
      </w:r>
      <w:r w:rsidRPr="00E62A5F">
        <w:rPr>
          <w:rFonts w:hAnsi="Times New Roman" w:ascii="Times New Roman"/>
          <w:sz w:val="24"/>
          <w:szCs w:val="24"/>
        </w:rPr>
        <w:t>84418156049</w:t>
      </w:r>
      <w:r>
        <w:rPr>
          <w:rFonts w:hAnsi="Times New Roman" w:ascii="Times New Roman"/>
          <w:sz w:val="24"/>
          <w:szCs w:val="24"/>
        </w:rPr>
        <w:t xml:space="preserve">, čija tražbina glasi na iznos od 10.460,31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PAULA MARUŠIĆ, </w:t>
      </w:r>
      <w:r w:rsidRPr="004A6B59">
        <w:rPr>
          <w:rFonts w:hAnsi="Times New Roman" w:ascii="Times New Roman"/>
          <w:sz w:val="24"/>
          <w:szCs w:val="24"/>
        </w:rPr>
        <w:t>Donji Zemunik Ulica Xx 1</w:t>
      </w:r>
      <w:r>
        <w:rPr>
          <w:rFonts w:hAnsi="Times New Roman" w:ascii="Times New Roman"/>
          <w:sz w:val="24"/>
          <w:szCs w:val="24"/>
        </w:rPr>
        <w:t>, Zemunik Donji, OIB:</w:t>
      </w:r>
      <w:r w:rsidRPr="00E62A5F">
        <w:t xml:space="preserve"> </w:t>
      </w:r>
      <w:r w:rsidRPr="004A6B59">
        <w:rPr>
          <w:rFonts w:hAnsi="Times New Roman" w:ascii="Times New Roman"/>
          <w:sz w:val="24"/>
          <w:szCs w:val="24"/>
        </w:rPr>
        <w:t>73517537176</w:t>
      </w:r>
      <w:r>
        <w:rPr>
          <w:rFonts w:hAnsi="Times New Roman" w:ascii="Times New Roman"/>
          <w:sz w:val="24"/>
          <w:szCs w:val="24"/>
        </w:rPr>
        <w:t xml:space="preserve">, čija tražbina glasi na iznos od 16.986,03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MARTINA JURIČEVIĆ, Petra Zoranića 6a, Posedarje, OIB: </w:t>
      </w:r>
      <w:r w:rsidRPr="004A6B59">
        <w:rPr>
          <w:rFonts w:hAnsi="Times New Roman" w:ascii="Times New Roman"/>
          <w:sz w:val="24"/>
          <w:szCs w:val="24"/>
        </w:rPr>
        <w:t>89966963913</w:t>
      </w:r>
      <w:r>
        <w:rPr>
          <w:rFonts w:hAnsi="Times New Roman" w:ascii="Times New Roman"/>
          <w:sz w:val="24"/>
          <w:szCs w:val="24"/>
        </w:rPr>
        <w:t xml:space="preserve">, čija tražbina glasi na iznos od 10.566,73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GABRIJELA MARIĆ, </w:t>
      </w:r>
      <w:r w:rsidRPr="004A6B59">
        <w:rPr>
          <w:rFonts w:hAnsi="Times New Roman" w:ascii="Times New Roman"/>
          <w:sz w:val="24"/>
          <w:szCs w:val="24"/>
        </w:rPr>
        <w:t>Baruna Vjenceslava Lilienberga 4</w:t>
      </w:r>
      <w:r>
        <w:rPr>
          <w:rFonts w:hAnsi="Times New Roman" w:ascii="Times New Roman"/>
          <w:sz w:val="24"/>
          <w:szCs w:val="24"/>
        </w:rPr>
        <w:t xml:space="preserve">,  Zadar, OIB: </w:t>
      </w:r>
      <w:r w:rsidRPr="004A6B59">
        <w:rPr>
          <w:rFonts w:hAnsi="Times New Roman" w:ascii="Times New Roman"/>
          <w:sz w:val="24"/>
          <w:szCs w:val="24"/>
        </w:rPr>
        <w:t>59377613185</w:t>
      </w:r>
      <w:r>
        <w:rPr>
          <w:rFonts w:hAnsi="Times New Roman" w:ascii="Times New Roman"/>
          <w:sz w:val="24"/>
          <w:szCs w:val="24"/>
        </w:rPr>
        <w:t xml:space="preserve">, čija tražbina glasi na iznos od 7.786,50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MAJA </w:t>
      </w:r>
      <w:r w:rsidR="001945EE">
        <w:rPr>
          <w:rFonts w:hAnsi="Times New Roman" w:ascii="Times New Roman"/>
          <w:sz w:val="24"/>
          <w:szCs w:val="24"/>
        </w:rPr>
        <w:t>SURAĆ</w:t>
      </w:r>
      <w:r>
        <w:rPr>
          <w:rFonts w:hAnsi="Times New Roman" w:ascii="Times New Roman"/>
          <w:sz w:val="24"/>
          <w:szCs w:val="24"/>
        </w:rPr>
        <w:t xml:space="preserve">, </w:t>
      </w:r>
      <w:r w:rsidRPr="004A6B59">
        <w:rPr>
          <w:rFonts w:hAnsi="Times New Roman" w:ascii="Times New Roman"/>
          <w:sz w:val="24"/>
          <w:szCs w:val="24"/>
        </w:rPr>
        <w:t>Ulica Dr. Franje Tuđmana 31</w:t>
      </w:r>
      <w:r>
        <w:rPr>
          <w:rFonts w:hAnsi="Times New Roman" w:ascii="Times New Roman"/>
          <w:sz w:val="24"/>
          <w:szCs w:val="24"/>
        </w:rPr>
        <w:t xml:space="preserve">,  </w:t>
      </w:r>
      <w:r w:rsidRPr="004A6B59">
        <w:rPr>
          <w:rFonts w:hAnsi="Times New Roman" w:ascii="Times New Roman"/>
          <w:sz w:val="24"/>
          <w:szCs w:val="24"/>
        </w:rPr>
        <w:t>Poličnik</w:t>
      </w:r>
      <w:r>
        <w:rPr>
          <w:rFonts w:hAnsi="Times New Roman" w:ascii="Times New Roman"/>
          <w:sz w:val="24"/>
          <w:szCs w:val="24"/>
        </w:rPr>
        <w:t xml:space="preserve">, OIB: </w:t>
      </w:r>
      <w:r w:rsidRPr="004A6B59">
        <w:rPr>
          <w:rFonts w:hAnsi="Times New Roman" w:ascii="Times New Roman"/>
          <w:sz w:val="24"/>
          <w:szCs w:val="24"/>
        </w:rPr>
        <w:t>00621075022</w:t>
      </w:r>
      <w:r>
        <w:rPr>
          <w:rFonts w:hAnsi="Times New Roman" w:ascii="Times New Roman"/>
          <w:sz w:val="24"/>
          <w:szCs w:val="24"/>
        </w:rPr>
        <w:t xml:space="preserve">, čija tražbina glasi na iznos od 10.829,62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MARIJA MATIĆ, Hrvatskih Vitezova 30, Split, OIB: </w:t>
      </w:r>
      <w:r w:rsidRPr="004A6B59">
        <w:rPr>
          <w:rFonts w:hAnsi="Times New Roman" w:ascii="Times New Roman"/>
          <w:sz w:val="24"/>
          <w:szCs w:val="24"/>
        </w:rPr>
        <w:t>24766675563</w:t>
      </w:r>
      <w:r>
        <w:rPr>
          <w:rFonts w:hAnsi="Times New Roman" w:ascii="Times New Roman"/>
          <w:sz w:val="24"/>
          <w:szCs w:val="24"/>
        </w:rPr>
        <w:t xml:space="preserve">, čija tražbina glasi na iznos od 579,90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lastRenderedPageBreak/>
        <w:t xml:space="preserve">MARINA PTIČAR PAPEŠ, </w:t>
      </w:r>
      <w:r w:rsidRPr="004A6B59">
        <w:rPr>
          <w:rFonts w:hAnsi="Times New Roman" w:ascii="Times New Roman"/>
          <w:sz w:val="24"/>
          <w:szCs w:val="24"/>
        </w:rPr>
        <w:t>Ferenščica I. 25</w:t>
      </w:r>
      <w:r>
        <w:rPr>
          <w:rFonts w:hAnsi="Times New Roman" w:ascii="Times New Roman"/>
          <w:sz w:val="24"/>
          <w:szCs w:val="24"/>
        </w:rPr>
        <w:t xml:space="preserve">, Zagreb, OIB: </w:t>
      </w:r>
      <w:r w:rsidRPr="004A6B59">
        <w:rPr>
          <w:rFonts w:hAnsi="Times New Roman" w:ascii="Times New Roman"/>
          <w:sz w:val="24"/>
          <w:szCs w:val="24"/>
        </w:rPr>
        <w:t>55793789098</w:t>
      </w:r>
      <w:r>
        <w:rPr>
          <w:rFonts w:hAnsi="Times New Roman" w:ascii="Times New Roman"/>
          <w:sz w:val="24"/>
          <w:szCs w:val="24"/>
        </w:rPr>
        <w:t xml:space="preserve">, čija tražbina glasi na iznos od 258,98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SANDRA STAPIĆ, Josipa Hatzea 30, Zadar, OIB: </w:t>
      </w:r>
      <w:r w:rsidRPr="004A6B59">
        <w:rPr>
          <w:rFonts w:hAnsi="Times New Roman" w:ascii="Times New Roman"/>
          <w:sz w:val="24"/>
          <w:szCs w:val="24"/>
        </w:rPr>
        <w:t>17249099318</w:t>
      </w:r>
      <w:r>
        <w:rPr>
          <w:rFonts w:hAnsi="Times New Roman" w:ascii="Times New Roman"/>
          <w:sz w:val="24"/>
          <w:szCs w:val="24"/>
        </w:rPr>
        <w:t xml:space="preserve">, čija tražbina glasi na iznos od 278,87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NENAD PIVAC, Velebitska 87, Split, OIB: 62537641783, čija tražbina glasi na iznos od 144.290,49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OTJANA SUPIČIĆ, Ivićeva 14, Vranjic, OIB: </w:t>
      </w:r>
      <w:r w:rsidRPr="007339CD">
        <w:rPr>
          <w:rFonts w:hAnsi="Times New Roman" w:ascii="Times New Roman"/>
          <w:sz w:val="24"/>
          <w:szCs w:val="24"/>
        </w:rPr>
        <w:t>07950102446</w:t>
      </w:r>
      <w:r>
        <w:rPr>
          <w:rFonts w:hAnsi="Times New Roman" w:ascii="Times New Roman"/>
          <w:sz w:val="24"/>
          <w:szCs w:val="24"/>
        </w:rPr>
        <w:t xml:space="preserve">, čija tražbina glasi na iznos od 3.406,92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MIA GOLIAŠ, Marina Getaldića 19, Split, OIB: </w:t>
      </w:r>
      <w:r w:rsidRPr="007339CD">
        <w:rPr>
          <w:rFonts w:hAnsi="Times New Roman" w:ascii="Times New Roman"/>
          <w:sz w:val="24"/>
          <w:szCs w:val="24"/>
        </w:rPr>
        <w:t>43707854917</w:t>
      </w:r>
      <w:r>
        <w:rPr>
          <w:rFonts w:hAnsi="Times New Roman" w:ascii="Times New Roman"/>
          <w:sz w:val="24"/>
          <w:szCs w:val="24"/>
        </w:rPr>
        <w:t xml:space="preserve">, čija tražbina glasi na iznos od 4.315,60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TANJA MATULIĆ, Put Radoševca 25, Split, OIB: </w:t>
      </w:r>
      <w:r w:rsidRPr="007339CD">
        <w:rPr>
          <w:rFonts w:hAnsi="Times New Roman" w:ascii="Times New Roman"/>
          <w:sz w:val="24"/>
          <w:szCs w:val="24"/>
        </w:rPr>
        <w:t>38405457334</w:t>
      </w:r>
      <w:r>
        <w:rPr>
          <w:rFonts w:hAnsi="Times New Roman" w:ascii="Times New Roman"/>
          <w:sz w:val="24"/>
          <w:szCs w:val="24"/>
        </w:rPr>
        <w:t xml:space="preserve">, čija tražbina glasi na iznos od 12.785,70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MAJA PAVIĆ, </w:t>
      </w:r>
      <w:r w:rsidRPr="007339CD">
        <w:rPr>
          <w:rFonts w:hAnsi="Times New Roman" w:ascii="Times New Roman"/>
          <w:sz w:val="24"/>
          <w:szCs w:val="24"/>
        </w:rPr>
        <w:t>Andrije Kačića Miošića 11</w:t>
      </w:r>
      <w:r>
        <w:rPr>
          <w:rFonts w:hAnsi="Times New Roman" w:ascii="Times New Roman"/>
          <w:sz w:val="24"/>
          <w:szCs w:val="24"/>
        </w:rPr>
        <w:t xml:space="preserve">, Metković, OIB: </w:t>
      </w:r>
      <w:r w:rsidRPr="007339CD">
        <w:rPr>
          <w:rFonts w:hAnsi="Times New Roman" w:ascii="Times New Roman"/>
          <w:sz w:val="24"/>
          <w:szCs w:val="24"/>
        </w:rPr>
        <w:t>40050624867</w:t>
      </w:r>
      <w:r>
        <w:rPr>
          <w:rFonts w:hAnsi="Times New Roman" w:ascii="Times New Roman"/>
          <w:sz w:val="24"/>
          <w:szCs w:val="24"/>
        </w:rPr>
        <w:t xml:space="preserve">, čija tražbina glasi na iznos od 15.332,17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TONĆA JAKIĆ, </w:t>
      </w:r>
      <w:r w:rsidRPr="007339CD">
        <w:rPr>
          <w:rFonts w:hAnsi="Times New Roman" w:ascii="Times New Roman"/>
          <w:sz w:val="24"/>
          <w:szCs w:val="24"/>
        </w:rPr>
        <w:t>Andrije Kačića Miošića</w:t>
      </w:r>
      <w:r>
        <w:rPr>
          <w:rFonts w:hAnsi="Times New Roman" w:ascii="Times New Roman"/>
          <w:sz w:val="24"/>
          <w:szCs w:val="24"/>
        </w:rPr>
        <w:t xml:space="preserve"> 9, Metković, OIB: </w:t>
      </w:r>
      <w:r w:rsidRPr="007339CD">
        <w:rPr>
          <w:rFonts w:hAnsi="Times New Roman" w:ascii="Times New Roman"/>
          <w:sz w:val="24"/>
          <w:szCs w:val="24"/>
        </w:rPr>
        <w:t>31189045325</w:t>
      </w:r>
      <w:r>
        <w:rPr>
          <w:rFonts w:hAnsi="Times New Roman" w:ascii="Times New Roman"/>
          <w:sz w:val="24"/>
          <w:szCs w:val="24"/>
        </w:rPr>
        <w:t xml:space="preserve">, čija tražbina glasi na iznos od 16.937,24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MERICA </w:t>
      </w:r>
      <w:r w:rsidR="001945EE">
        <w:rPr>
          <w:rFonts w:hAnsi="Times New Roman" w:ascii="Times New Roman"/>
          <w:sz w:val="24"/>
          <w:szCs w:val="24"/>
        </w:rPr>
        <w:t>ROŠČIĆ</w:t>
      </w:r>
      <w:r>
        <w:rPr>
          <w:rFonts w:hAnsi="Times New Roman" w:ascii="Times New Roman"/>
          <w:sz w:val="24"/>
          <w:szCs w:val="24"/>
        </w:rPr>
        <w:t xml:space="preserve">, Velebitska 65, Split, OIB: </w:t>
      </w:r>
      <w:r w:rsidRPr="007339CD">
        <w:rPr>
          <w:rFonts w:hAnsi="Times New Roman" w:ascii="Times New Roman"/>
          <w:sz w:val="24"/>
          <w:szCs w:val="24"/>
        </w:rPr>
        <w:t>74642941270</w:t>
      </w:r>
      <w:r>
        <w:rPr>
          <w:rFonts w:hAnsi="Times New Roman" w:ascii="Times New Roman"/>
          <w:sz w:val="24"/>
          <w:szCs w:val="24"/>
        </w:rPr>
        <w:t xml:space="preserve">, čija tražbina glasi na iznos od 4.368,38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DAJANA BRKIĆ, </w:t>
      </w:r>
      <w:r w:rsidRPr="007339CD">
        <w:rPr>
          <w:rFonts w:hAnsi="Times New Roman" w:ascii="Times New Roman"/>
          <w:sz w:val="24"/>
          <w:szCs w:val="24"/>
        </w:rPr>
        <w:t>Josipe Glembaj 15</w:t>
      </w:r>
      <w:r>
        <w:rPr>
          <w:rFonts w:hAnsi="Times New Roman" w:ascii="Times New Roman"/>
          <w:sz w:val="24"/>
          <w:szCs w:val="24"/>
        </w:rPr>
        <w:t>, Tenja, OIB:</w:t>
      </w:r>
      <w:r w:rsidRPr="007339CD">
        <w:rPr>
          <w:rFonts w:hAnsi="Times New Roman" w:ascii="Times New Roman"/>
          <w:sz w:val="24"/>
          <w:szCs w:val="24"/>
        </w:rPr>
        <w:t>79068481996</w:t>
      </w:r>
      <w:r>
        <w:rPr>
          <w:rFonts w:hAnsi="Times New Roman" w:ascii="Times New Roman"/>
          <w:sz w:val="24"/>
          <w:szCs w:val="24"/>
        </w:rPr>
        <w:t xml:space="preserve">, čija tražbina glasi na iznos od 5.830,33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SNJEŽANA GRUBIŠIĆ, Put Mira 20, Solin, OIB:</w:t>
      </w:r>
      <w:r w:rsidRPr="00734E4F">
        <w:t xml:space="preserve"> </w:t>
      </w:r>
      <w:r w:rsidRPr="00734E4F">
        <w:rPr>
          <w:rFonts w:hAnsi="Times New Roman" w:ascii="Times New Roman"/>
          <w:sz w:val="24"/>
          <w:szCs w:val="24"/>
        </w:rPr>
        <w:t>02006838592</w:t>
      </w:r>
      <w:r>
        <w:rPr>
          <w:rFonts w:hAnsi="Times New Roman" w:ascii="Times New Roman"/>
          <w:sz w:val="24"/>
          <w:szCs w:val="24"/>
        </w:rPr>
        <w:t xml:space="preserve">, čija tražbina glasi na iznos od 7.286,23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SUZANA STIPIĆ, </w:t>
      </w:r>
      <w:r w:rsidRPr="00734E4F">
        <w:rPr>
          <w:rFonts w:hAnsi="Times New Roman" w:ascii="Times New Roman"/>
          <w:sz w:val="24"/>
          <w:szCs w:val="24"/>
        </w:rPr>
        <w:t>Ulica Lazi 4</w:t>
      </w:r>
      <w:r>
        <w:rPr>
          <w:rFonts w:hAnsi="Times New Roman" w:ascii="Times New Roman"/>
          <w:sz w:val="24"/>
          <w:szCs w:val="24"/>
        </w:rPr>
        <w:t xml:space="preserve">, </w:t>
      </w:r>
      <w:r w:rsidRPr="00734E4F">
        <w:rPr>
          <w:rFonts w:hAnsi="Times New Roman" w:ascii="Times New Roman"/>
          <w:sz w:val="24"/>
          <w:szCs w:val="24"/>
        </w:rPr>
        <w:t>Dragošička (Rugvica)</w:t>
      </w:r>
      <w:r>
        <w:rPr>
          <w:rFonts w:hAnsi="Times New Roman" w:ascii="Times New Roman"/>
          <w:sz w:val="24"/>
          <w:szCs w:val="24"/>
        </w:rPr>
        <w:t xml:space="preserve">, OIB: </w:t>
      </w:r>
      <w:r w:rsidRPr="00734E4F">
        <w:rPr>
          <w:rFonts w:hAnsi="Times New Roman" w:ascii="Times New Roman"/>
          <w:sz w:val="24"/>
          <w:szCs w:val="24"/>
        </w:rPr>
        <w:t>04825225962</w:t>
      </w:r>
      <w:r>
        <w:rPr>
          <w:rFonts w:hAnsi="Times New Roman" w:ascii="Times New Roman"/>
          <w:sz w:val="24"/>
          <w:szCs w:val="24"/>
        </w:rPr>
        <w:t xml:space="preserve">, čija tražbina glasi na iznos od 7.303,02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ANA BENAT, </w:t>
      </w:r>
      <w:r w:rsidRPr="00734E4F">
        <w:rPr>
          <w:rFonts w:hAnsi="Times New Roman" w:ascii="Times New Roman"/>
          <w:sz w:val="24"/>
          <w:szCs w:val="24"/>
        </w:rPr>
        <w:t>Podlukovnik 10</w:t>
      </w:r>
      <w:r>
        <w:rPr>
          <w:rFonts w:hAnsi="Times New Roman" w:ascii="Times New Roman"/>
          <w:sz w:val="24"/>
          <w:szCs w:val="24"/>
        </w:rPr>
        <w:t xml:space="preserve">, Bilice, OIB: </w:t>
      </w:r>
      <w:r w:rsidRPr="00734E4F">
        <w:rPr>
          <w:rFonts w:hAnsi="Times New Roman" w:ascii="Times New Roman"/>
          <w:sz w:val="24"/>
          <w:szCs w:val="24"/>
        </w:rPr>
        <w:t>95560062464</w:t>
      </w:r>
      <w:r>
        <w:rPr>
          <w:rFonts w:hAnsi="Times New Roman" w:ascii="Times New Roman"/>
          <w:sz w:val="24"/>
          <w:szCs w:val="24"/>
        </w:rPr>
        <w:t xml:space="preserve">, čija tražbina glasi na iznos od 12.255,30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NATAŠA GOVIĆ, </w:t>
      </w:r>
      <w:r w:rsidRPr="00734E4F">
        <w:rPr>
          <w:rFonts w:hAnsi="Times New Roman" w:ascii="Times New Roman"/>
          <w:sz w:val="24"/>
          <w:szCs w:val="24"/>
        </w:rPr>
        <w:t>Put Bioca 2a</w:t>
      </w:r>
      <w:r>
        <w:rPr>
          <w:rFonts w:hAnsi="Times New Roman" w:ascii="Times New Roman"/>
          <w:sz w:val="24"/>
          <w:szCs w:val="24"/>
        </w:rPr>
        <w:t xml:space="preserve">, Šibenik, OIB: </w:t>
      </w:r>
      <w:r w:rsidRPr="00734E4F">
        <w:rPr>
          <w:rFonts w:hAnsi="Times New Roman" w:ascii="Times New Roman"/>
          <w:sz w:val="24"/>
          <w:szCs w:val="24"/>
        </w:rPr>
        <w:t>22979573277</w:t>
      </w:r>
      <w:r>
        <w:rPr>
          <w:rFonts w:hAnsi="Times New Roman" w:ascii="Times New Roman"/>
          <w:sz w:val="24"/>
          <w:szCs w:val="24"/>
        </w:rPr>
        <w:t xml:space="preserve">, čija tražbina glasi na iznos od 11.328,86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NINA LEMAC, Stjepana Radića 105, Šibenik, OIB: </w:t>
      </w:r>
      <w:r w:rsidRPr="00734E4F">
        <w:rPr>
          <w:rFonts w:hAnsi="Times New Roman" w:ascii="Times New Roman"/>
          <w:sz w:val="24"/>
          <w:szCs w:val="24"/>
        </w:rPr>
        <w:t>14805406013</w:t>
      </w:r>
      <w:r>
        <w:rPr>
          <w:rFonts w:hAnsi="Times New Roman" w:ascii="Times New Roman"/>
          <w:sz w:val="24"/>
          <w:szCs w:val="24"/>
        </w:rPr>
        <w:t xml:space="preserve">, čija tražbina glasi na iznos od 11.328,86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ANA DOLJANIN, Gašpini 20, Solin, OIB: </w:t>
      </w:r>
      <w:r w:rsidRPr="00734E4F">
        <w:rPr>
          <w:rFonts w:hAnsi="Times New Roman" w:ascii="Times New Roman"/>
          <w:sz w:val="24"/>
          <w:szCs w:val="24"/>
        </w:rPr>
        <w:t>03583461222</w:t>
      </w:r>
      <w:r>
        <w:rPr>
          <w:rFonts w:hAnsi="Times New Roman" w:ascii="Times New Roman"/>
          <w:sz w:val="24"/>
          <w:szCs w:val="24"/>
        </w:rPr>
        <w:t xml:space="preserve">, čija tražbina glasi na iznos od 7.399,03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MARIJANA MIŠANOVIĆ, Lovački put 5, Metković, OIB: </w:t>
      </w:r>
      <w:r w:rsidRPr="001715C2">
        <w:rPr>
          <w:rFonts w:hAnsi="Times New Roman" w:ascii="Times New Roman"/>
          <w:sz w:val="24"/>
          <w:szCs w:val="24"/>
        </w:rPr>
        <w:t>70185483455</w:t>
      </w:r>
      <w:r>
        <w:rPr>
          <w:rFonts w:hAnsi="Times New Roman" w:ascii="Times New Roman"/>
          <w:sz w:val="24"/>
          <w:szCs w:val="24"/>
        </w:rPr>
        <w:t xml:space="preserve">, čija tražbina glasi na iznos od 10.554,74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IVONA KURTOVIĆ, </w:t>
      </w:r>
      <w:r w:rsidRPr="001715C2">
        <w:rPr>
          <w:rFonts w:hAnsi="Times New Roman" w:ascii="Times New Roman"/>
          <w:sz w:val="24"/>
          <w:szCs w:val="24"/>
        </w:rPr>
        <w:t>Grada Gospića 5</w:t>
      </w:r>
      <w:r>
        <w:rPr>
          <w:rFonts w:hAnsi="Times New Roman" w:ascii="Times New Roman"/>
          <w:sz w:val="24"/>
          <w:szCs w:val="24"/>
        </w:rPr>
        <w:t xml:space="preserve">, Split, OIB: </w:t>
      </w:r>
      <w:r w:rsidRPr="001715C2">
        <w:rPr>
          <w:rFonts w:hAnsi="Times New Roman" w:ascii="Times New Roman"/>
          <w:sz w:val="24"/>
          <w:szCs w:val="24"/>
        </w:rPr>
        <w:t>33544539838</w:t>
      </w:r>
      <w:r>
        <w:rPr>
          <w:rFonts w:hAnsi="Times New Roman" w:ascii="Times New Roman"/>
          <w:sz w:val="24"/>
          <w:szCs w:val="24"/>
        </w:rPr>
        <w:t xml:space="preserve">, čija tražbina glasi na iznos od 14.917,55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ZORANA VUKOVIĆ, Pujanke 79, Split, OIB:</w:t>
      </w:r>
      <w:r w:rsidRPr="001715C2">
        <w:t xml:space="preserve"> </w:t>
      </w:r>
      <w:r w:rsidRPr="001715C2">
        <w:rPr>
          <w:rFonts w:hAnsi="Times New Roman" w:ascii="Times New Roman"/>
          <w:sz w:val="24"/>
          <w:szCs w:val="24"/>
        </w:rPr>
        <w:t>77278123425</w:t>
      </w:r>
      <w:r>
        <w:rPr>
          <w:rFonts w:hAnsi="Times New Roman" w:ascii="Times New Roman"/>
          <w:sz w:val="24"/>
          <w:szCs w:val="24"/>
        </w:rPr>
        <w:t xml:space="preserve">, čija tražbina glasi na iznos od 4.368,38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DANIJELA ĐIKIĆ, Put Točila 6, Split, </w:t>
      </w:r>
      <w:r w:rsidRPr="001715C2">
        <w:rPr>
          <w:rFonts w:hAnsi="Times New Roman" w:ascii="Times New Roman"/>
          <w:sz w:val="24"/>
          <w:szCs w:val="24"/>
        </w:rPr>
        <w:t>01960286726</w:t>
      </w:r>
      <w:r>
        <w:rPr>
          <w:rFonts w:hAnsi="Times New Roman" w:ascii="Times New Roman"/>
          <w:sz w:val="24"/>
          <w:szCs w:val="24"/>
        </w:rPr>
        <w:t xml:space="preserve">, čija tražbina glasi na iznos od 4.851,22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KRISTINA PERKOVIĆ, Stjepana Draganića 9, Zagreb, OIB: </w:t>
      </w:r>
      <w:r w:rsidRPr="001715C2">
        <w:rPr>
          <w:rFonts w:hAnsi="Times New Roman" w:ascii="Times New Roman"/>
          <w:sz w:val="24"/>
          <w:szCs w:val="24"/>
        </w:rPr>
        <w:t>53350489523</w:t>
      </w:r>
      <w:r>
        <w:rPr>
          <w:rFonts w:hAnsi="Times New Roman" w:ascii="Times New Roman"/>
          <w:sz w:val="24"/>
          <w:szCs w:val="24"/>
        </w:rPr>
        <w:t xml:space="preserve">, čija tražbina glasi na iznos od 7.303,02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ANITA BOTICA TAFRA, Kukuljevićeva 1, Split, OIB: </w:t>
      </w:r>
      <w:r w:rsidRPr="001715C2">
        <w:rPr>
          <w:rFonts w:hAnsi="Times New Roman" w:ascii="Times New Roman"/>
          <w:sz w:val="24"/>
          <w:szCs w:val="24"/>
        </w:rPr>
        <w:t>60592264658</w:t>
      </w:r>
      <w:r>
        <w:rPr>
          <w:rFonts w:hAnsi="Times New Roman" w:ascii="Times New Roman"/>
          <w:sz w:val="24"/>
          <w:szCs w:val="24"/>
        </w:rPr>
        <w:t xml:space="preserve">, čija tražbina glasi na iznos od 6.468,30 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TAJANA </w:t>
      </w:r>
      <w:r w:rsidRPr="00B145E6">
        <w:rPr>
          <w:rFonts w:hAnsi="Times New Roman" w:ascii="Times New Roman"/>
          <w:sz w:val="24"/>
          <w:szCs w:val="24"/>
        </w:rPr>
        <w:t>HABJANČIĆ</w:t>
      </w:r>
      <w:r>
        <w:rPr>
          <w:rFonts w:hAnsi="Times New Roman" w:ascii="Times New Roman"/>
          <w:sz w:val="24"/>
          <w:szCs w:val="24"/>
        </w:rPr>
        <w:t>, Ulica Čempresa 7, Zagreb, OIB:</w:t>
      </w:r>
      <w:r w:rsidRPr="00B145E6">
        <w:t xml:space="preserve"> </w:t>
      </w:r>
      <w:r w:rsidRPr="00B145E6">
        <w:rPr>
          <w:rFonts w:hAnsi="Times New Roman" w:ascii="Times New Roman"/>
          <w:sz w:val="24"/>
          <w:szCs w:val="24"/>
        </w:rPr>
        <w:t>28462555325</w:t>
      </w:r>
      <w:r>
        <w:rPr>
          <w:rFonts w:hAnsi="Times New Roman" w:ascii="Times New Roman"/>
          <w:sz w:val="24"/>
          <w:szCs w:val="24"/>
        </w:rPr>
        <w:t xml:space="preserve">, čija tražbina glasi na iznos od 7.518,52 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SANJA </w:t>
      </w:r>
      <w:r w:rsidRPr="00146637">
        <w:rPr>
          <w:rFonts w:hAnsi="Times New Roman" w:ascii="Times New Roman"/>
          <w:sz w:val="24"/>
          <w:szCs w:val="24"/>
        </w:rPr>
        <w:t>PEJKANOVIĆ</w:t>
      </w:r>
      <w:r>
        <w:rPr>
          <w:rFonts w:hAnsi="Times New Roman" w:ascii="Times New Roman"/>
          <w:sz w:val="24"/>
          <w:szCs w:val="24"/>
        </w:rPr>
        <w:t>, Pulac 47, Rijeka</w:t>
      </w:r>
      <w:r w:rsidRPr="00146637">
        <w:rPr>
          <w:rFonts w:hAnsi="Times New Roman" w:ascii="Times New Roman"/>
          <w:sz w:val="24"/>
          <w:szCs w:val="24"/>
        </w:rPr>
        <w:t>, OIB:</w:t>
      </w:r>
      <w:r w:rsidRPr="00146637">
        <w:t xml:space="preserve"> </w:t>
      </w:r>
      <w:r w:rsidRPr="00146637">
        <w:rPr>
          <w:rFonts w:hAnsi="Times New Roman" w:ascii="Times New Roman"/>
          <w:sz w:val="24"/>
          <w:szCs w:val="24"/>
        </w:rPr>
        <w:t>04662331286, čija tražbina glasi na iznos od 7.</w:t>
      </w:r>
      <w:r>
        <w:rPr>
          <w:rFonts w:hAnsi="Times New Roman" w:ascii="Times New Roman"/>
          <w:sz w:val="24"/>
          <w:szCs w:val="24"/>
        </w:rPr>
        <w:t>275,71</w:t>
      </w:r>
      <w:r w:rsidRPr="00146637">
        <w:rPr>
          <w:rFonts w:hAnsi="Times New Roman" w:ascii="Times New Roman"/>
          <w:sz w:val="24"/>
          <w:szCs w:val="24"/>
        </w:rPr>
        <w:t xml:space="preserve"> 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AMALIJA GRLJUŠIĆ, Listopadska 1, Zagreb</w:t>
      </w:r>
      <w:r w:rsidRPr="00146637">
        <w:rPr>
          <w:rFonts w:hAnsi="Times New Roman" w:ascii="Times New Roman"/>
          <w:sz w:val="24"/>
          <w:szCs w:val="24"/>
        </w:rPr>
        <w:t>, OIB:</w:t>
      </w:r>
      <w:r w:rsidRPr="00146637">
        <w:t xml:space="preserve"> </w:t>
      </w:r>
      <w:r w:rsidRPr="00146637">
        <w:rPr>
          <w:rFonts w:hAnsi="Times New Roman" w:ascii="Times New Roman"/>
          <w:sz w:val="24"/>
          <w:szCs w:val="24"/>
        </w:rPr>
        <w:t xml:space="preserve">44883238036, čija tražbina glasi na iznos od </w:t>
      </w:r>
      <w:r>
        <w:rPr>
          <w:rFonts w:hAnsi="Times New Roman" w:ascii="Times New Roman"/>
          <w:sz w:val="24"/>
          <w:szCs w:val="24"/>
        </w:rPr>
        <w:t>6.117,25</w:t>
      </w:r>
      <w:r w:rsidRPr="00146637">
        <w:rPr>
          <w:rFonts w:hAnsi="Times New Roman" w:ascii="Times New Roman"/>
          <w:sz w:val="24"/>
          <w:szCs w:val="24"/>
        </w:rPr>
        <w:t xml:space="preserve"> 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lastRenderedPageBreak/>
        <w:t>MIRANDA KRNJAČA, Don Frane Bulića 117, Solin</w:t>
      </w:r>
      <w:r w:rsidRPr="00146637">
        <w:rPr>
          <w:rFonts w:hAnsi="Times New Roman" w:ascii="Times New Roman"/>
          <w:sz w:val="24"/>
          <w:szCs w:val="24"/>
        </w:rPr>
        <w:t>, OIB:</w:t>
      </w:r>
      <w:r w:rsidRPr="00146637">
        <w:t xml:space="preserve"> </w:t>
      </w:r>
      <w:r w:rsidRPr="00146637">
        <w:rPr>
          <w:rFonts w:hAnsi="Times New Roman" w:ascii="Times New Roman"/>
          <w:sz w:val="24"/>
          <w:szCs w:val="24"/>
        </w:rPr>
        <w:t xml:space="preserve">07217965286, čija tražbina glasi na iznos od </w:t>
      </w:r>
      <w:r>
        <w:rPr>
          <w:rFonts w:hAnsi="Times New Roman" w:ascii="Times New Roman"/>
          <w:sz w:val="24"/>
          <w:szCs w:val="24"/>
        </w:rPr>
        <w:t xml:space="preserve">4.341,40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IVANA </w:t>
      </w:r>
      <w:r w:rsidRPr="00146637">
        <w:rPr>
          <w:rFonts w:hAnsi="Times New Roman" w:ascii="Times New Roman"/>
          <w:sz w:val="24"/>
          <w:szCs w:val="24"/>
        </w:rPr>
        <w:t>ADAMČEK</w:t>
      </w:r>
      <w:r>
        <w:rPr>
          <w:rFonts w:hAnsi="Times New Roman" w:ascii="Times New Roman"/>
          <w:sz w:val="24"/>
          <w:szCs w:val="24"/>
        </w:rPr>
        <w:t xml:space="preserve">, </w:t>
      </w:r>
      <w:r w:rsidRPr="00146637">
        <w:rPr>
          <w:rFonts w:hAnsi="Times New Roman" w:ascii="Times New Roman"/>
          <w:sz w:val="24"/>
          <w:szCs w:val="24"/>
        </w:rPr>
        <w:t>Martina Divalta 72</w:t>
      </w:r>
      <w:r>
        <w:rPr>
          <w:rFonts w:hAnsi="Times New Roman" w:ascii="Times New Roman"/>
          <w:sz w:val="24"/>
          <w:szCs w:val="24"/>
        </w:rPr>
        <w:t>, Osijek</w:t>
      </w:r>
      <w:r w:rsidRPr="00146637">
        <w:rPr>
          <w:rFonts w:hAnsi="Times New Roman" w:ascii="Times New Roman"/>
          <w:sz w:val="24"/>
          <w:szCs w:val="24"/>
        </w:rPr>
        <w:t>, OIB:</w:t>
      </w:r>
      <w:r w:rsidRPr="00146637">
        <w:t xml:space="preserve"> </w:t>
      </w:r>
      <w:r w:rsidRPr="00146637">
        <w:rPr>
          <w:rFonts w:hAnsi="Times New Roman" w:ascii="Times New Roman"/>
          <w:sz w:val="24"/>
          <w:szCs w:val="24"/>
        </w:rPr>
        <w:t xml:space="preserve">52477039047, čija tražbina glasi na iznos od </w:t>
      </w:r>
      <w:r>
        <w:rPr>
          <w:rFonts w:hAnsi="Times New Roman" w:ascii="Times New Roman"/>
          <w:sz w:val="24"/>
          <w:szCs w:val="24"/>
        </w:rPr>
        <w:t xml:space="preserve">6.459,90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TANJA </w:t>
      </w:r>
      <w:r w:rsidRPr="00146637">
        <w:rPr>
          <w:rFonts w:hAnsi="Times New Roman" w:ascii="Times New Roman"/>
          <w:sz w:val="24"/>
          <w:szCs w:val="24"/>
        </w:rPr>
        <w:t>PERIŠIĆ</w:t>
      </w:r>
      <w:r>
        <w:rPr>
          <w:rFonts w:hAnsi="Times New Roman" w:ascii="Times New Roman"/>
          <w:sz w:val="24"/>
          <w:szCs w:val="24"/>
        </w:rPr>
        <w:t>, Vukovarska 21, Split</w:t>
      </w:r>
      <w:r w:rsidRPr="00146637">
        <w:rPr>
          <w:rFonts w:hAnsi="Times New Roman" w:ascii="Times New Roman"/>
          <w:sz w:val="24"/>
          <w:szCs w:val="24"/>
        </w:rPr>
        <w:t>, OIB:</w:t>
      </w:r>
      <w:r w:rsidRPr="00146637">
        <w:t xml:space="preserve"> </w:t>
      </w:r>
      <w:r w:rsidRPr="00146637">
        <w:rPr>
          <w:rFonts w:hAnsi="Times New Roman" w:ascii="Times New Roman"/>
          <w:sz w:val="24"/>
          <w:szCs w:val="24"/>
        </w:rPr>
        <w:t xml:space="preserve">87161752705, čija tražbina glasi na iznos od </w:t>
      </w:r>
      <w:r>
        <w:rPr>
          <w:rFonts w:hAnsi="Times New Roman" w:ascii="Times New Roman"/>
          <w:sz w:val="24"/>
          <w:szCs w:val="24"/>
        </w:rPr>
        <w:t xml:space="preserve">5.824,51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IRENA PLAZIBAT, Marka Marulića 48, Dugopolje</w:t>
      </w:r>
      <w:r w:rsidRPr="00146637">
        <w:rPr>
          <w:rFonts w:hAnsi="Times New Roman" w:ascii="Times New Roman"/>
          <w:sz w:val="24"/>
          <w:szCs w:val="24"/>
        </w:rPr>
        <w:t>, OIB:</w:t>
      </w:r>
      <w:r w:rsidRPr="00146637">
        <w:t xml:space="preserve"> </w:t>
      </w:r>
      <w:r w:rsidRPr="00146637">
        <w:rPr>
          <w:rFonts w:hAnsi="Times New Roman" w:ascii="Times New Roman"/>
          <w:sz w:val="24"/>
          <w:szCs w:val="24"/>
        </w:rPr>
        <w:t xml:space="preserve">13174903392, čija tražbina glasi na iznos od </w:t>
      </w:r>
      <w:r>
        <w:rPr>
          <w:rFonts w:hAnsi="Times New Roman" w:ascii="Times New Roman"/>
          <w:sz w:val="24"/>
          <w:szCs w:val="24"/>
        </w:rPr>
        <w:t xml:space="preserve">39.965,21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ALEKSANDRA MARKUŠIĆ, </w:t>
      </w:r>
      <w:r w:rsidRPr="00F23312">
        <w:rPr>
          <w:rFonts w:hAnsi="Times New Roman" w:ascii="Times New Roman"/>
          <w:sz w:val="24"/>
          <w:szCs w:val="24"/>
        </w:rPr>
        <w:t>Vladka Mačeka 38</w:t>
      </w:r>
      <w:r>
        <w:rPr>
          <w:rFonts w:hAnsi="Times New Roman" w:ascii="Times New Roman"/>
          <w:sz w:val="24"/>
          <w:szCs w:val="24"/>
        </w:rPr>
        <w:t xml:space="preserve">, </w:t>
      </w:r>
      <w:r w:rsidRPr="00F23312">
        <w:rPr>
          <w:rFonts w:hAnsi="Times New Roman" w:ascii="Times New Roman"/>
          <w:sz w:val="24"/>
          <w:szCs w:val="24"/>
        </w:rPr>
        <w:t>Jastrebarsko</w:t>
      </w:r>
      <w:r w:rsidRPr="00146637">
        <w:rPr>
          <w:rFonts w:hAnsi="Times New Roman" w:ascii="Times New Roman"/>
          <w:sz w:val="24"/>
          <w:szCs w:val="24"/>
        </w:rPr>
        <w:t>, OIB:</w:t>
      </w:r>
      <w:r w:rsidRPr="00146637">
        <w:t xml:space="preserve"> </w:t>
      </w:r>
      <w:r w:rsidRPr="00F23312">
        <w:rPr>
          <w:rFonts w:hAnsi="Times New Roman" w:ascii="Times New Roman"/>
          <w:sz w:val="24"/>
          <w:szCs w:val="24"/>
        </w:rPr>
        <w:t>29606106466</w:t>
      </w:r>
      <w:r w:rsidRPr="00146637">
        <w:rPr>
          <w:rFonts w:hAnsi="Times New Roman" w:ascii="Times New Roman"/>
          <w:sz w:val="24"/>
          <w:szCs w:val="24"/>
        </w:rPr>
        <w:t xml:space="preserve">, čija tražbina glasi na iznos od </w:t>
      </w:r>
      <w:r>
        <w:rPr>
          <w:rFonts w:hAnsi="Times New Roman" w:ascii="Times New Roman"/>
          <w:sz w:val="24"/>
          <w:szCs w:val="24"/>
        </w:rPr>
        <w:t xml:space="preserve">7.308,94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MIRA ČUTURA, Nova Ves 44, Zagreb, OIB: </w:t>
      </w:r>
      <w:r w:rsidRPr="00E117F4">
        <w:rPr>
          <w:rFonts w:hAnsi="Times New Roman" w:ascii="Times New Roman"/>
          <w:sz w:val="24"/>
          <w:szCs w:val="24"/>
        </w:rPr>
        <w:t>53976695131</w:t>
      </w:r>
      <w:r w:rsidRPr="00146637">
        <w:rPr>
          <w:rFonts w:hAnsi="Times New Roman" w:ascii="Times New Roman"/>
          <w:sz w:val="24"/>
          <w:szCs w:val="24"/>
        </w:rPr>
        <w:t xml:space="preserve">, čija tražbina glasi na iznos od </w:t>
      </w:r>
      <w:r>
        <w:rPr>
          <w:rFonts w:hAnsi="Times New Roman" w:ascii="Times New Roman"/>
          <w:sz w:val="24"/>
          <w:szCs w:val="24"/>
        </w:rPr>
        <w:t xml:space="preserve">12.831,27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ŽELJKA BUBIĆ, Marka Marulića 8, </w:t>
      </w:r>
      <w:r w:rsidRPr="00E117F4">
        <w:rPr>
          <w:rFonts w:hAnsi="Times New Roman" w:ascii="Times New Roman"/>
          <w:sz w:val="24"/>
          <w:szCs w:val="24"/>
        </w:rPr>
        <w:t>Murvica (Poličnik)</w:t>
      </w:r>
      <w:r>
        <w:rPr>
          <w:rFonts w:hAnsi="Times New Roman" w:ascii="Times New Roman"/>
          <w:sz w:val="24"/>
          <w:szCs w:val="24"/>
        </w:rPr>
        <w:t>, OIB:</w:t>
      </w:r>
      <w:r w:rsidRPr="00E117F4">
        <w:t xml:space="preserve"> </w:t>
      </w:r>
      <w:r w:rsidRPr="00E117F4">
        <w:rPr>
          <w:rFonts w:hAnsi="Times New Roman" w:ascii="Times New Roman"/>
          <w:sz w:val="24"/>
          <w:szCs w:val="24"/>
        </w:rPr>
        <w:t>59083759001</w:t>
      </w:r>
      <w:r w:rsidRPr="00146637">
        <w:rPr>
          <w:rFonts w:hAnsi="Times New Roman" w:ascii="Times New Roman"/>
          <w:sz w:val="24"/>
          <w:szCs w:val="24"/>
        </w:rPr>
        <w:t xml:space="preserve">, čija tražbina glasi na iznos od </w:t>
      </w:r>
      <w:r>
        <w:rPr>
          <w:rFonts w:hAnsi="Times New Roman" w:ascii="Times New Roman"/>
          <w:sz w:val="24"/>
          <w:szCs w:val="24"/>
        </w:rPr>
        <w:t xml:space="preserve">9.256,80 </w:t>
      </w:r>
      <w:r w:rsidRPr="00146637">
        <w:rPr>
          <w:rFonts w:hAnsi="Times New Roman" w:ascii="Times New Roman"/>
          <w:sz w:val="24"/>
          <w:szCs w:val="24"/>
        </w:rPr>
        <w:t xml:space="preserve">kuna, priznata u cijelosti. </w:t>
      </w:r>
    </w:p>
    <w:p w:rsidRDefault="00DB0DEB" w:rsidP="00DB0DEB" w:rsidR="00DB0DEB" w:rsidRPr="00146637">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KRISTINA JARANOVIĆ, Negrijeva 9, Pula, OIB: </w:t>
      </w:r>
      <w:r w:rsidRPr="00E117F4">
        <w:rPr>
          <w:rFonts w:hAnsi="Times New Roman" w:ascii="Times New Roman"/>
          <w:sz w:val="24"/>
          <w:szCs w:val="24"/>
        </w:rPr>
        <w:t>58605639937</w:t>
      </w:r>
      <w:r w:rsidRPr="00146637">
        <w:rPr>
          <w:rFonts w:hAnsi="Times New Roman" w:ascii="Times New Roman"/>
          <w:sz w:val="24"/>
          <w:szCs w:val="24"/>
        </w:rPr>
        <w:t xml:space="preserve">, čija tražbina glasi na iznos od </w:t>
      </w:r>
      <w:r>
        <w:rPr>
          <w:rFonts w:hAnsi="Times New Roman" w:ascii="Times New Roman"/>
          <w:sz w:val="24"/>
          <w:szCs w:val="24"/>
        </w:rPr>
        <w:t xml:space="preserve">5.826,62 </w:t>
      </w:r>
      <w:r w:rsidRPr="00146637">
        <w:rPr>
          <w:rFonts w:hAnsi="Times New Roman" w:ascii="Times New Roman"/>
          <w:sz w:val="24"/>
          <w:szCs w:val="24"/>
        </w:rPr>
        <w:t xml:space="preserve">kuna, priznata u cijelosti. </w:t>
      </w:r>
    </w:p>
    <w:p w:rsidRDefault="00DB0DEB" w:rsidP="00DB0DEB" w:rsidR="00DB0DEB">
      <w:pPr>
        <w:pStyle w:val="Bezproreda"/>
        <w:numPr>
          <w:ilvl w:val="0"/>
          <w:numId w:val="13"/>
        </w:numPr>
        <w:jc w:val="both"/>
        <w:rPr>
          <w:rFonts w:hAnsi="Times New Roman" w:ascii="Times New Roman"/>
          <w:sz w:val="24"/>
          <w:szCs w:val="24"/>
        </w:rPr>
      </w:pPr>
      <w:r>
        <w:rPr>
          <w:rFonts w:hAnsi="Times New Roman" w:ascii="Times New Roman"/>
          <w:sz w:val="24"/>
          <w:szCs w:val="24"/>
        </w:rPr>
        <w:t xml:space="preserve">BARBARA LUKAVEČKI, Trpanjska 6, Osijek, OIB: </w:t>
      </w:r>
      <w:r w:rsidRPr="00E117F4">
        <w:rPr>
          <w:rFonts w:hAnsi="Times New Roman" w:ascii="Times New Roman"/>
          <w:sz w:val="24"/>
          <w:szCs w:val="24"/>
        </w:rPr>
        <w:t>48591083566</w:t>
      </w:r>
      <w:r w:rsidRPr="00146637">
        <w:rPr>
          <w:rFonts w:hAnsi="Times New Roman" w:ascii="Times New Roman"/>
          <w:sz w:val="24"/>
          <w:szCs w:val="24"/>
        </w:rPr>
        <w:t xml:space="preserve">, čija tražbina glasi na iznos od </w:t>
      </w:r>
      <w:r>
        <w:rPr>
          <w:rFonts w:hAnsi="Times New Roman" w:ascii="Times New Roman"/>
          <w:sz w:val="24"/>
          <w:szCs w:val="24"/>
        </w:rPr>
        <w:t xml:space="preserve">11.314,16 </w:t>
      </w:r>
      <w:r w:rsidRPr="00146637">
        <w:rPr>
          <w:rFonts w:hAnsi="Times New Roman" w:ascii="Times New Roman"/>
          <w:sz w:val="24"/>
          <w:szCs w:val="24"/>
        </w:rPr>
        <w:t xml:space="preserve">kuna, priznata u cijelosti. </w:t>
      </w:r>
    </w:p>
    <w:p w:rsidRDefault="00E37FD8" w:rsidP="00E37FD8" w:rsidR="00E37FD8" w:rsidRPr="00E37FD8">
      <w:pPr>
        <w:pStyle w:val="Bezproreda"/>
        <w:numPr>
          <w:ilvl w:val="0"/>
          <w:numId w:val="13"/>
        </w:numPr>
        <w:jc w:val="both"/>
        <w:rPr>
          <w:rFonts w:hAnsi="Times New Roman" w:ascii="Times New Roman"/>
          <w:sz w:val="24"/>
          <w:szCs w:val="24"/>
        </w:rPr>
      </w:pPr>
      <w:r>
        <w:rPr>
          <w:rFonts w:hAnsi="Times New Roman" w:ascii="Times New Roman"/>
          <w:sz w:val="24"/>
          <w:szCs w:val="24"/>
        </w:rPr>
        <w:t>JOSIPA PEJIĆ, Žuti breg 48a, Zagreb, Osijek, OIB: 43039671975</w:t>
      </w:r>
      <w:r w:rsidRPr="00146637">
        <w:rPr>
          <w:rFonts w:hAnsi="Times New Roman" w:ascii="Times New Roman"/>
          <w:sz w:val="24"/>
          <w:szCs w:val="24"/>
        </w:rPr>
        <w:t xml:space="preserve">, čija tražbina glasi na iznos od </w:t>
      </w:r>
      <w:r>
        <w:rPr>
          <w:rFonts w:hAnsi="Times New Roman" w:ascii="Times New Roman"/>
          <w:sz w:val="24"/>
          <w:szCs w:val="24"/>
        </w:rPr>
        <w:t>7.286,</w:t>
      </w:r>
      <w:r w:rsidR="001945EE">
        <w:rPr>
          <w:rFonts w:hAnsi="Times New Roman" w:ascii="Times New Roman"/>
          <w:sz w:val="24"/>
          <w:szCs w:val="24"/>
        </w:rPr>
        <w:t>35</w:t>
      </w:r>
      <w:r>
        <w:rPr>
          <w:rFonts w:hAnsi="Times New Roman" w:ascii="Times New Roman"/>
          <w:sz w:val="24"/>
          <w:szCs w:val="24"/>
        </w:rPr>
        <w:t xml:space="preserve"> </w:t>
      </w:r>
      <w:r w:rsidRPr="00146637">
        <w:rPr>
          <w:rFonts w:hAnsi="Times New Roman" w:ascii="Times New Roman"/>
          <w:sz w:val="24"/>
          <w:szCs w:val="24"/>
        </w:rPr>
        <w:t xml:space="preserve">kuna, priznata u cijelosti. </w:t>
      </w:r>
    </w:p>
    <w:p w:rsidRDefault="00DB0DEB" w:rsidP="00DB0DEB" w:rsidR="00DB0DEB">
      <w:pPr>
        <w:pStyle w:val="Bezproreda"/>
        <w:jc w:val="both"/>
        <w:rPr>
          <w:rFonts w:hAnsi="Times New Roman" w:ascii="Times New Roman"/>
          <w:sz w:val="24"/>
          <w:szCs w:val="24"/>
        </w:rPr>
      </w:pPr>
    </w:p>
    <w:p w:rsidRDefault="00DB0DEB" w:rsidP="00955FC7" w:rsidR="00DB0DEB">
      <w:pPr>
        <w:ind w:firstLine="360"/>
        <w:jc w:val="both"/>
      </w:pPr>
      <w:r>
        <w:t xml:space="preserve">Na navedenom ročištu sud je za vjerovnike drugog višeg </w:t>
      </w:r>
      <w:r w:rsidR="00B432F2">
        <w:t xml:space="preserve">isplatnog </w:t>
      </w:r>
      <w:r>
        <w:t>reda naveo kako slijedi:</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GRAD OSIJEK, Franje Kuhača 9, Osijek, OIB: 30050049642, čija tražbina glasi na iznos od 5.498,74 kuna, priznata u cijelosti.</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GRAD OSIJEK, Franje Kuhača 9, Osijek, OIB: 30050049642, čija tražbina glasi na iznos od 3.334,99 kuna, priznata u cijelosti.</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PLODINE d.d., Ružićeva 29, Rijeka, OIB: 92510683607, čija tražbina glasi na iznos od 214.119,82 kuna, osporena u cijelosti jer se pred Trgova</w:t>
      </w:r>
      <w:r w:rsidR="00A97412">
        <w:rPr>
          <w:rFonts w:hAnsi="Times New Roman" w:ascii="Times New Roman"/>
          <w:sz w:val="24"/>
          <w:szCs w:val="24"/>
        </w:rPr>
        <w:t>čkom sudu Rijeci vodio parnični</w:t>
      </w:r>
      <w:r>
        <w:rPr>
          <w:rFonts w:hAnsi="Times New Roman" w:ascii="Times New Roman"/>
          <w:sz w:val="24"/>
          <w:szCs w:val="24"/>
        </w:rPr>
        <w:t xml:space="preserve"> postupak pod poslovnim brojem P-1088/18, u navedenom predmetu je donesena nepravomoćna presuda i rješenje dana 18.12.2015. godine, te se isti predmet po žalbi nalazi na VTS-u </w:t>
      </w:r>
      <w:r w:rsidR="00B432F2">
        <w:rPr>
          <w:rFonts w:hAnsi="Times New Roman" w:ascii="Times New Roman"/>
          <w:sz w:val="24"/>
          <w:szCs w:val="24"/>
        </w:rPr>
        <w:t>Zagreb.</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RH,MINISTARSTVO </w:t>
      </w:r>
      <w:r w:rsidRPr="00AD3A4D">
        <w:rPr>
          <w:rFonts w:hAnsi="Times New Roman" w:ascii="Times New Roman"/>
          <w:sz w:val="24"/>
          <w:szCs w:val="24"/>
        </w:rPr>
        <w:t>FINANCIJA-POREZ</w:t>
      </w:r>
      <w:r>
        <w:rPr>
          <w:rFonts w:hAnsi="Times New Roman" w:ascii="Times New Roman"/>
          <w:sz w:val="24"/>
          <w:szCs w:val="24"/>
        </w:rPr>
        <w:t>N</w:t>
      </w:r>
      <w:r w:rsidRPr="00AD3A4D">
        <w:rPr>
          <w:rFonts w:hAnsi="Times New Roman" w:ascii="Times New Roman"/>
          <w:sz w:val="24"/>
          <w:szCs w:val="24"/>
        </w:rPr>
        <w:t xml:space="preserve">A UPRAVA, Katančićeva 5, Zagreb, OIB:18683136487, čija tražbina glasi na iznos od </w:t>
      </w:r>
      <w:r w:rsidRPr="001945EE">
        <w:rPr>
          <w:rFonts w:hAnsi="Times New Roman" w:ascii="Times New Roman"/>
          <w:sz w:val="24"/>
          <w:szCs w:val="24"/>
        </w:rPr>
        <w:t xml:space="preserve">1.437.413,79 kuna, </w:t>
      </w:r>
      <w:r w:rsidRPr="00AD3A4D">
        <w:rPr>
          <w:rFonts w:hAnsi="Times New Roman" w:ascii="Times New Roman"/>
          <w:sz w:val="24"/>
          <w:szCs w:val="24"/>
        </w:rPr>
        <w:t xml:space="preserve">priznata </w:t>
      </w:r>
      <w:r>
        <w:rPr>
          <w:rFonts w:hAnsi="Times New Roman" w:ascii="Times New Roman"/>
          <w:sz w:val="24"/>
          <w:szCs w:val="24"/>
        </w:rPr>
        <w:t xml:space="preserve">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HRVATSKI TELEKOM d.d., R.F.Mihanovića 9, Zagreb, OIB: 81793146560, čija tražbina glasi na iznos od 5.268,20 kuna, priznata u cijelosti.</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HRVATSKE VODE, Splavarska 2A, Osijek, OIB: </w:t>
      </w:r>
      <w:r w:rsidRPr="000556A2">
        <w:rPr>
          <w:rFonts w:hAnsi="Times New Roman" w:ascii="Times New Roman"/>
          <w:sz w:val="24"/>
          <w:szCs w:val="24"/>
        </w:rPr>
        <w:t>28921383001</w:t>
      </w:r>
      <w:r>
        <w:rPr>
          <w:rFonts w:hAnsi="Times New Roman" w:ascii="Times New Roman"/>
          <w:sz w:val="24"/>
          <w:szCs w:val="24"/>
        </w:rPr>
        <w:t xml:space="preserve"> čija tražbina glasi na iznos od 3.089,78 kuna, priznata u cijelosti.</w:t>
      </w:r>
    </w:p>
    <w:p w:rsidRDefault="00DB0DEB" w:rsidP="00DB0DEB" w:rsidR="00DB0DEB">
      <w:pPr>
        <w:pStyle w:val="Bezproreda"/>
        <w:numPr>
          <w:ilvl w:val="0"/>
          <w:numId w:val="18"/>
        </w:numPr>
        <w:jc w:val="both"/>
        <w:rPr>
          <w:rFonts w:hAnsi="Times New Roman" w:ascii="Times New Roman"/>
          <w:sz w:val="24"/>
          <w:szCs w:val="24"/>
        </w:rPr>
      </w:pPr>
      <w:r w:rsidRPr="00B9170E">
        <w:rPr>
          <w:rFonts w:hAnsi="Times New Roman" w:ascii="Times New Roman"/>
          <w:sz w:val="24"/>
          <w:szCs w:val="24"/>
        </w:rPr>
        <w:t>UNIQA osiguranje d.d.</w:t>
      </w:r>
      <w:r>
        <w:rPr>
          <w:rFonts w:hAnsi="Times New Roman" w:ascii="Times New Roman"/>
          <w:sz w:val="24"/>
          <w:szCs w:val="24"/>
        </w:rPr>
        <w:t xml:space="preserve">, Planinska 13A, Zagreb, OIB: </w:t>
      </w:r>
      <w:r w:rsidRPr="00B9170E">
        <w:rPr>
          <w:rFonts w:hAnsi="Times New Roman" w:ascii="Times New Roman"/>
          <w:sz w:val="24"/>
          <w:szCs w:val="24"/>
        </w:rPr>
        <w:t>75665455333</w:t>
      </w:r>
      <w:r>
        <w:rPr>
          <w:rFonts w:hAnsi="Times New Roman" w:ascii="Times New Roman"/>
          <w:sz w:val="24"/>
          <w:szCs w:val="24"/>
        </w:rPr>
        <w:t xml:space="preserve">, čija tražbina glasi na iznos od 15.544,19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GRADSKA ČISTOĆA d.o.o., Stjepana Radića 100, Šibenik, OIB: </w:t>
      </w:r>
      <w:r w:rsidRPr="00B9170E">
        <w:rPr>
          <w:rFonts w:hAnsi="Times New Roman" w:ascii="Times New Roman"/>
          <w:sz w:val="24"/>
          <w:szCs w:val="24"/>
        </w:rPr>
        <w:t>54873130289</w:t>
      </w:r>
      <w:r>
        <w:rPr>
          <w:rFonts w:hAnsi="Times New Roman" w:ascii="Times New Roman"/>
          <w:sz w:val="24"/>
          <w:szCs w:val="24"/>
        </w:rPr>
        <w:t xml:space="preserve">, čija tražbina glasi na iznos od 11.924,12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ČISTOĆA d.o.o., Put Plokita 81, Split, OIB:</w:t>
      </w:r>
      <w:r w:rsidRPr="00B9170E">
        <w:t xml:space="preserve"> </w:t>
      </w:r>
      <w:r w:rsidRPr="00B9170E">
        <w:rPr>
          <w:rFonts w:hAnsi="Times New Roman" w:ascii="Times New Roman"/>
          <w:sz w:val="24"/>
          <w:szCs w:val="24"/>
        </w:rPr>
        <w:t>38812451417</w:t>
      </w:r>
      <w:r>
        <w:rPr>
          <w:rFonts w:hAnsi="Times New Roman" w:ascii="Times New Roman"/>
          <w:sz w:val="24"/>
          <w:szCs w:val="24"/>
        </w:rPr>
        <w:t>, čija tražbina glasi na iznos od 40.900,06 kuna, priznata u iznosu od 22.676,23 kuna, a osporena u iznosu od 18.223,83 kuna jer je nastupila zastara za račune koji se odnose na razdoblje od 01.06.2004.-01.06.2010. prema čl. 228.st.1. ZOO-a.</w:t>
      </w:r>
    </w:p>
    <w:p w:rsidRDefault="00DB0DEB" w:rsidP="00DB0DEB" w:rsidR="00DB0DEB">
      <w:pPr>
        <w:pStyle w:val="Bezproreda"/>
        <w:numPr>
          <w:ilvl w:val="0"/>
          <w:numId w:val="18"/>
        </w:numPr>
        <w:jc w:val="both"/>
        <w:rPr>
          <w:rFonts w:hAnsi="Times New Roman" w:ascii="Times New Roman"/>
          <w:sz w:val="24"/>
          <w:szCs w:val="24"/>
        </w:rPr>
      </w:pPr>
      <w:r w:rsidRPr="00B9170E">
        <w:rPr>
          <w:rFonts w:hAnsi="Times New Roman" w:ascii="Times New Roman"/>
          <w:sz w:val="24"/>
          <w:szCs w:val="24"/>
        </w:rPr>
        <w:t>INTEREUROPA d.o.o.</w:t>
      </w:r>
      <w:r>
        <w:rPr>
          <w:rFonts w:hAnsi="Times New Roman" w:ascii="Times New Roman"/>
          <w:sz w:val="24"/>
          <w:szCs w:val="24"/>
        </w:rPr>
        <w:t xml:space="preserve">, Josipa Lončara 3, Zagreb, OIB: </w:t>
      </w:r>
      <w:r w:rsidRPr="00B9170E">
        <w:rPr>
          <w:rFonts w:hAnsi="Times New Roman" w:ascii="Times New Roman"/>
          <w:sz w:val="24"/>
          <w:szCs w:val="24"/>
        </w:rPr>
        <w:t>85514716931</w:t>
      </w:r>
      <w:r>
        <w:rPr>
          <w:rFonts w:hAnsi="Times New Roman" w:ascii="Times New Roman"/>
          <w:sz w:val="24"/>
          <w:szCs w:val="24"/>
        </w:rPr>
        <w:t xml:space="preserve">, čija tražbina glasi na iznos od 3.843,92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lastRenderedPageBreak/>
        <w:t xml:space="preserve">GRAD PULA-POLA, Forum 1, Pula, OIB: </w:t>
      </w:r>
      <w:r w:rsidRPr="00B9170E">
        <w:rPr>
          <w:rFonts w:hAnsi="Times New Roman" w:ascii="Times New Roman"/>
          <w:sz w:val="24"/>
          <w:szCs w:val="24"/>
        </w:rPr>
        <w:t>79517841355</w:t>
      </w:r>
      <w:r>
        <w:rPr>
          <w:rFonts w:hAnsi="Times New Roman" w:ascii="Times New Roman"/>
          <w:sz w:val="24"/>
          <w:szCs w:val="24"/>
        </w:rPr>
        <w:t xml:space="preserve">, čija tražbina glasi na iznos od </w:t>
      </w:r>
      <w:r w:rsidRPr="00387C3F">
        <w:rPr>
          <w:rFonts w:hAnsi="Times New Roman" w:ascii="Times New Roman"/>
          <w:sz w:val="24"/>
          <w:szCs w:val="24"/>
        </w:rPr>
        <w:t>3.603,47 kuna</w:t>
      </w:r>
      <w:r>
        <w:rPr>
          <w:rFonts w:hAnsi="Times New Roman" w:ascii="Times New Roman"/>
          <w:sz w:val="24"/>
          <w:szCs w:val="24"/>
        </w:rPr>
        <w:t xml:space="preserve">, priznata u iznosu od 1.583,05 kuna, a osporena u iznosu od 2.020,42 kuna iz razloga što </w:t>
      </w:r>
      <w:r w:rsidRPr="00EA05D2">
        <w:rPr>
          <w:rFonts w:hAnsi="Times New Roman" w:ascii="Times New Roman"/>
          <w:sz w:val="24"/>
          <w:szCs w:val="24"/>
        </w:rPr>
        <w:t xml:space="preserve">nije priložena isprava iz koje tražbina proizlazi, odnosno kojom se </w:t>
      </w:r>
      <w:r>
        <w:rPr>
          <w:rFonts w:hAnsi="Times New Roman" w:ascii="Times New Roman"/>
          <w:sz w:val="24"/>
          <w:szCs w:val="24"/>
        </w:rPr>
        <w:t xml:space="preserve">ista </w:t>
      </w:r>
      <w:r w:rsidRPr="00EA05D2">
        <w:rPr>
          <w:rFonts w:hAnsi="Times New Roman" w:ascii="Times New Roman"/>
          <w:sz w:val="24"/>
          <w:szCs w:val="24"/>
        </w:rPr>
        <w:t>dokazuje</w:t>
      </w:r>
      <w:r>
        <w:rPr>
          <w:rFonts w:hAnsi="Times New Roman" w:ascii="Times New Roman"/>
          <w:sz w:val="24"/>
          <w:szCs w:val="24"/>
        </w:rPr>
        <w:t>.</w:t>
      </w:r>
    </w:p>
    <w:p w:rsidRDefault="00DB0DEB" w:rsidP="00DB0DEB" w:rsidR="00DB0DEB" w:rsidRPr="00BB6C6A">
      <w:pPr>
        <w:pStyle w:val="Bezproreda"/>
        <w:numPr>
          <w:ilvl w:val="0"/>
          <w:numId w:val="18"/>
        </w:numPr>
        <w:jc w:val="both"/>
        <w:rPr>
          <w:rFonts w:hAnsi="Times New Roman" w:ascii="Times New Roman"/>
          <w:sz w:val="24"/>
          <w:szCs w:val="24"/>
        </w:rPr>
      </w:pPr>
      <w:r w:rsidRPr="00B9170E">
        <w:rPr>
          <w:rFonts w:hAnsi="Times New Roman" w:ascii="Times New Roman"/>
          <w:sz w:val="24"/>
          <w:szCs w:val="24"/>
        </w:rPr>
        <w:t>SOCIETE GENERALE-SPLITSKA BANKA d.d.</w:t>
      </w:r>
      <w:r>
        <w:rPr>
          <w:rFonts w:hAnsi="Times New Roman" w:ascii="Times New Roman"/>
          <w:sz w:val="24"/>
          <w:szCs w:val="24"/>
        </w:rPr>
        <w:t xml:space="preserve">, R. Boškovića 16, Split, OIB: </w:t>
      </w:r>
      <w:r w:rsidRPr="00BB6C6A">
        <w:rPr>
          <w:rFonts w:hAnsi="Times New Roman" w:ascii="Times New Roman"/>
          <w:sz w:val="24"/>
          <w:szCs w:val="24"/>
        </w:rPr>
        <w:t>69326397242</w:t>
      </w:r>
      <w:r>
        <w:rPr>
          <w:rFonts w:hAnsi="Times New Roman" w:ascii="Times New Roman"/>
          <w:sz w:val="24"/>
          <w:szCs w:val="24"/>
        </w:rPr>
        <w:t xml:space="preserve"> </w:t>
      </w:r>
      <w:r w:rsidRPr="003A4FAE">
        <w:rPr>
          <w:rFonts w:hAnsi="Times New Roman" w:ascii="Times New Roman"/>
          <w:sz w:val="24"/>
          <w:szCs w:val="24"/>
        </w:rPr>
        <w:t xml:space="preserve">čija tražbina glasi na iznos </w:t>
      </w:r>
      <w:r w:rsidRPr="00D5380C">
        <w:rPr>
          <w:rFonts w:hAnsi="Times New Roman" w:ascii="Times New Roman"/>
          <w:sz w:val="24"/>
          <w:szCs w:val="24"/>
        </w:rPr>
        <w:t xml:space="preserve">od </w:t>
      </w:r>
      <w:r>
        <w:rPr>
          <w:rFonts w:hAnsi="Times New Roman" w:ascii="Times New Roman"/>
          <w:sz w:val="24"/>
          <w:szCs w:val="24"/>
        </w:rPr>
        <w:t>10.641.246,72</w:t>
      </w:r>
      <w:r w:rsidRPr="00D5380C">
        <w:rPr>
          <w:rFonts w:hAnsi="Times New Roman" w:ascii="Times New Roman"/>
          <w:sz w:val="24"/>
          <w:szCs w:val="24"/>
        </w:rPr>
        <w:t xml:space="preserve"> kn</w:t>
      </w:r>
      <w:r w:rsidRPr="00BB6C6A">
        <w:rPr>
          <w:rFonts w:hAnsi="Times New Roman" w:ascii="Times New Roman"/>
          <w:sz w:val="24"/>
          <w:szCs w:val="24"/>
        </w:rPr>
        <w:t xml:space="preserve">,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 HRVATSKO DRUŠTVO SKLADATELJA, </w:t>
      </w:r>
      <w:r w:rsidRPr="005476FF">
        <w:rPr>
          <w:rFonts w:hAnsi="Times New Roman" w:ascii="Times New Roman"/>
          <w:sz w:val="24"/>
          <w:szCs w:val="24"/>
        </w:rPr>
        <w:t>Berislavićeva 9</w:t>
      </w:r>
      <w:r>
        <w:rPr>
          <w:rFonts w:hAnsi="Times New Roman" w:ascii="Times New Roman"/>
          <w:sz w:val="24"/>
          <w:szCs w:val="24"/>
        </w:rPr>
        <w:t xml:space="preserve">, Zagreb, OIB: </w:t>
      </w:r>
      <w:r w:rsidRPr="005476FF">
        <w:rPr>
          <w:rFonts w:hAnsi="Times New Roman" w:ascii="Times New Roman"/>
          <w:sz w:val="24"/>
          <w:szCs w:val="24"/>
        </w:rPr>
        <w:t>56668956985</w:t>
      </w:r>
      <w:r>
        <w:rPr>
          <w:rFonts w:hAnsi="Times New Roman" w:ascii="Times New Roman"/>
          <w:sz w:val="24"/>
          <w:szCs w:val="24"/>
        </w:rPr>
        <w:t xml:space="preserve">, čija tražbina glasi na iznos od 105,19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GRAD SPLIT, </w:t>
      </w:r>
      <w:r w:rsidRPr="00BC709E">
        <w:rPr>
          <w:rFonts w:hAnsi="Times New Roman" w:ascii="Times New Roman"/>
          <w:sz w:val="24"/>
          <w:szCs w:val="24"/>
        </w:rPr>
        <w:t>Branimirova obala 17, SPLIT</w:t>
      </w:r>
      <w:r>
        <w:rPr>
          <w:rFonts w:hAnsi="Times New Roman" w:ascii="Times New Roman"/>
          <w:sz w:val="24"/>
          <w:szCs w:val="24"/>
        </w:rPr>
        <w:t xml:space="preserve">, OIB: </w:t>
      </w:r>
      <w:r w:rsidRPr="00BC709E">
        <w:rPr>
          <w:rFonts w:hAnsi="Times New Roman" w:ascii="Times New Roman"/>
          <w:sz w:val="24"/>
          <w:szCs w:val="24"/>
        </w:rPr>
        <w:t xml:space="preserve">78755598868, </w:t>
      </w:r>
      <w:r>
        <w:rPr>
          <w:rFonts w:hAnsi="Times New Roman" w:ascii="Times New Roman"/>
          <w:sz w:val="24"/>
          <w:szCs w:val="24"/>
        </w:rPr>
        <w:t>čija tražbina glasi na iznos od 9.979,44 kuna, priznata u cijelosti.</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HRVATSKE VODE-pravna osoba za upravljanje vodama, Ulica grada Vukovara 220, Zagreb, OIB: </w:t>
      </w:r>
      <w:r w:rsidRPr="005476FF">
        <w:rPr>
          <w:rFonts w:hAnsi="Times New Roman" w:ascii="Times New Roman"/>
          <w:sz w:val="24"/>
          <w:szCs w:val="24"/>
        </w:rPr>
        <w:t>28921383001</w:t>
      </w:r>
      <w:r>
        <w:rPr>
          <w:rFonts w:hAnsi="Times New Roman" w:ascii="Times New Roman"/>
          <w:sz w:val="24"/>
          <w:szCs w:val="24"/>
        </w:rPr>
        <w:t xml:space="preserve">, čija tražbina glasi na iznos od 32.655,64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GRAD ZAGREB, Trg Stjepana Radića 1, Zagreb, OIB: 61817894937</w:t>
      </w:r>
      <w:r w:rsidRPr="0038456C">
        <w:rPr>
          <w:rFonts w:hAnsi="Times New Roman" w:ascii="Times New Roman"/>
          <w:sz w:val="24"/>
          <w:szCs w:val="24"/>
        </w:rPr>
        <w:t xml:space="preserve">, čija tražbina glasi na iznos od </w:t>
      </w:r>
      <w:r>
        <w:rPr>
          <w:rFonts w:hAnsi="Times New Roman" w:ascii="Times New Roman"/>
          <w:sz w:val="24"/>
          <w:szCs w:val="24"/>
        </w:rPr>
        <w:t>194.245,11</w:t>
      </w:r>
      <w:r w:rsidRPr="0038456C">
        <w:rPr>
          <w:rFonts w:hAnsi="Times New Roman" w:ascii="Times New Roman"/>
          <w:sz w:val="24"/>
          <w:szCs w:val="24"/>
        </w:rPr>
        <w:t xml:space="preserve"> kuna, priznata u </w:t>
      </w:r>
      <w:r>
        <w:rPr>
          <w:rFonts w:hAnsi="Times New Roman" w:ascii="Times New Roman"/>
          <w:sz w:val="24"/>
          <w:szCs w:val="24"/>
        </w:rPr>
        <w:t xml:space="preserve">cijelosti. </w:t>
      </w:r>
    </w:p>
    <w:p w:rsidRDefault="00DB0DEB" w:rsidP="00DB0DEB" w:rsidR="00DB0DEB" w:rsidRPr="00AD3A4D">
      <w:pPr>
        <w:pStyle w:val="Bezproreda"/>
        <w:numPr>
          <w:ilvl w:val="0"/>
          <w:numId w:val="18"/>
        </w:numPr>
        <w:jc w:val="both"/>
        <w:rPr>
          <w:rFonts w:hAnsi="Times New Roman" w:ascii="Times New Roman"/>
          <w:color w:val="FF0000"/>
          <w:sz w:val="24"/>
          <w:szCs w:val="24"/>
        </w:rPr>
      </w:pPr>
      <w:r>
        <w:rPr>
          <w:rFonts w:hAnsi="Times New Roman" w:ascii="Times New Roman"/>
          <w:sz w:val="24"/>
          <w:szCs w:val="24"/>
        </w:rPr>
        <w:t xml:space="preserve">GRAD RIJEKA, Korzo 16, Rijeka, OIB: 54382731928, čija tražbina glasi na iznos od 51.305,89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ZAJEDNIČKI ODVJETNIČKI URED ECIJA KULJIŠ-BAJIĆ I MERI BLASLOV PAVASOVIĆ, Ćiril Metodova 38, Split, OIB: 14645320041, čija tražbina glasi na iznos od 131.791,74 kuna, priznata u cijelosti. </w:t>
      </w:r>
    </w:p>
    <w:p w:rsidRDefault="00DB0DEB" w:rsidP="00DB0DEB" w:rsidR="00DB0DEB">
      <w:pPr>
        <w:pStyle w:val="Bezproreda"/>
        <w:numPr>
          <w:ilvl w:val="0"/>
          <w:numId w:val="18"/>
        </w:numPr>
        <w:jc w:val="both"/>
        <w:rPr>
          <w:rFonts w:hAnsi="Times New Roman" w:ascii="Times New Roman"/>
          <w:sz w:val="24"/>
          <w:szCs w:val="24"/>
        </w:rPr>
      </w:pPr>
      <w:r w:rsidRPr="005476FF">
        <w:rPr>
          <w:rFonts w:hAnsi="Times New Roman" w:ascii="Times New Roman"/>
          <w:sz w:val="24"/>
          <w:szCs w:val="24"/>
        </w:rPr>
        <w:t>Trgovinski centar Zadar - FAZA 2 d.o.o.</w:t>
      </w:r>
      <w:r>
        <w:rPr>
          <w:rFonts w:hAnsi="Times New Roman" w:ascii="Times New Roman"/>
          <w:sz w:val="24"/>
          <w:szCs w:val="24"/>
        </w:rPr>
        <w:t xml:space="preserve">, Murvička 1, Zadar, OIB: </w:t>
      </w:r>
      <w:r w:rsidRPr="005476FF">
        <w:rPr>
          <w:rFonts w:hAnsi="Times New Roman" w:ascii="Times New Roman"/>
          <w:sz w:val="24"/>
          <w:szCs w:val="24"/>
        </w:rPr>
        <w:t>70447395541</w:t>
      </w:r>
      <w:r>
        <w:rPr>
          <w:rFonts w:hAnsi="Times New Roman" w:ascii="Times New Roman"/>
          <w:sz w:val="24"/>
          <w:szCs w:val="24"/>
        </w:rPr>
        <w:t>, čija tražbina glasi na iznos od 845.156,38 kuna.</w:t>
      </w:r>
    </w:p>
    <w:p w:rsidRDefault="00DB0DEB" w:rsidP="00DB0DEB" w:rsidR="00DB0DEB" w:rsidRPr="000F2F69">
      <w:pPr>
        <w:pStyle w:val="Bezproreda"/>
        <w:numPr>
          <w:ilvl w:val="0"/>
          <w:numId w:val="18"/>
        </w:numPr>
        <w:jc w:val="both"/>
        <w:rPr>
          <w:rFonts w:hAnsi="Times New Roman" w:ascii="Times New Roman"/>
          <w:color w:val="FF0000"/>
          <w:sz w:val="24"/>
          <w:szCs w:val="24"/>
        </w:rPr>
      </w:pPr>
      <w:r>
        <w:rPr>
          <w:rFonts w:hAnsi="Times New Roman" w:ascii="Times New Roman"/>
          <w:sz w:val="24"/>
          <w:szCs w:val="24"/>
        </w:rPr>
        <w:t>HRVATSKA RADIOTELEVIZIJA, Prisavlje 3, Zagreb, OIB: 68419124305, čija tražbina glasi na iznos od 3.181,66 kuna, priznata u cijelosti.</w:t>
      </w:r>
    </w:p>
    <w:p w:rsidRDefault="00DB0DEB" w:rsidP="00DB0DEB" w:rsidR="00DB0DEB" w:rsidRPr="006E16A8">
      <w:pPr>
        <w:pStyle w:val="Bezproreda"/>
        <w:numPr>
          <w:ilvl w:val="0"/>
          <w:numId w:val="18"/>
        </w:numPr>
        <w:jc w:val="both"/>
        <w:rPr>
          <w:rFonts w:hAnsi="Times New Roman" w:ascii="Times New Roman"/>
          <w:sz w:val="24"/>
          <w:szCs w:val="24"/>
        </w:rPr>
      </w:pPr>
      <w:r w:rsidRPr="006E16A8">
        <w:rPr>
          <w:rFonts w:hAnsi="Times New Roman" w:ascii="Times New Roman"/>
          <w:sz w:val="24"/>
          <w:szCs w:val="24"/>
        </w:rPr>
        <w:t xml:space="preserve">CROATIA OSIGURANJE d.d., </w:t>
      </w:r>
      <w:r>
        <w:rPr>
          <w:rFonts w:hAnsi="Times New Roman" w:ascii="Times New Roman"/>
          <w:sz w:val="24"/>
          <w:szCs w:val="24"/>
        </w:rPr>
        <w:t>Vatroslava Jagića 33</w:t>
      </w:r>
      <w:r w:rsidRPr="006E16A8">
        <w:rPr>
          <w:rFonts w:hAnsi="Times New Roman" w:ascii="Times New Roman"/>
          <w:sz w:val="24"/>
          <w:szCs w:val="24"/>
        </w:rPr>
        <w:t xml:space="preserve">, Zagreb, OIB: 26187994862, čija tražbina glasi na iznos od </w:t>
      </w:r>
      <w:r>
        <w:rPr>
          <w:rFonts w:hAnsi="Times New Roman" w:ascii="Times New Roman"/>
          <w:sz w:val="24"/>
          <w:szCs w:val="24"/>
        </w:rPr>
        <w:t xml:space="preserve">3.439,99 kuna priznata u cijelosti. </w:t>
      </w:r>
    </w:p>
    <w:p w:rsidRDefault="00DB0DEB" w:rsidP="00DB0DEB" w:rsidR="00DB0DEB">
      <w:pPr>
        <w:pStyle w:val="Bezproreda"/>
        <w:numPr>
          <w:ilvl w:val="0"/>
          <w:numId w:val="18"/>
        </w:numPr>
        <w:jc w:val="both"/>
        <w:rPr>
          <w:rFonts w:hAnsi="Times New Roman" w:ascii="Times New Roman"/>
          <w:sz w:val="24"/>
          <w:szCs w:val="24"/>
        </w:rPr>
      </w:pPr>
      <w:r w:rsidRPr="009B07E6">
        <w:rPr>
          <w:rFonts w:hAnsi="Times New Roman" w:ascii="Times New Roman"/>
          <w:sz w:val="24"/>
          <w:szCs w:val="24"/>
        </w:rPr>
        <w:t>FABRICOR d.o.o.</w:t>
      </w:r>
      <w:r>
        <w:rPr>
          <w:rFonts w:hAnsi="Times New Roman" w:ascii="Times New Roman"/>
          <w:sz w:val="24"/>
          <w:szCs w:val="24"/>
        </w:rPr>
        <w:t xml:space="preserve">, </w:t>
      </w:r>
      <w:r w:rsidRPr="009B07E6">
        <w:rPr>
          <w:rFonts w:hAnsi="Times New Roman" w:ascii="Times New Roman"/>
          <w:sz w:val="24"/>
          <w:szCs w:val="24"/>
        </w:rPr>
        <w:t>Škorpikova 34/2</w:t>
      </w:r>
      <w:r>
        <w:rPr>
          <w:rFonts w:hAnsi="Times New Roman" w:ascii="Times New Roman"/>
          <w:sz w:val="24"/>
          <w:szCs w:val="24"/>
        </w:rPr>
        <w:t xml:space="preserve">, Zagreb, OIB: </w:t>
      </w:r>
      <w:r w:rsidRPr="009B07E6">
        <w:rPr>
          <w:rFonts w:hAnsi="Times New Roman" w:ascii="Times New Roman"/>
          <w:sz w:val="24"/>
          <w:szCs w:val="24"/>
        </w:rPr>
        <w:t>67341813664</w:t>
      </w:r>
      <w:r>
        <w:rPr>
          <w:rFonts w:hAnsi="Times New Roman" w:ascii="Times New Roman"/>
          <w:sz w:val="24"/>
          <w:szCs w:val="24"/>
        </w:rPr>
        <w:t xml:space="preserve">, čija tražbina glasi na iznos od 322.181,31 kuna, priznata u cijelosti. </w:t>
      </w:r>
    </w:p>
    <w:p w:rsidRDefault="00DB0DEB" w:rsidP="00DB0DEB" w:rsidR="00DB0DEB">
      <w:pPr>
        <w:pStyle w:val="Bezproreda"/>
        <w:numPr>
          <w:ilvl w:val="0"/>
          <w:numId w:val="18"/>
        </w:numPr>
        <w:jc w:val="both"/>
        <w:rPr>
          <w:rFonts w:hAnsi="Times New Roman" w:ascii="Times New Roman"/>
          <w:sz w:val="24"/>
          <w:szCs w:val="24"/>
        </w:rPr>
      </w:pPr>
      <w:r w:rsidRPr="009B07E6">
        <w:rPr>
          <w:rFonts w:hAnsi="Times New Roman" w:ascii="Times New Roman"/>
          <w:sz w:val="24"/>
          <w:szCs w:val="24"/>
        </w:rPr>
        <w:t>ERSTE&amp;STEIERMÄRKISCHE BANK d. d.</w:t>
      </w:r>
      <w:r>
        <w:rPr>
          <w:rFonts w:hAnsi="Times New Roman" w:ascii="Times New Roman"/>
          <w:sz w:val="24"/>
          <w:szCs w:val="24"/>
        </w:rPr>
        <w:t xml:space="preserve">, Jadranski trg 3a, Rijeka, OIB: </w:t>
      </w:r>
      <w:r w:rsidRPr="009B07E6">
        <w:rPr>
          <w:rFonts w:hAnsi="Times New Roman" w:ascii="Times New Roman"/>
          <w:sz w:val="24"/>
          <w:szCs w:val="24"/>
        </w:rPr>
        <w:t>23057039320</w:t>
      </w:r>
      <w:r>
        <w:rPr>
          <w:rFonts w:hAnsi="Times New Roman" w:ascii="Times New Roman"/>
          <w:sz w:val="24"/>
          <w:szCs w:val="24"/>
        </w:rPr>
        <w:t>, čija tražbina glasi na iznos od 1.372.837,95 kuna, priznata u cijelosti.</w:t>
      </w:r>
    </w:p>
    <w:p w:rsidRDefault="00DB0DEB" w:rsidP="00DB0DEB" w:rsidR="00DB0DEB" w:rsidRPr="009B07E6">
      <w:pPr>
        <w:pStyle w:val="Bezproreda"/>
        <w:numPr>
          <w:ilvl w:val="0"/>
          <w:numId w:val="18"/>
        </w:numPr>
        <w:jc w:val="both"/>
        <w:rPr>
          <w:rFonts w:hAnsi="Times New Roman" w:ascii="Times New Roman"/>
          <w:sz w:val="24"/>
          <w:szCs w:val="24"/>
        </w:rPr>
      </w:pPr>
      <w:r>
        <w:rPr>
          <w:rFonts w:hAnsi="Times New Roman" w:ascii="Times New Roman"/>
          <w:sz w:val="24"/>
          <w:szCs w:val="24"/>
        </w:rPr>
        <w:t>MANTA d.o.o., Jankomir 33, Zagreb, OIB:</w:t>
      </w:r>
      <w:r w:rsidRPr="009B07E6">
        <w:t xml:space="preserve"> </w:t>
      </w:r>
      <w:r w:rsidRPr="009B07E6">
        <w:rPr>
          <w:rFonts w:hAnsi="Times New Roman" w:ascii="Times New Roman"/>
          <w:sz w:val="24"/>
          <w:szCs w:val="24"/>
        </w:rPr>
        <w:t>44426143196</w:t>
      </w:r>
      <w:r>
        <w:rPr>
          <w:rFonts w:hAnsi="Times New Roman" w:ascii="Times New Roman"/>
          <w:sz w:val="24"/>
          <w:szCs w:val="24"/>
        </w:rPr>
        <w:t>, čija tražbina glasi na iznos od 439.875,27 kuna, priznata u iznosu od 340.857,78 kuna, a osporena u iznosu od 99.017,49 kuna iz razloga što je nastupila zastara po čl. 223. i čl. 226. st.1. ZOO-a.</w:t>
      </w:r>
    </w:p>
    <w:p w:rsidRDefault="00DB0DEB" w:rsidP="00DB0DEB" w:rsidR="00DB0DEB">
      <w:pPr>
        <w:pStyle w:val="Bezproreda"/>
        <w:numPr>
          <w:ilvl w:val="0"/>
          <w:numId w:val="18"/>
        </w:numPr>
        <w:jc w:val="both"/>
        <w:rPr>
          <w:rFonts w:hAnsi="Times New Roman" w:ascii="Times New Roman"/>
          <w:sz w:val="24"/>
          <w:szCs w:val="24"/>
        </w:rPr>
      </w:pPr>
      <w:r w:rsidRPr="009B07E6">
        <w:rPr>
          <w:rFonts w:hAnsi="Times New Roman" w:ascii="Times New Roman"/>
          <w:sz w:val="24"/>
          <w:szCs w:val="24"/>
        </w:rPr>
        <w:t>AFIRMACIJA KARLOVAC d.o.o.</w:t>
      </w:r>
      <w:r>
        <w:rPr>
          <w:rFonts w:hAnsi="Times New Roman" w:ascii="Times New Roman"/>
          <w:sz w:val="24"/>
          <w:szCs w:val="24"/>
        </w:rPr>
        <w:t xml:space="preserve">, </w:t>
      </w:r>
      <w:r w:rsidRPr="009B07E6">
        <w:rPr>
          <w:rFonts w:hAnsi="Times New Roman" w:ascii="Times New Roman"/>
          <w:sz w:val="24"/>
          <w:szCs w:val="24"/>
        </w:rPr>
        <w:t>Avenija Većeslava Holjevca 62</w:t>
      </w:r>
      <w:r>
        <w:rPr>
          <w:rFonts w:hAnsi="Times New Roman" w:ascii="Times New Roman"/>
          <w:sz w:val="24"/>
          <w:szCs w:val="24"/>
        </w:rPr>
        <w:t xml:space="preserve">, Zagreb, OIB: </w:t>
      </w:r>
      <w:r w:rsidRPr="009B07E6">
        <w:rPr>
          <w:rFonts w:hAnsi="Times New Roman" w:ascii="Times New Roman"/>
          <w:sz w:val="24"/>
          <w:szCs w:val="24"/>
        </w:rPr>
        <w:t>44734581304</w:t>
      </w:r>
      <w:r>
        <w:rPr>
          <w:rFonts w:hAnsi="Times New Roman" w:ascii="Times New Roman"/>
          <w:sz w:val="24"/>
          <w:szCs w:val="24"/>
        </w:rPr>
        <w:t xml:space="preserve">, čija tražbina glasi na iznos od 5.204,54 kuna, priznata u cijelosti. </w:t>
      </w:r>
    </w:p>
    <w:p w:rsidRDefault="00DB0DEB" w:rsidP="00DB0DEB" w:rsidR="00DB0DEB">
      <w:pPr>
        <w:pStyle w:val="Bezproreda"/>
        <w:numPr>
          <w:ilvl w:val="0"/>
          <w:numId w:val="18"/>
        </w:numPr>
        <w:jc w:val="both"/>
        <w:rPr>
          <w:rFonts w:hAnsi="Times New Roman" w:ascii="Times New Roman"/>
          <w:sz w:val="24"/>
          <w:szCs w:val="24"/>
        </w:rPr>
      </w:pPr>
      <w:r>
        <w:rPr>
          <w:rFonts w:hAnsi="Times New Roman" w:ascii="Times New Roman"/>
          <w:sz w:val="24"/>
          <w:szCs w:val="24"/>
        </w:rPr>
        <w:t xml:space="preserve">GRANIT-VRKIĆ d.o.o., </w:t>
      </w:r>
      <w:r w:rsidRPr="009B07E6">
        <w:rPr>
          <w:rFonts w:hAnsi="Times New Roman" w:ascii="Times New Roman"/>
          <w:sz w:val="24"/>
          <w:szCs w:val="24"/>
        </w:rPr>
        <w:t>Avenija Većeslava Holjevca 62</w:t>
      </w:r>
      <w:r>
        <w:rPr>
          <w:rFonts w:hAnsi="Times New Roman" w:ascii="Times New Roman"/>
          <w:sz w:val="24"/>
          <w:szCs w:val="24"/>
        </w:rPr>
        <w:t>, Zagreb, OIB:</w:t>
      </w:r>
      <w:r w:rsidRPr="009B07E6">
        <w:t xml:space="preserve"> </w:t>
      </w:r>
      <w:r w:rsidRPr="009B07E6">
        <w:rPr>
          <w:rFonts w:hAnsi="Times New Roman" w:ascii="Times New Roman"/>
          <w:sz w:val="24"/>
          <w:szCs w:val="24"/>
        </w:rPr>
        <w:t>70161208868</w:t>
      </w:r>
      <w:r>
        <w:rPr>
          <w:rFonts w:hAnsi="Times New Roman" w:ascii="Times New Roman"/>
          <w:sz w:val="24"/>
          <w:szCs w:val="24"/>
        </w:rPr>
        <w:t xml:space="preserve">, čija tražbina glasi na iznos od 332.486,51 kuna, priznata u cijelosti. </w:t>
      </w:r>
    </w:p>
    <w:p w:rsidRDefault="00DB0DEB" w:rsidP="00DB0DEB" w:rsidR="00DB0DEB">
      <w:pPr>
        <w:pStyle w:val="Bezproreda"/>
        <w:numPr>
          <w:ilvl w:val="0"/>
          <w:numId w:val="18"/>
        </w:numPr>
        <w:jc w:val="both"/>
        <w:rPr>
          <w:rFonts w:hAnsi="Times New Roman" w:ascii="Times New Roman"/>
          <w:sz w:val="24"/>
          <w:szCs w:val="24"/>
        </w:rPr>
      </w:pPr>
      <w:r w:rsidRPr="008E7A44">
        <w:rPr>
          <w:rFonts w:hAnsi="Times New Roman" w:ascii="Times New Roman"/>
          <w:sz w:val="24"/>
          <w:szCs w:val="24"/>
        </w:rPr>
        <w:t>Revizorska tvrtka AUDITOR d.o.o.</w:t>
      </w:r>
      <w:r>
        <w:rPr>
          <w:rFonts w:hAnsi="Times New Roman" w:ascii="Times New Roman"/>
          <w:sz w:val="24"/>
          <w:szCs w:val="24"/>
        </w:rPr>
        <w:t xml:space="preserve">, </w:t>
      </w:r>
      <w:r w:rsidRPr="008E7A44">
        <w:rPr>
          <w:rFonts w:hAnsi="Times New Roman" w:ascii="Times New Roman"/>
          <w:sz w:val="24"/>
          <w:szCs w:val="24"/>
        </w:rPr>
        <w:t>Tamunić 11.</w:t>
      </w:r>
      <w:r>
        <w:rPr>
          <w:rFonts w:hAnsi="Times New Roman" w:ascii="Times New Roman"/>
          <w:sz w:val="24"/>
          <w:szCs w:val="24"/>
        </w:rPr>
        <w:t xml:space="preserve">, K.Sućurac, OIB: </w:t>
      </w:r>
      <w:r w:rsidRPr="008E7A44">
        <w:rPr>
          <w:rFonts w:hAnsi="Times New Roman" w:ascii="Times New Roman"/>
          <w:sz w:val="24"/>
          <w:szCs w:val="24"/>
        </w:rPr>
        <w:t>03457869045</w:t>
      </w:r>
      <w:r>
        <w:rPr>
          <w:rFonts w:hAnsi="Times New Roman" w:ascii="Times New Roman"/>
          <w:sz w:val="24"/>
          <w:szCs w:val="24"/>
        </w:rPr>
        <w:t xml:space="preserve">, čija tražbina glasi na iznos od 34.750,00 kuna, priznata u cijelosti. </w:t>
      </w:r>
    </w:p>
    <w:p w:rsidRDefault="00DB0DEB" w:rsidP="00DB0DEB" w:rsidR="00DB0DEB">
      <w:pPr>
        <w:pStyle w:val="Bezproreda"/>
        <w:numPr>
          <w:ilvl w:val="0"/>
          <w:numId w:val="18"/>
        </w:numPr>
        <w:jc w:val="both"/>
        <w:rPr>
          <w:rFonts w:hAnsi="Times New Roman" w:ascii="Times New Roman"/>
          <w:sz w:val="24"/>
          <w:szCs w:val="24"/>
        </w:rPr>
      </w:pPr>
      <w:r w:rsidRPr="008E7A44">
        <w:rPr>
          <w:rFonts w:hAnsi="Times New Roman" w:ascii="Times New Roman"/>
          <w:sz w:val="24"/>
          <w:szCs w:val="24"/>
        </w:rPr>
        <w:t>KAUFMANN i HOFMANN d.o.o.</w:t>
      </w:r>
      <w:r>
        <w:rPr>
          <w:rFonts w:hAnsi="Times New Roman" w:ascii="Times New Roman"/>
          <w:sz w:val="24"/>
          <w:szCs w:val="24"/>
        </w:rPr>
        <w:t xml:space="preserve">, Jankomir 33, Zagreb, OIB: </w:t>
      </w:r>
      <w:r w:rsidRPr="008E7A44">
        <w:rPr>
          <w:rFonts w:hAnsi="Times New Roman" w:ascii="Times New Roman"/>
          <w:sz w:val="24"/>
          <w:szCs w:val="24"/>
        </w:rPr>
        <w:t>36528252072</w:t>
      </w:r>
      <w:r>
        <w:rPr>
          <w:rFonts w:hAnsi="Times New Roman" w:ascii="Times New Roman"/>
          <w:sz w:val="24"/>
          <w:szCs w:val="24"/>
        </w:rPr>
        <w:t xml:space="preserve">, čija tražbina glasi na iznos od 52.171,39 kuna, priznata u cijelosti. </w:t>
      </w:r>
    </w:p>
    <w:p w:rsidRDefault="00A97412" w:rsidP="00A97412" w:rsidR="00A97412">
      <w:pPr>
        <w:pStyle w:val="Bezproreda"/>
        <w:jc w:val="both"/>
        <w:rPr>
          <w:rFonts w:hAnsi="Times New Roman" w:ascii="Times New Roman"/>
          <w:sz w:val="24"/>
          <w:szCs w:val="24"/>
        </w:rPr>
      </w:pPr>
    </w:p>
    <w:p w:rsidRDefault="00A97412" w:rsidP="00A97412" w:rsidR="00A97412">
      <w:pPr>
        <w:pStyle w:val="Bezproreda"/>
        <w:ind w:firstLine="360"/>
        <w:jc w:val="both"/>
        <w:rPr>
          <w:rFonts w:hAnsi="Times New Roman" w:ascii="Times New Roman"/>
          <w:sz w:val="24"/>
          <w:szCs w:val="24"/>
        </w:rPr>
      </w:pPr>
      <w:r>
        <w:rPr>
          <w:rFonts w:hAnsi="Times New Roman" w:ascii="Times New Roman"/>
          <w:sz w:val="24"/>
          <w:szCs w:val="24"/>
        </w:rPr>
        <w:t xml:space="preserve">U odnosu na prijavu tražbine za vjerovnika MERCATOR-H d.o.o., Ljudevita Posavskog 5, Sesvete, OIB: </w:t>
      </w:r>
      <w:r w:rsidRPr="00A97412">
        <w:rPr>
          <w:rFonts w:hAnsi="Times New Roman" w:ascii="Times New Roman"/>
          <w:sz w:val="24"/>
          <w:szCs w:val="24"/>
        </w:rPr>
        <w:t>10045107278</w:t>
      </w:r>
      <w:r>
        <w:rPr>
          <w:rFonts w:hAnsi="Times New Roman" w:ascii="Times New Roman"/>
          <w:sz w:val="24"/>
          <w:szCs w:val="24"/>
        </w:rPr>
        <w:t xml:space="preserve"> čija tražbina glasi na iznos od 708.738,06 kuna, podneskom zaprimljenim na sud dana 17. svibnja 2017. godine stečajni upravitelj je naveo da istu priznaje u cijelosti, te da se ista uvrsti u </w:t>
      </w:r>
      <w:r w:rsidR="00B432F2">
        <w:rPr>
          <w:rFonts w:hAnsi="Times New Roman" w:ascii="Times New Roman"/>
          <w:sz w:val="24"/>
          <w:szCs w:val="24"/>
        </w:rPr>
        <w:t>tablicu prijavljenih tražbina pod red.brojem 29.</w:t>
      </w:r>
    </w:p>
    <w:p w:rsidRDefault="00DB0DEB" w:rsidP="00DB0DEB" w:rsidR="00DB0DEB" w:rsidRPr="00DB4638">
      <w:pPr>
        <w:rPr>
          <w:rFonts w:eastAsia="Calibri"/>
          <w:lang w:eastAsia="en-US"/>
        </w:rPr>
      </w:pPr>
    </w:p>
    <w:p w:rsidRDefault="00D72522" w:rsidP="003B2949" w:rsidR="00CC4DD4" w:rsidRPr="00DB4638">
      <w:pPr>
        <w:pStyle w:val="Bezproreda"/>
        <w:ind w:firstLine="540"/>
        <w:jc w:val="both"/>
        <w:rPr>
          <w:rFonts w:hAnsi="Times New Roman" w:ascii="Times New Roman"/>
          <w:sz w:val="24"/>
          <w:szCs w:val="24"/>
        </w:rPr>
      </w:pPr>
      <w:r w:rsidRPr="00DB4638">
        <w:rPr>
          <w:rFonts w:hAnsi="Times New Roman" w:ascii="Times New Roman"/>
          <w:sz w:val="24"/>
          <w:szCs w:val="24"/>
        </w:rPr>
        <w:t>Stečajni upravitelj je vjerovni</w:t>
      </w:r>
      <w:r w:rsidR="003B2949" w:rsidRPr="00DB4638">
        <w:rPr>
          <w:rFonts w:hAnsi="Times New Roman" w:ascii="Times New Roman"/>
          <w:sz w:val="24"/>
          <w:szCs w:val="24"/>
        </w:rPr>
        <w:t>cima</w:t>
      </w:r>
      <w:r w:rsidRPr="00DB4638">
        <w:rPr>
          <w:rFonts w:hAnsi="Times New Roman" w:ascii="Times New Roman"/>
          <w:sz w:val="24"/>
          <w:szCs w:val="24"/>
        </w:rPr>
        <w:t xml:space="preserve"> </w:t>
      </w:r>
      <w:r w:rsidR="00CC4DD4" w:rsidRPr="00DB4638">
        <w:rPr>
          <w:rFonts w:hAnsi="Times New Roman" w:ascii="Times New Roman"/>
          <w:sz w:val="24"/>
          <w:szCs w:val="24"/>
        </w:rPr>
        <w:t>drugog višeg</w:t>
      </w:r>
      <w:r w:rsidRPr="00DB4638">
        <w:rPr>
          <w:rFonts w:hAnsi="Times New Roman" w:ascii="Times New Roman"/>
          <w:sz w:val="24"/>
          <w:szCs w:val="24"/>
        </w:rPr>
        <w:t xml:space="preserve"> isplatnog reda</w:t>
      </w:r>
      <w:r w:rsidR="00CC4DD4" w:rsidRPr="00DB4638">
        <w:rPr>
          <w:rFonts w:hAnsi="Times New Roman" w:ascii="Times New Roman"/>
          <w:sz w:val="24"/>
          <w:szCs w:val="24"/>
        </w:rPr>
        <w:t>:</w:t>
      </w:r>
    </w:p>
    <w:p w:rsidRDefault="00CC4DD4" w:rsidP="00A97412" w:rsidR="00A97412">
      <w:pPr>
        <w:pStyle w:val="Bezproreda"/>
        <w:ind w:firstLine="540"/>
        <w:jc w:val="both"/>
        <w:rPr>
          <w:rFonts w:hAnsi="Times New Roman" w:ascii="Times New Roman"/>
          <w:sz w:val="24"/>
          <w:szCs w:val="24"/>
        </w:rPr>
      </w:pPr>
      <w:r w:rsidRPr="00DB4638">
        <w:rPr>
          <w:rFonts w:hAnsi="Times New Roman" w:ascii="Times New Roman"/>
          <w:sz w:val="24"/>
          <w:szCs w:val="24"/>
        </w:rPr>
        <w:t>- vjerovniku</w:t>
      </w:r>
      <w:r w:rsidR="00A97412">
        <w:rPr>
          <w:rFonts w:hAnsi="Times New Roman" w:ascii="Times New Roman"/>
          <w:sz w:val="24"/>
          <w:szCs w:val="24"/>
        </w:rPr>
        <w:t xml:space="preserve"> PLODINE d.d., Ružićeva 29, Rijeka, OIB: 92510683607, čija tražbina glasi na iznos od 214.119,82 kuna, osporio navedeni iznos u cijelosti jer se pred Trgovačkom </w:t>
      </w:r>
      <w:r w:rsidR="00A97412">
        <w:rPr>
          <w:rFonts w:hAnsi="Times New Roman" w:ascii="Times New Roman"/>
          <w:sz w:val="24"/>
          <w:szCs w:val="24"/>
        </w:rPr>
        <w:lastRenderedPageBreak/>
        <w:t>sudu Rijeci vodio parnični postupak pod poslovnim brojem P-1088/18, u navedenom predmetu je donesena nepravomoćna presuda i rješenje dana 18.12.2015. godine, te se isti predmeti po žalbi nalazi na VTS-u;</w:t>
      </w:r>
    </w:p>
    <w:p w:rsidRDefault="00A97412" w:rsidP="00A97412" w:rsidR="00A97412">
      <w:pPr>
        <w:pStyle w:val="Bezproreda"/>
        <w:ind w:firstLine="540"/>
        <w:jc w:val="both"/>
        <w:rPr>
          <w:rFonts w:hAnsi="Times New Roman" w:ascii="Times New Roman"/>
          <w:sz w:val="24"/>
          <w:szCs w:val="24"/>
        </w:rPr>
      </w:pPr>
      <w:r>
        <w:rPr>
          <w:rFonts w:hAnsi="Times New Roman" w:ascii="Times New Roman"/>
          <w:sz w:val="24"/>
          <w:szCs w:val="24"/>
        </w:rPr>
        <w:t>- vjerovniku ČISTOĆA d.o.o., Put Plokita 81, Split, OIB:</w:t>
      </w:r>
      <w:r w:rsidRPr="00B9170E">
        <w:t xml:space="preserve"> </w:t>
      </w:r>
      <w:r w:rsidRPr="00B9170E">
        <w:rPr>
          <w:rFonts w:hAnsi="Times New Roman" w:ascii="Times New Roman"/>
          <w:sz w:val="24"/>
          <w:szCs w:val="24"/>
        </w:rPr>
        <w:t>38812451417</w:t>
      </w:r>
      <w:r>
        <w:rPr>
          <w:rFonts w:hAnsi="Times New Roman" w:ascii="Times New Roman"/>
          <w:sz w:val="24"/>
          <w:szCs w:val="24"/>
        </w:rPr>
        <w:t>, čija tražbina glasi na iznos od 40.900,06 kuna, priznao u iznosu od 22.676,23 kuna, a osporio u iznosu od 18.223,83 kuna jer je nastupila zastara za račune koji se odnose na razdoblje od 01.06.2004.-01.06.2010. prema čl. 228.st.1. ZOO-a;</w:t>
      </w:r>
    </w:p>
    <w:p w:rsidRDefault="00A97412" w:rsidP="00A97412" w:rsidR="00A97412">
      <w:pPr>
        <w:pStyle w:val="Bezproreda"/>
        <w:ind w:firstLine="540"/>
        <w:jc w:val="both"/>
        <w:rPr>
          <w:rFonts w:hAnsi="Times New Roman" w:ascii="Times New Roman"/>
          <w:sz w:val="24"/>
          <w:szCs w:val="24"/>
        </w:rPr>
      </w:pPr>
      <w:r>
        <w:rPr>
          <w:rFonts w:hAnsi="Times New Roman" w:ascii="Times New Roman"/>
          <w:sz w:val="24"/>
          <w:szCs w:val="24"/>
        </w:rPr>
        <w:t xml:space="preserve">- vjerovniku GRAD PULA-POLA, Forum 1, Pula, OIB: </w:t>
      </w:r>
      <w:r w:rsidRPr="00B9170E">
        <w:rPr>
          <w:rFonts w:hAnsi="Times New Roman" w:ascii="Times New Roman"/>
          <w:sz w:val="24"/>
          <w:szCs w:val="24"/>
        </w:rPr>
        <w:t>79517841355</w:t>
      </w:r>
      <w:r>
        <w:rPr>
          <w:rFonts w:hAnsi="Times New Roman" w:ascii="Times New Roman"/>
          <w:sz w:val="24"/>
          <w:szCs w:val="24"/>
        </w:rPr>
        <w:t xml:space="preserve">, čija tražbina glasi na iznos od </w:t>
      </w:r>
      <w:r w:rsidRPr="00387C3F">
        <w:rPr>
          <w:rFonts w:hAnsi="Times New Roman" w:ascii="Times New Roman"/>
          <w:sz w:val="24"/>
          <w:szCs w:val="24"/>
        </w:rPr>
        <w:t>3.603,47 kuna</w:t>
      </w:r>
      <w:r>
        <w:rPr>
          <w:rFonts w:hAnsi="Times New Roman" w:ascii="Times New Roman"/>
          <w:sz w:val="24"/>
          <w:szCs w:val="24"/>
        </w:rPr>
        <w:t xml:space="preserve">, priznao u iznosu od 1.583,05 kuna, a osporio u iznosu od 2.020,42 kuna iz razloga što </w:t>
      </w:r>
      <w:r w:rsidRPr="00EA05D2">
        <w:rPr>
          <w:rFonts w:hAnsi="Times New Roman" w:ascii="Times New Roman"/>
          <w:sz w:val="24"/>
          <w:szCs w:val="24"/>
        </w:rPr>
        <w:t xml:space="preserve">nije priložena isprava iz koje tražbina proizlazi, odnosno kojom se </w:t>
      </w:r>
      <w:r>
        <w:rPr>
          <w:rFonts w:hAnsi="Times New Roman" w:ascii="Times New Roman"/>
          <w:sz w:val="24"/>
          <w:szCs w:val="24"/>
        </w:rPr>
        <w:t xml:space="preserve">ista </w:t>
      </w:r>
      <w:r w:rsidRPr="00EA05D2">
        <w:rPr>
          <w:rFonts w:hAnsi="Times New Roman" w:ascii="Times New Roman"/>
          <w:sz w:val="24"/>
          <w:szCs w:val="24"/>
        </w:rPr>
        <w:t>dokazuje</w:t>
      </w:r>
      <w:r>
        <w:rPr>
          <w:rFonts w:hAnsi="Times New Roman" w:ascii="Times New Roman"/>
          <w:sz w:val="24"/>
          <w:szCs w:val="24"/>
        </w:rPr>
        <w:t>;</w:t>
      </w:r>
    </w:p>
    <w:p w:rsidRDefault="00A97412" w:rsidP="00A97412" w:rsidR="00A97412" w:rsidRPr="009B07E6">
      <w:pPr>
        <w:pStyle w:val="Bezproreda"/>
        <w:ind w:firstLine="540"/>
        <w:jc w:val="both"/>
        <w:rPr>
          <w:rFonts w:hAnsi="Times New Roman" w:ascii="Times New Roman"/>
          <w:sz w:val="24"/>
          <w:szCs w:val="24"/>
        </w:rPr>
      </w:pPr>
      <w:r>
        <w:rPr>
          <w:rFonts w:hAnsi="Times New Roman" w:ascii="Times New Roman"/>
          <w:sz w:val="24"/>
          <w:szCs w:val="24"/>
        </w:rPr>
        <w:t>- vjerovniku MANTA d.o.o., Jankomir 33, Zagreb, OIB:</w:t>
      </w:r>
      <w:r w:rsidRPr="009B07E6">
        <w:t xml:space="preserve"> </w:t>
      </w:r>
      <w:r w:rsidRPr="009B07E6">
        <w:rPr>
          <w:rFonts w:hAnsi="Times New Roman" w:ascii="Times New Roman"/>
          <w:sz w:val="24"/>
          <w:szCs w:val="24"/>
        </w:rPr>
        <w:t>44426143196</w:t>
      </w:r>
      <w:r>
        <w:rPr>
          <w:rFonts w:hAnsi="Times New Roman" w:ascii="Times New Roman"/>
          <w:sz w:val="24"/>
          <w:szCs w:val="24"/>
        </w:rPr>
        <w:t>, čija tražbina glasi na iznos od 439.875,27 kuna, priznao u iznosu od 340.857,78 kuna, a osporio u iznosu od 99.017,49 kuna iz razloga što je nastupila zastara po čl. 223. i čl. 226. st.1. ZOO-a.</w:t>
      </w:r>
    </w:p>
    <w:p w:rsidRDefault="001C2442" w:rsidP="001C2442" w:rsidR="001C2442" w:rsidRPr="00DB4638">
      <w:pPr>
        <w:pStyle w:val="Bezproreda"/>
        <w:jc w:val="both"/>
        <w:rPr>
          <w:rFonts w:hAnsi="Times New Roman" w:ascii="Times New Roman"/>
          <w:sz w:val="24"/>
          <w:szCs w:val="24"/>
        </w:rPr>
      </w:pPr>
    </w:p>
    <w:p w:rsidRDefault="001C2442" w:rsidP="00B432F2" w:rsidR="00140894" w:rsidRPr="00B432F2">
      <w:pPr>
        <w:pStyle w:val="Bezproreda"/>
        <w:ind w:firstLine="540"/>
        <w:jc w:val="both"/>
        <w:rPr>
          <w:rFonts w:hAnsi="Times New Roman" w:ascii="Times New Roman"/>
          <w:sz w:val="24"/>
          <w:szCs w:val="24"/>
        </w:rPr>
      </w:pPr>
      <w:r w:rsidRPr="00DB4638">
        <w:rPr>
          <w:rFonts w:hAnsi="Times New Roman" w:ascii="Times New Roman"/>
          <w:sz w:val="24"/>
          <w:szCs w:val="24"/>
        </w:rPr>
        <w:t xml:space="preserve">Ostali prisutni vjerovnici na ispitnom ročištu istaknuli su da ne osporavaju prijavljene tražbine od strane drugih vjerovnika, koje je na ovom ročištu priznao stečajni upravitelj. </w:t>
      </w:r>
    </w:p>
    <w:p w:rsidRDefault="001C2442" w:rsidP="00B432F2" w:rsidR="00D72522" w:rsidRPr="00DB4638">
      <w:pPr>
        <w:spacing w:before="80"/>
        <w:ind w:firstLine="540"/>
        <w:jc w:val="both"/>
      </w:pPr>
      <w:r w:rsidRPr="00DB4638">
        <w:rPr>
          <w:rFonts w:eastAsia="Arial Unicode MS"/>
          <w:lang w:eastAsia="en-US"/>
        </w:rPr>
        <w:t>Nadalje, u</w:t>
      </w:r>
      <w:r w:rsidRPr="00DB4638">
        <w:t xml:space="preserve"> odnosu </w:t>
      </w:r>
      <w:r w:rsidR="00BC3169" w:rsidRPr="00DB4638">
        <w:t>stečajn</w:t>
      </w:r>
      <w:r w:rsidR="00A97412">
        <w:t>e</w:t>
      </w:r>
      <w:r w:rsidR="00BC3169" w:rsidRPr="00DB4638">
        <w:t xml:space="preserve"> vjerovnik</w:t>
      </w:r>
      <w:r w:rsidR="00A97412">
        <w:t>e</w:t>
      </w:r>
      <w:r w:rsidR="00BC3169" w:rsidRPr="00DB4638">
        <w:t xml:space="preserve"> </w:t>
      </w:r>
      <w:r w:rsidR="00607360" w:rsidRPr="00DB4638">
        <w:t>d</w:t>
      </w:r>
      <w:r w:rsidRPr="00DB4638">
        <w:t>rugog</w:t>
      </w:r>
      <w:r w:rsidR="006C25BF" w:rsidRPr="00DB4638">
        <w:t xml:space="preserve"> višeg isplatnog reda </w:t>
      </w:r>
      <w:r w:rsidR="00A97412">
        <w:t>PLODINE d.d., Ružićeva 29, Rijeka, OIB: 92510683607</w:t>
      </w:r>
      <w:r w:rsidR="00A97412" w:rsidRPr="00DB4638">
        <w:t xml:space="preserve">, za osporeni iznos od </w:t>
      </w:r>
      <w:r w:rsidR="00A97412">
        <w:t>214.119,82 kuna</w:t>
      </w:r>
      <w:r w:rsidR="006C25BF" w:rsidRPr="00DB4638">
        <w:t xml:space="preserve">, </w:t>
      </w:r>
      <w:r w:rsidRPr="00DB4638">
        <w:t>čij</w:t>
      </w:r>
      <w:r w:rsidR="00BC3169" w:rsidRPr="00DB4638">
        <w:t>u</w:t>
      </w:r>
      <w:r w:rsidRPr="00DB4638">
        <w:t xml:space="preserve"> je tražbin</w:t>
      </w:r>
      <w:r w:rsidR="00BC3169" w:rsidRPr="00DB4638">
        <w:t>u</w:t>
      </w:r>
      <w:r w:rsidRPr="00DB4638">
        <w:t xml:space="preserve"> stečajn</w:t>
      </w:r>
      <w:r w:rsidR="00AD0B12" w:rsidRPr="00DB4638">
        <w:t xml:space="preserve">i upravitelj </w:t>
      </w:r>
      <w:r w:rsidR="00A97412">
        <w:t xml:space="preserve">osporio, za vjerovnika </w:t>
      </w:r>
      <w:r w:rsidR="00140894">
        <w:t>ČISTOĆA d.o.o., Put Plokita 81, Split, OIB:</w:t>
      </w:r>
      <w:r w:rsidR="00140894" w:rsidRPr="00B9170E">
        <w:t xml:space="preserve"> 38812451417</w:t>
      </w:r>
      <w:r w:rsidR="00140894">
        <w:t xml:space="preserve"> za o</w:t>
      </w:r>
      <w:r w:rsidR="00B432F2">
        <w:t xml:space="preserve">sporeni iznos od 18.223,83 kuna, </w:t>
      </w:r>
      <w:r w:rsidR="00140894">
        <w:t>za vjerovnik</w:t>
      </w:r>
      <w:r w:rsidR="00B432F2">
        <w:t>a</w:t>
      </w:r>
      <w:r w:rsidR="00140894">
        <w:t xml:space="preserve"> MANTA d.o.o., Jankomir 33, Zagreb, OIB:</w:t>
      </w:r>
      <w:r w:rsidR="00140894" w:rsidRPr="009B07E6">
        <w:t xml:space="preserve"> 44426143196</w:t>
      </w:r>
      <w:r w:rsidR="00140894">
        <w:t xml:space="preserve"> za osporeni iznos od 99.017,49 kuna</w:t>
      </w:r>
      <w:r w:rsidRPr="00DB4638">
        <w:t xml:space="preserve">, </w:t>
      </w:r>
      <w:r w:rsidR="00B432F2">
        <w:t xml:space="preserve">te za vjerovnika GRAD PULA-POLA, Forum 1, Pula, OIB: </w:t>
      </w:r>
      <w:r w:rsidR="00B432F2" w:rsidRPr="00B9170E">
        <w:t>79517841355</w:t>
      </w:r>
      <w:r w:rsidR="00B432F2">
        <w:t xml:space="preserve"> </w:t>
      </w:r>
      <w:r w:rsidR="00B432F2" w:rsidRPr="00DB4638">
        <w:t xml:space="preserve">za osporeni iznos prijavljene tražbine od </w:t>
      </w:r>
      <w:r w:rsidR="00B432F2">
        <w:t>2.020,42</w:t>
      </w:r>
      <w:r w:rsidR="00B432F2" w:rsidRPr="00DB4638">
        <w:t xml:space="preserve"> kuna</w:t>
      </w:r>
      <w:r w:rsidR="00B432F2">
        <w:t xml:space="preserve">, </w:t>
      </w:r>
      <w:r w:rsidRPr="00DB4638">
        <w:t xml:space="preserve">ovaj sud na temelju prijava tražbina utvrđuje da se </w:t>
      </w:r>
      <w:r w:rsidR="00140894">
        <w:t>iste</w:t>
      </w:r>
      <w:r w:rsidRPr="00DB4638">
        <w:t xml:space="preserve"> tražbin</w:t>
      </w:r>
      <w:r w:rsidR="00140894">
        <w:t>e</w:t>
      </w:r>
      <w:r w:rsidRPr="00DB4638">
        <w:t xml:space="preserve"> ne temelj</w:t>
      </w:r>
      <w:r w:rsidR="00140894">
        <w:t>e</w:t>
      </w:r>
      <w:r w:rsidRPr="00DB4638">
        <w:t xml:space="preserve"> na ovršn</w:t>
      </w:r>
      <w:r w:rsidR="00BC3169" w:rsidRPr="00DB4638">
        <w:t>oj ispravi</w:t>
      </w:r>
      <w:r w:rsidRPr="00DB4638">
        <w:t xml:space="preserve">. Na temelju takvog utvrđenja, a u smislu odredbe čl. </w:t>
      </w:r>
      <w:r w:rsidR="00B432F2">
        <w:t>266. st.1. Stečajnog zakona ("Narodne novine" broj 71/15, dalje SZ)</w:t>
      </w:r>
      <w:r w:rsidRPr="00DB4638">
        <w:t>, na  par</w:t>
      </w:r>
      <w:r w:rsidR="00BC3169" w:rsidRPr="00DB4638">
        <w:t>nicu je valjalo uputiti stečajnog</w:t>
      </w:r>
      <w:r w:rsidRPr="00DB4638">
        <w:t xml:space="preserve"> vjerovnik</w:t>
      </w:r>
      <w:r w:rsidR="00BC3169" w:rsidRPr="00DB4638">
        <w:t>a</w:t>
      </w:r>
      <w:r w:rsidRPr="00DB4638">
        <w:t xml:space="preserve"> čije </w:t>
      </w:r>
      <w:r w:rsidR="00BC3169" w:rsidRPr="00DB4638">
        <w:t>je</w:t>
      </w:r>
      <w:r w:rsidRPr="00DB4638">
        <w:t xml:space="preserve"> tražbin</w:t>
      </w:r>
      <w:r w:rsidR="00BC3169" w:rsidRPr="00DB4638">
        <w:t>a</w:t>
      </w:r>
      <w:r w:rsidRPr="00DB4638">
        <w:t xml:space="preserve"> osporen</w:t>
      </w:r>
      <w:r w:rsidR="00BC3169" w:rsidRPr="00DB4638">
        <w:t>a</w:t>
      </w:r>
      <w:r w:rsidRPr="00DB4638">
        <w:t xml:space="preserve"> radi utvrđivanja osporene tražbine, radi čega je odlučeno kao  u izreci ovog rješenja pod točkom </w:t>
      </w:r>
      <w:r w:rsidR="00140894">
        <w:t>II</w:t>
      </w:r>
      <w:r w:rsidR="00AD0B12" w:rsidRPr="00DB4638">
        <w:t>.</w:t>
      </w:r>
      <w:r w:rsidR="00D72522" w:rsidRPr="00DB4638">
        <w:rPr>
          <w:color w:val="FF0000"/>
        </w:rPr>
        <w:t xml:space="preserve"> </w:t>
      </w:r>
    </w:p>
    <w:p w:rsidRDefault="00D72522" w:rsidP="00D72522" w:rsidR="00D72522" w:rsidRPr="00DB4638">
      <w:pPr>
        <w:jc w:val="both"/>
      </w:pPr>
    </w:p>
    <w:p w:rsidRDefault="00B432F2" w:rsidP="00100E67" w:rsidR="00546F08" w:rsidRPr="00DB4638">
      <w:pPr>
        <w:ind w:firstLine="540"/>
        <w:jc w:val="both"/>
      </w:pPr>
      <w:r>
        <w:t>Temeljem odredbe članaka 265., 266., 267. i 269</w:t>
      </w:r>
      <w:r w:rsidR="00D72522" w:rsidRPr="00DB4638">
        <w:t xml:space="preserve">. SZ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B432F2">
        <w:t>24</w:t>
      </w:r>
      <w:r w:rsidR="000E7643" w:rsidRPr="00DB4638">
        <w:t>. svibnja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40894" w:rsidP="00546F08" w:rsidR="003B2949" w:rsidRPr="00DB4638">
      <w:pPr>
        <w:numPr>
          <w:ilvl w:val="0"/>
          <w:numId w:val="14"/>
        </w:numPr>
        <w:jc w:val="both"/>
      </w:pPr>
      <w:r>
        <w:t>PLODINE d.d., Ružićeva 29, Rijeka</w:t>
      </w:r>
    </w:p>
    <w:p w:rsidRDefault="00140894" w:rsidP="00546F08" w:rsidR="00546F08" w:rsidRPr="00DB4638">
      <w:pPr>
        <w:numPr>
          <w:ilvl w:val="0"/>
          <w:numId w:val="14"/>
        </w:numPr>
        <w:jc w:val="both"/>
      </w:pPr>
      <w:r>
        <w:t xml:space="preserve">ČISTOĆA d.o.o., Put Plokita 81, Split </w:t>
      </w:r>
    </w:p>
    <w:p w:rsidRDefault="00140894" w:rsidP="00546F08" w:rsidR="00AD0B12" w:rsidRPr="00DB4638">
      <w:pPr>
        <w:numPr>
          <w:ilvl w:val="0"/>
          <w:numId w:val="14"/>
        </w:numPr>
        <w:jc w:val="both"/>
      </w:pPr>
      <w:r>
        <w:t xml:space="preserve">GRAD PULA-POLA, Forum 1, Pula </w:t>
      </w:r>
    </w:p>
    <w:p w:rsidRDefault="00140894" w:rsidP="00546F08" w:rsidR="00AD0B12" w:rsidRPr="00DB4638">
      <w:pPr>
        <w:numPr>
          <w:ilvl w:val="0"/>
          <w:numId w:val="14"/>
        </w:numPr>
        <w:jc w:val="both"/>
      </w:pPr>
      <w:r>
        <w:t>MANTA d.o.o. po punomoćniku OD GLINSKA I MIŠKOVIĆ, Zagreb</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2F2" w:rsidR="00B432F2">
      <w:r>
        <w:separator/>
      </w:r>
    </w:p>
  </w:endnote>
  <w:endnote w:id="0" w:type="continuationSeparator">
    <w:p w:rsidRDefault="00B432F2" w:rsidR="00B432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B432F2" w:rsidR="00B432F2">
        <w:pPr>
          <w:pStyle w:val="Podnoje"/>
          <w:jc w:val="center"/>
        </w:pPr>
        <w:r>
          <w:fldChar w:fldCharType="begin"/>
        </w:r>
        <w:r>
          <w:instrText>PAGE   \* MERGEFORMAT</w:instrText>
        </w:r>
        <w:r>
          <w:fldChar w:fldCharType="separate"/>
        </w:r>
        <w:r w:rsidR="00B21D45">
          <w:rPr>
            <w:noProof/>
          </w:rPr>
          <w:t>10</w:t>
        </w:r>
        <w:r>
          <w:fldChar w:fldCharType="end"/>
        </w:r>
      </w:p>
    </w:sdtContent>
  </w:sdt>
  <w:p w:rsidRDefault="00B432F2" w:rsidR="00B432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2F2" w:rsidR="00B432F2">
      <w:r>
        <w:separator/>
      </w:r>
    </w:p>
  </w:footnote>
  <w:footnote w:id="0" w:type="continuationSeparator">
    <w:p w:rsidRDefault="00B432F2" w:rsidR="00B432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2F2" w:rsidR="00B432F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B432F2" w:rsidR="00B432F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2F2" w:rsidR="00B432F2">
    <w:pPr>
      <w:pStyle w:val="Zaglavlje"/>
    </w:pPr>
    <w:r>
      <w:tab/>
    </w:r>
    <w:r>
      <w:tab/>
      <w:t>4.St-1900/2015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2F2" w:rsidP="00285600" w:rsidR="00B432F2">
    <w:pPr>
      <w:pStyle w:val="Zaglavlje"/>
      <w:jc w:val="right"/>
    </w:pPr>
    <w:r>
      <w:t>4.St-1900/2015</w:t>
    </w:r>
  </w:p>
  <w:p w:rsidRDefault="00B432F2" w:rsidR="00B432F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3"/>
  </w:num>
  <w:num w:numId="3">
    <w:abstractNumId w:val="4"/>
  </w:num>
  <w:num w:numId="4">
    <w:abstractNumId w:val="11"/>
  </w:num>
  <w:num w:numId="5">
    <w:abstractNumId w:val="10"/>
  </w:num>
  <w:num w:numId="6">
    <w:abstractNumId w:val="15"/>
  </w:num>
  <w:num w:numId="7">
    <w:abstractNumId w:val="7"/>
  </w:num>
  <w:num w:numId="8">
    <w:abstractNumId w:val="3"/>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9"/>
  </w:num>
  <w:num w:numId="14">
    <w:abstractNumId w:val="5"/>
  </w:num>
  <w:num w:numId="15">
    <w:abstractNumId w:val="0"/>
  </w:num>
  <w:num w:numId="16">
    <w:abstractNumId w:val="2"/>
  </w:num>
  <w:num w:numId="17">
    <w:abstractNumId w:val="14"/>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40CE"/>
    <w:rsid w:val="0004502B"/>
    <w:rsid w:val="000470CF"/>
    <w:rsid w:val="00050C33"/>
    <w:rsid w:val="000546FD"/>
    <w:rsid w:val="00060D31"/>
    <w:rsid w:val="00063757"/>
    <w:rsid w:val="000755E8"/>
    <w:rsid w:val="0008331E"/>
    <w:rsid w:val="000872AB"/>
    <w:rsid w:val="000959BC"/>
    <w:rsid w:val="00096E0B"/>
    <w:rsid w:val="000C6EF3"/>
    <w:rsid w:val="000D410A"/>
    <w:rsid w:val="000D70C5"/>
    <w:rsid w:val="000E7643"/>
    <w:rsid w:val="000F1060"/>
    <w:rsid w:val="00100E67"/>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472F"/>
    <w:rsid w:val="002C6076"/>
    <w:rsid w:val="002D16DC"/>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57B2"/>
    <w:rsid w:val="00446BB2"/>
    <w:rsid w:val="004523C8"/>
    <w:rsid w:val="00455C69"/>
    <w:rsid w:val="00485059"/>
    <w:rsid w:val="004859E2"/>
    <w:rsid w:val="00490EE4"/>
    <w:rsid w:val="0049253E"/>
    <w:rsid w:val="0049316F"/>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25E8"/>
    <w:rsid w:val="006F405D"/>
    <w:rsid w:val="00702855"/>
    <w:rsid w:val="00705211"/>
    <w:rsid w:val="00705B86"/>
    <w:rsid w:val="007162AE"/>
    <w:rsid w:val="007176C2"/>
    <w:rsid w:val="0073433B"/>
    <w:rsid w:val="007409E5"/>
    <w:rsid w:val="00744BEF"/>
    <w:rsid w:val="00753B50"/>
    <w:rsid w:val="0075686B"/>
    <w:rsid w:val="00756A0C"/>
    <w:rsid w:val="00761985"/>
    <w:rsid w:val="00784CAA"/>
    <w:rsid w:val="00796E5E"/>
    <w:rsid w:val="007B2C1A"/>
    <w:rsid w:val="007D5C97"/>
    <w:rsid w:val="007F5BE2"/>
    <w:rsid w:val="00807C3D"/>
    <w:rsid w:val="00813ACD"/>
    <w:rsid w:val="008151DD"/>
    <w:rsid w:val="0086796A"/>
    <w:rsid w:val="008A16FA"/>
    <w:rsid w:val="008A2879"/>
    <w:rsid w:val="008D1DE7"/>
    <w:rsid w:val="008D68FD"/>
    <w:rsid w:val="008E03FA"/>
    <w:rsid w:val="008E4C24"/>
    <w:rsid w:val="008E79DC"/>
    <w:rsid w:val="008F004F"/>
    <w:rsid w:val="009104B3"/>
    <w:rsid w:val="009137D4"/>
    <w:rsid w:val="00940DCC"/>
    <w:rsid w:val="009429DD"/>
    <w:rsid w:val="00954B49"/>
    <w:rsid w:val="00955FC7"/>
    <w:rsid w:val="009652AC"/>
    <w:rsid w:val="009779A6"/>
    <w:rsid w:val="00987E99"/>
    <w:rsid w:val="00995F41"/>
    <w:rsid w:val="009A0E25"/>
    <w:rsid w:val="009B03AC"/>
    <w:rsid w:val="009B0C92"/>
    <w:rsid w:val="009B30BD"/>
    <w:rsid w:val="009C1A5F"/>
    <w:rsid w:val="009C2546"/>
    <w:rsid w:val="009D4015"/>
    <w:rsid w:val="009E0C95"/>
    <w:rsid w:val="00A03432"/>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21D45"/>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30FA8"/>
    <w:rsid w:val="00C363C3"/>
    <w:rsid w:val="00C5421F"/>
    <w:rsid w:val="00C54B30"/>
    <w:rsid w:val="00C8790D"/>
    <w:rsid w:val="00C917F2"/>
    <w:rsid w:val="00CA74E1"/>
    <w:rsid w:val="00CB7E99"/>
    <w:rsid w:val="00CC0E34"/>
    <w:rsid w:val="00CC39BA"/>
    <w:rsid w:val="00CC4DD4"/>
    <w:rsid w:val="00CC5A98"/>
    <w:rsid w:val="00D072E0"/>
    <w:rsid w:val="00D20171"/>
    <w:rsid w:val="00D21790"/>
    <w:rsid w:val="00D30C71"/>
    <w:rsid w:val="00D37AFB"/>
    <w:rsid w:val="00D54911"/>
    <w:rsid w:val="00D72522"/>
    <w:rsid w:val="00D75E0F"/>
    <w:rsid w:val="00D864DD"/>
    <w:rsid w:val="00D90A94"/>
    <w:rsid w:val="00DB0DEB"/>
    <w:rsid w:val="00DB4638"/>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D3762"/>
    <w:rsid w:val="00EE16FC"/>
    <w:rsid w:val="00EE1CE9"/>
    <w:rsid w:val="00F20D0D"/>
    <w:rsid w:val="00F43718"/>
    <w:rsid w:val="00F47870"/>
    <w:rsid w:val="00F502F0"/>
    <w:rsid w:val="00F50665"/>
    <w:rsid w:val="00F63481"/>
    <w:rsid w:val="00F67A71"/>
    <w:rsid w:val="00F769A3"/>
    <w:rsid w:val="00F8460D"/>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val="x-none"/>
    </w:rPr>
  </w:style>
  <w:style w:customStyle="true" w:styleId="TekstfusnoteChar" w:type="character">
    <w:name w:val="Tekst fusnote Char"/>
    <w:basedOn w:val="Zadanifontodlomka"/>
    <w:link w:val="Tekstfusnote"/>
    <w:uiPriority w:val="99"/>
    <w:rsid w:val="001F6810"/>
    <w:rPr>
      <w:rFonts w:eastAsia="Calibri" w:hAnsi="Calibri" w:ascii="Calibri"/>
      <w:lang w:eastAsia="en-US" w:val="x-none"/>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B21D45"/>
    <w:rPr>
      <w:color w:val="808080"/>
      <w:bdr w:space="0" w:sz="0" w:color="auto" w:val="none"/>
      <w:shd w:fill="auto" w:color="auto" w:val="clear"/>
    </w:rPr>
  </w:style>
  <w:style w:customStyle="true" w:styleId="eSPISCCParagraphDefaultFont" w:type="character">
    <w:name w:val="eSPIS_CC_Paragraph Default Font"/>
    <w:basedOn w:val="Zadanifontodlomka"/>
    <w:rsid w:val="00B21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D45"/>
    <w:rPr>
      <w:bdr w:space="0" w:sz="0" w:color="auto" w:val="none"/>
      <w:shd w:fill="FFFFCC" w:color="auto" w:val="clear"/>
      <w:lang w:val="hr-HR"/>
    </w:rPr>
  </w:style>
  <w:style w:customStyle="true" w:styleId="PozadinaSvijetloCrvena" w:type="character">
    <w:name w:val="Pozadina_SvijetloCrvena"/>
    <w:basedOn w:val="eSPISCCParagraphDefaultFont"/>
    <w:rsid w:val="00B21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B21D45"/>
    <w:rPr>
      <w:color w:val="808080"/>
      <w:bdr w:color="auto" w:space="0" w:sz="0" w:val="none"/>
      <w:shd w:color="auto" w:fill="auto" w:val="clear"/>
    </w:rPr>
  </w:style>
  <w:style w:customStyle="1" w:styleId="eSPISCCParagraphDefaultFont" w:type="character">
    <w:name w:val="eSPIS_CC_Paragraph Default Font"/>
    <w:basedOn w:val="Zadanifontodlomka"/>
    <w:rsid w:val="00B21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D45"/>
    <w:rPr>
      <w:bdr w:color="auto" w:space="0" w:sz="0" w:val="none"/>
      <w:shd w:color="auto" w:fill="FFFFCC" w:val="clear"/>
      <w:lang w:val="hr-HR"/>
    </w:rPr>
  </w:style>
  <w:style w:customStyle="1" w:styleId="PozadinaSvijetloCrvena" w:type="character">
    <w:name w:val="Pozadina_SvijetloCrvena"/>
    <w:basedOn w:val="eSPISCCParagraphDefaultFont"/>
    <w:rsid w:val="00B21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St-1900/2015</izvorni_sadrzaj>
    <derivirana_varijabla naziv="DomainObject.Predmet.OznakaBroj_1">St-1900/2015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AKU-STAS, društvo s ograničenom odgovornošću za građevinarstvo, računovodstvene usluge, unutarnju i vanjsku trgovinu u ste</izvorni_sadrzaj>
    <derivirana_varijabla naziv="DomainObject.Predmet.ProtustrankaFormated_1">  AKU-STAS, društvo s ograničenom odgovornošću za građevinarstvo, računovodstvene usluge, unutarnju i vanjsku trgovinu u ste</derivirana_varijabla>
  </DomainObject.Predmet.ProtustrankaFormated>
  <DomainObject.Predmet.ProtustrankaFormatedOIB>
    <izvorni_sadrzaj>  AKU-STAS, društvo s ograničenom odgovornošću za građevinarstvo, računovodstvene usluge, unutarnju i vanjsku trgovinu u ste, OIB 80716837908</izvorni_sadrzaj>
    <derivirana_varijabla naziv="DomainObject.Predmet.ProtustrankaFormatedOIB_1">  AKU-STAS, društvo s ograničenom odgovornošću za građevinarstvo, računovodstvene usluge, unutarnju i vanjsku trgovinu u ste, OIB 80716837908</derivirana_varijabla>
  </DomainObject.Predmet.ProtustrankaFormatedOIB>
  <DomainObject.Predmet.ProtustrankaFormatedWithAdress>
    <izvorni_sadrzaj> AKU-STAS, društvo s ograničenom odgovornošću za građevinarstvo, računovodstvene usluge, unutarnju i vanjsku trgovinu u ste, Velebitska 87, 21000 Split</izvorni_sadrzaj>
    <derivirana_varijabla naziv="DomainObject.Predmet.ProtustrankaFormatedWithAdress_1"> AKU-STAS, društvo s ograničenom odgovornošću za građevinarstvo, računovodstvene usluge, unutarnju i vanjsku trgovinu u ste, Velebitska 87, 21000 Split</derivirana_varijabla>
  </DomainObject.Predmet.ProtustrankaFormatedWithAdress>
  <DomainObject.Predmet.ProtustrankaFormatedWithAdressOIB>
    <izvorni_sadrzaj> AKU-STAS, društvo s ograničenom odgovornošću za građevinarstvo, računovodstvene usluge, unutarnju i vanjsku trgovinu u ste, OIB 80716837908, Velebitska 87, 21000 Split</izvorni_sadrzaj>
    <derivirana_varijabla naziv="DomainObject.Predmet.ProtustrankaFormatedWithAdressOIB_1"> AKU-STAS, društvo s ograničenom odgovornošću za građevinarstvo, računovodstvene usluge, unutarnju i vanjsku trgovinu u ste, OIB 80716837908, Velebitska 87, 21000 Split</derivirana_varijabla>
  </DomainObject.Predmet.ProtustrankaFormatedWithAdressOIB>
  <DomainObject.Predmet.ProtustrankaWithAdress>
    <izvorni_sadrzaj>AKU-STAS, društvo s ograničenom odgovornošću za građevinarstvo, računovodstvene usluge, unutarnju i vanjsku trgovinu u ste Velebitska 87, 21000 Split</izvorni_sadrzaj>
    <derivirana_varijabla naziv="DomainObject.Predmet.ProtustrankaWithAdress_1">AKU-STAS, društvo s ograničenom odgovornošću za građevinarstvo, računovodstvene usluge, unutarnju i vanjsku trgovinu u ste Velebitska 87, 21000 Split</derivirana_varijabla>
  </DomainObject.Predmet.ProtustrankaWithAdress>
  <DomainObject.Predmet.ProtustrankaWithAdressOIB>
    <izvorni_sadrzaj>AKU-STAS, društvo s ograničenom odgovornošću za građevinarstvo, računovodstvene usluge, unutarnju i vanjsku trgovinu u ste, OIB 80716837908, Velebitska 87, 21000 Split</izvorni_sadrzaj>
    <derivirana_varijabla naziv="DomainObject.Predmet.ProtustrankaWithAdressOIB_1">AKU-STAS, društvo s ograničenom odgovornošću za građevinarstvo, računovodstvene usluge, unutarnju i vanjsku trgovinu u ste, OIB 80716837908, Velebitska 87, 21000 Split</derivirana_varijabla>
  </DomainObject.Predmet.ProtustrankaWithAdressOIB>
  <DomainObject.Predmet.ProtustrankaNazivFormated>
    <izvorni_sadrzaj>AKU-STAS, društvo s ograničenom odgovornošću za građevinarstvo, računovodstvene usluge, unutarnju i vanjsku trgovinu u ste</izvorni_sadrzaj>
    <derivirana_varijabla naziv="DomainObject.Predmet.ProtustrankaNazivFormated_1">AKU-STAS, društvo s ograničenom odgovornošću za građevinarstvo, računovodstvene usluge, unutarnju i vanjsku trgovinu u ste</derivirana_varijabla>
  </DomainObject.Predmet.ProtustrankaNazivFormated>
  <DomainObject.Predmet.ProtustrankaNazivFormatedOIB>
    <izvorni_sadrzaj>AKU-STAS, društvo s ograničenom odgovornošću za građevinarstvo, računovodstvene usluge, unutarnju i vanjsku trgovinu u ste, OIB 80716837908</izvorni_sadrzaj>
    <derivirana_varijabla naziv="DomainObject.Predmet.ProtustrankaNazivFormatedOIB_1">AKU-STAS, društvo s ograničenom odgovornošću za građevinarstvo, računovodstvene usluge, unutarnju i vanjsku trgovinu u ste, OIB 80716837908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Trgovinski centar Zadar - FAZA 2 d.o.o., za građenje i promet nekretnina zastupanog po punomoćniku Odvjetničko društvo VUKUŠIĆ BOKAN i partneri, društvo s ograničenom odgovornošću; Hrvatska radiotelevizija;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 Glinska &amp; Mišković d.o.o.; AFIRMACIJA KARLOVAC društvo s ograničenom odgovornošću za poslovanje nekretninama; GRANIT-VRKIĆ d.o.o., građenje, projektiranje, inženjering; Revizorska tvrtka AUDITOR d.o.o.; KAUFMANN i HOFMANN društvo s ograničenom odgovornošću za poslovanje nekretninama; Josipa Pejić; MERCATOR - H  društvo s ograničenom odgovornošću za trgovinu i proizvodnju zastupanog po punomoćniku OD KOS I PARTNERI</izvorni_sadrzaj>
    <derivirana_varijabla naziv="DomainObject.Predmet.StrankaFormated_1">  FINANCIJSKA AGENCIJA, RC SPLIT; Grad Rijeka zastupanog po punomoćniku ZUO V.KNEŽEVIĆ, E.BRADAMANTE, M.HINIĆ MUSLIM, I. RADIĆ, B. PAVKOVIĆ, S. PERHAT SMILJANIĆ I N.KNEŽEVIĆ; ZOU V.KNEŽEVIĆ, E.BRADAMANTE, M.HINIĆ MUSLIM, I.RADIĆ, B.PAVKOVIĆ, S.PERHAT I N.KNEŽEVIĆ; Marijana Barišić; Suzana Stanković; Gorica Žižović; Milena Lovrić; Sanja Slosar; Paula Marušić; Martina Juričević; Gabrijela Marić; Maja Didulica; Marija Matić; Marina Ptičar Papeš; Sandra Stapić; Nenad Pivac; Otjana Supičić; Mia Goliaš; Tanja Matulić; Maja Pavić; Tonća Jakić; Merica Ružić; Dajana Brkić; Snježana Grubišić; Suzana Stipić; Ana Benat; Nataša Gović; Nina Lemac; Ana Doljanin; Marijana Mišanović; Ivona Kurtović; Zorana Vuković; Danijela Đikić; Kristina Perković; Anita Botica Tafra; Tajana Habjančić; Sanja Pejkanović; Amalija Grljušić; Miranda Krnjača; Ivana Adamček; Tanja Perišić; Irena Plazibat; Aleksandra Markušić; Mira Čutura; Željka Bubić; Kristina Jaranović; Barbara Lukavečki; Grad Osijek; PLODINE dioničko društvo za trgovinu i usluge; Ministarstvo financija RH zastupanog po punomoćniku Županijsko državno odvjetništvo u Splitu; Hrvatski Telekom d.d.; Hrvatske vode, pravna osoba za upravljanje vodama; UNIQA osiguranje d.d.; GRADSKA ČISTOĆA društvo s ograničenom odgovornošću za održavanje čistoće i odlaganje komunalnog otpada; ČISTOĆA društvo s ograničenom odgovornošću za obavljanje komunalnih djelatnosti održavanja čistoće i odlaganja komunaln; INTEREUROPA, logističke usluge, društvo s ograničenom odgovornošću; GRAD PULA; SOCIETE GENERALE-SPLITSKA BANKA dioničko društvo; Hrvatsko društvo skladatelja zastupanog po punomoćniku Pavle Fellner; GRAD SPLIT; Hrvatske vode, pravna osoba za upravljanje vodama; GRAD ZAGREB; GRAD RIJEKA; ZOU ECIJA KULJIŠ BAJIĆ I MERI BLASLOV PAVASOVIĆ; Trgovinski centar Zadar - FAZA 2 d.o.o., za građenje i promet nekretnina zastupanog po punomoćniku Odvjetničko društvo VUKUŠIĆ BOKAN i partneri, društvo s ograničenom odgovornošću; Hrvatska radiotelevizija; CROATIA osiguranje d.d.; FABRICOR d.o.o. za poslovanje nekretninama zastupanog po punomoćniku Mihaela Blažević; ERSTE&amp;STEIERMÄRKISCHE BANKA dioničko društvo zastupanog po punomoćniku OD MAĐARIĆ &amp; LUI; MANTA d.o.o. za građenje, projektiranje i poslovanje nekretninama zastupanog po punomoćniku OD Glinska &amp; Mišković d.o.o.; AFIRMACIJA KARLOVAC društvo s ograničenom odgovornošću za poslovanje nekretninama; GRANIT-VRKIĆ d.o.o., građenje, projektiranje, inženjering; Revizorska tvrtka AUDITOR d.o.o.; KAUFMANN i HOFMANN društvo s ograničenom odgovornošću za poslovanje nekretninama; Josipa Pejić; MERCATOR - H  društvo s ograničenom odgovornošću za trgovinu i proizvodnju zastupanog po punomoćniku OD KOS I PARTNERI</derivirana_varijabla>
  </DomainObject.Predmet.StrankaFormated>
  <DomainObject.Predmet.StrankaFormatedOIB>
    <izvorni_sadrzaj>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Trgovinski centar Zadar - FAZA 2 d.o.o., za građenje i promet nekretnina, OIB 70447395541 zastupanog po punomoćniku Odvjetničko društvo VUKUŠIĆ BOKAN i partneri, društvo s ograničenom odgovornošću; Hrvatska radiotelevizija, OIB 68419124305;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 Glinska &amp; Mišković d.o.o.; AFIRMACIJA KARLOVAC društvo s ograničenom odgovornošću za poslovanje nekretninama, OIB 44734581304; GRANIT-VRKIĆ d.o.o., građenje, projektiranje, inženjering, OIB 70161208868;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izvorni_sadrzaj>
    <derivirana_varijabla naziv="DomainObject.Predmet.StrankaFormatedOIB_1">  FINANCIJSKA AGENCIJA, RC SPLIT, OIB 85821130368; Grad Rijeka, OIB 54382731928 zastupanog po punomoćniku ZUO V.KNEŽEVIĆ, E.BRADAMANTE, M.HINIĆ MUSLIM, I. RADIĆ, B. PAVKOVIĆ, S. PERHAT SMILJANIĆ I N.KNEŽEVIĆ; ZOU V.KNEŽEVIĆ, E.BRADAMANTE, M.HINIĆ MUSLIM, I.RADIĆ, B.PAVKOVIĆ, S.PERHAT I N.KNEŽEVIĆ; Marijana Barišić, OIB 77551742529; Suzana Stanković, OIB 63505876253; Gorica Žižović, OIB 85967193319; Milena Lovrić, OIB 79935515104; Sanja Slosar, OIB 84418156049; Paula Marušić, OIB 73517537176; Martina Juričević, OIB 89966963913; Gabrijela Marić, OIB 59377613185; Maja Didulica, OIB 00621075022; Marija Matić, OIB 24766675563; Marina Ptičar Papeš, OIB 55793789098; Sandra Stapić, OIB 17249099318; Nenad Pivac, OIB 62537641783; Otjana Supičić, OIB 07950102446; Mia Goliaš, OIB 43707854917; Tanja Matulić, OIB 38405457334; Maja Pavić, OIB 40050624867; Tonća Jakić, OIB 31189045325; Merica Ružić, OIB 74642941270; Dajana Brkić, OIB 79068481996; Snježana Grubišić, OIB 02006838592; Suzana Stipić, OIB 04825225962; Ana Benat, OIB 95560062464; Nataša Gović, OIB 22979573277; Nina Lemac, OIB 14805406013; Ana Doljanin, OIB 03583461222; Marijana Mišanović, OIB 70185483455; Ivona Kurtović, OIB 33544539838; Zorana Vuković, OIB 77278123425; Danijela Đikić, OIB 01960286726; Kristina Perković, OIB 53350489523; Anita Botica Tafra, OIB 60592264658; Tajana Habjančić, OIB 28462555325; Sanja Pejkanović, OIB 04662331286; Amalija Grljušić, OIB 44883238036; Miranda Krnjača, OIB 07217965286; Ivana Adamček, OIB 52477039047; Tanja Perišić, OIB 87161752705; Irena Plazibat, OIB 13174903392; Aleksandra Markušić, OIB 29606106466; Mira Čutura, OIB 53976695131; Željka Bubić, OIB 59083759001; Kristina Jaranović, OIB 58605639937; Barbara Lukavečki, OIB 48591083566; Grad Osijek, OIB 30050049642; PLODINE dioničko društvo za trgovinu i usluge, OIB 92510683607; Ministarstvo financija RH, OIB 18683136487 zastupanog po punomoćniku Županijsko državno odvjetništvo u Splitu; Hrvatski Telekom d.d., OIB 81793146560; Hrvatske vode, pravna osoba za upravljanje vodama, OIB 28921383001; UNIQA osiguranje d.d., OIB 75665455333; GRADSKA ČISTOĆA društvo s ograničenom odgovornošću za održavanje čistoće i odlaganje komunalnog otpada, OIB 54873130289; ČISTOĆA društvo s ograničenom odgovornošću za obavljanje komunalnih djelatnosti održavanja čistoće i odlaganja komunaln, OIB 38812451417; INTEREUROPA, logističke usluge, društvo s ograničenom odgovornošću, OIB 85514716931; GRAD PULA, OIB 79517841355; SOCIETE GENERALE-SPLITSKA BANKA dioničko društvo, OIB 69326397242; Hrvatsko društvo skladatelja, OIB 56668956985 zastupanog po punomoćniku Pavle Fellner; GRAD SPLIT, OIB 78755598868; Hrvatske vode, pravna osoba za upravljanje vodama, OIB 28921383001; GRAD ZAGREB, OIB 61817894937; GRAD RIJEKA, OIB 54382731928; ZOU ECIJA KULJIŠ BAJIĆ I MERI BLASLOV PAVASOVIĆ, OIB 14645320041; Trgovinski centar Zadar - FAZA 2 d.o.o., za građenje i promet nekretnina, OIB 70447395541 zastupanog po punomoćniku Odvjetničko društvo VUKUŠIĆ BOKAN i partneri, društvo s ograničenom odgovornošću; Hrvatska radiotelevizija, OIB 68419124305; CROATIA osiguranje d.d., OIB 26187994862; FABRICOR d.o.o. za poslovanje nekretninama, OIB 67341813664 zastupanog po punomoćniku Mihaela Blažević; ERSTE&amp;STEIERMÄRKISCHE BANKA dioničko društvo, OIB 23057039320 zastupanog po punomoćniku OD MAĐARIĆ &amp; LUI; MANTA d.o.o. za građenje, projektiranje i poslovanje nekretninama, OIB 44426143196 zastupanog po punomoćniku OD Glinska &amp; Mišković d.o.o.; AFIRMACIJA KARLOVAC društvo s ograničenom odgovornošću za poslovanje nekretninama, OIB 44734581304; GRANIT-VRKIĆ d.o.o., građenje, projektiranje, inženjering, OIB 70161208868; Revizorska tvrtka AUDITOR d.o.o., OIB 03457869045; KAUFMANN i HOFMANN društvo s ograničenom odgovornošću za poslovanje nekretninama, OIB 36528252072; Josipa Pejić, OIB 43039671975; MERCATOR - H  društvo s ograničenom odgovornošću za trgovinu i proizvodnju, OIB 10045107278 zastupanog po punomoćniku OD KOS I PARTNERI</derivirana_varijabla>
  </DomainObject.Predmet.StrankaFormatedOIB>
  <DomainObject.Predmet.StrankaFormatedWithAdress>
    <izvorni_sadrzaj>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Trgovinski centar Zadar - FAZA 2 d.o.o., za građenje i promet nekretnina, Murvička 1, 23000 Zadar zastupanog po punomoćniku Odvjetničko društvo VUKUŠIĆ BOKAN i partneri, društvo s ograničenom odgovornošću; Hrvatska radiotelevizija, Prisavlje 3, 10000 Zagreb;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 Glinska &amp; Mišković d.o.o.; AFIRMACIJA KARLOVAC društvo s ograničenom odgovornošću za poslovanje nekretninama, Avenija Većeslava Holjevca 62, 10000 Zagreb; GRANIT-VRKIĆ d.o.o., građenje, projektiranje, inženjering, Avenija Većeslava Holjevca 62, 10000 Zagreb;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izvorni_sadrzaj>
    <derivirana_varijabla naziv="DomainObject.Predmet.StrankaFormatedWithAdress_1"> FINANCIJSKA AGENCIJA, RC SPLIT, Mažuranićevo šetalište 24 b, 21000 Split; Grad Rijeka, Korzo 16, 51000 Rijeka zastupanog po punomoćniku ZUO V.KNEŽEVIĆ, E.BRADAMANTE, M.HINIĆ MUSLIM, I. RADIĆ, B. PAVKOVIĆ, S. PERHAT SMILJANIĆ I N.KNEŽEVIĆ; ZOU V.KNEŽEVIĆ, E.BRADAMANTE, M.HINIĆ MUSLIM, I.RADIĆ, B.PAVKOVIĆ, S.PERHAT I N.KNEŽEVIĆ; Marijana Barišić, Veli Vrh 8a, 52100 Galižana; Suzana Stanković, Banovčeva 3, 52100 Pula; Gorica Žižović, Preradovićeva Ulica 20, 52100 Pula; Milena Lovrić, Ledine 24, 21212 Kaštel Sućurac; Sanja Slosar, Davorina Trinajstića 5, 51410 Opatija; Paula Marušić, Donji Zemunik Ulica Xx 1, 23222 Zemunik Donji; Martina Juričević, Ulica Petra Zoranića 6a, 23242 Posedarje; Gabrijela Marić, Baruna Vjenceslava Lilienberga 4, 23000 Zadar; Maja Didulica, Ulica Dr. Franje Tuđmana 31, 23241 Poličnik; Marija Matić, Hrvatskih Vitezova 30, 21000 Kamen; Marina Ptičar Papeš, Ferenščica I. 25, 10000 Zagreb; Sandra Stapić, Josipa Hatzea 30, 23000 Zadar; Nenad Pivac, Velebitska 87, 21000 Split; Otjana Supičić, Ivićeva Ulica 14, 21210 Vranjic; Mia Goliaš, Marina Getaldića 19, 21000 Split; Tanja Matulić, Put Radoševca 25, 21000 Split; Maja Pavić, Andrije Kačića Miošića 11, 20350 Metković; Tonća Jakić, Andrije Kačića Miošića 9, 20350 Metković; Merica Ružić, Velebitska 65, 21000 Split; Dajana Brkić, Josipe Glembaj 15, 31207 Tenja; Snježana Grubišić, Put Mira 20, 21210 Solin; Suzana Stipić, Ulica Lazi 4, 10370 Dragošička; Ana Benat, Podlukovnik 10, 22000 Bilice; Nataša Gović, Put Bioca 2a, 22000 Šibenik; Nina Lemac, Stjepana Radića 105, 22000 Šibenik; Ana Doljanin, Gašpini 20, 21210 Solin; Marijana Mišanović, Lovački Put 5, 20350 Metković; Ivona Kurtović, Grada Gospića 5, 21000 Split; Zorana Vuković, Pujanke 79, 21000 Split; Danijela Đikić, Put Točila 6, 21000 Split; Kristina Perković, Stjepana Draganića 9, 10000 Zagreb; Anita Botica Tafra, Kukuljevićeva 1, 21000 Split; Tajana Habjančić, Ulica Čempresa 7, 10000 Zagreb; Sanja Pejkanović, Pulac 47, 51000 Rijeka; Amalija Grljušić, Listopadska 1, 10000 Zagreb; Miranda Krnjača, Ulica Don Frane Bulića 117, 21210 Solin; Ivana Adamček, Martina Divalta 72, 31000 Osijek; Tanja Perišić, Vukovarska 21, 21000 Split; Irena Plazibat, M.marulića 48, 21204 Dugopolje; Aleksandra Markušić, Vladka Mačeka 38, 10450 Jastrebarsko; Mira Čutura, Nova Ves 44, 10000 Zagreb; Željka Bubić, Ulica Marka Marulića 8, 23000 Murvica; Kristina Jaranović, Negrijeva Ulica 9, 52100 Pula; Barbara Lukavečki, Trpanjska 6, 31000 Osijek; Grad Osijek, F. Kuhača 9, 31000 Osijek; PLODINE dioničko društvo za trgovinu i usluge, Ružićeva 29, 51000 Rijeka; Ministarstvo financija RH, Katančićeva 5, 10000 Zagreb zastupanog po punomoćniku Županijsko državno odvjetništvo u Splitu; Hrvatski Telekom d.d., Roberta Frangeša Mihanovića 9, 10000 Zagreb; Hrvatske vode, pravna osoba za upravljanje vodama, Grada Vukovara 220, 10000 Zagreb; UNIQA osiguranje d.d., Planinska 13 A, 10000 Zagreb; GRADSKA ČISTOĆA društvo s ograničenom odgovornošću za održavanje čistoće i odlaganje komunalnog otpada, Stjepana Radića 100, 22000 Šibenik; ČISTOĆA društvo s ograničenom odgovornošću za obavljanje komunalnih djelatnosti održavanja čistoće i odlaganja komunaln, Put Plokita 81, 21000 Split; INTEREUROPA, logističke usluge, društvo s ograničenom odgovornošću, Josipa Lončara 3, 10000 Zagreb; GRAD PULA, Forum 1, 52100 Pula; SOCIETE GENERALE-SPLITSKA BANKA dioničko društvo, Ruđera Boškovića 16, 21000 Split; Hrvatsko društvo skladatelja, Berislavićeva 9, 10000 Zagreb zastupanog po punomoćniku Pavle Fellner; GRAD SPLIT, Branimirova obala 17, 21000 Split; Hrvatske vode, pravna osoba za upravljanje vodama, Grada Vukovara 220, 10000 Zagreb; GRAD ZAGREB, Trg S. Radića 1, 10000 Zagreb; GRAD RIJEKA, Korzo 16, 51000 Rijeka; ZOU ECIJA KULJIŠ BAJIĆ I MERI BLASLOV PAVASOVIĆ, Ćiril Metodova 38, 21000 Split; Trgovinski centar Zadar - FAZA 2 d.o.o., za građenje i promet nekretnina, Murvička 1, 23000 Zadar zastupanog po punomoćniku Odvjetničko društvo VUKUŠIĆ BOKAN i partneri, društvo s ograničenom odgovornošću; Hrvatska radiotelevizija, Prisavlje 3, 10000 Zagreb; CROATIA osiguranje d.d., Vatroslava Jagića 33, 10000 Zagreb; FABRICOR d.o.o. za poslovanje nekretninama, Škorpikova 34/2, 10000 Zagreb zastupanog po punomoćniku Mihaela Blažević; ERSTE&amp;STEIERMÄRKISCHE BANKA dioničko društvo, Jadranski Trg 3/a, 51000 Rijeka zastupanog po punomoćniku OD MAĐARIĆ &amp; LUI; MANTA d.o.o. za građenje, projektiranje i poslovanje nekretninama, Jankomir 33, 10000 Zagreb zastupanog po punomoćniku OD Glinska &amp; Mišković d.o.o.; AFIRMACIJA KARLOVAC društvo s ograničenom odgovornošću za poslovanje nekretninama, Avenija Većeslava Holjevca 62, 10000 Zagreb; GRANIT-VRKIĆ d.o.o., građenje, projektiranje, inženjering, Avenija Većeslava Holjevca 62, 10000 Zagreb; Revizorska tvrtka AUDITOR d.o.o., Tamunić 11., 21212 Kaštel Sućurac; KAUFMANN i HOFMANN društvo s ograničenom odgovornošću za poslovanje nekretninama, Jankomir 33, 10000 Zagreb; Josipa Pejić, Žuti Breg 48b, 10000 Zagreb; MERCATOR - H  društvo s ograničenom odgovornošću za trgovinu i proizvodnju, Ljudevita Posavskog 5, 10360 Sesvete zastupanog po punomoćniku OD KOS I PARTNERI</derivirana_varijabla>
  </DomainObject.Predmet.StrankaFormatedWithAdress>
  <DomainObject.Predmet.StrankaFormatedWithAdressOIB>
    <izvorni_sadrzaj>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Trgovinski centar Zadar - FAZA 2 d.o.o., za građenje i promet nekretnina, OIB 70447395541, Murvička 1, 23000 Zadar zastupanog po punomoćniku Odvjetničko društvo VUKUŠIĆ BOKAN i partneri, društvo s ograničenom odgovornošću; Hrvatska radiotelevizija, OIB 68419124305, Prisavlje 3, 10000 Zagreb;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 Glinska &amp; Mišković d.o.o.; AFIRMACIJA KARLOVAC društvo s ograničenom odgovornošću za poslovanje nekretninama, OIB 44734581304, Avenija Većeslava Holjevca 62, 10000 Zagreb; GRANIT-VRKIĆ d.o.o., građenje, projektiranje, inženjering, OIB 70161208868, Avenija Većeslava Holjevca 62, 10000 Zagreb;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izvorni_sadrzaj>
    <derivirana_varijabla naziv="DomainObject.Predmet.StrankaFormatedWithAdressOIB_1"> FINANCIJSKA AGENCIJA, RC SPLIT, OIB 85821130368, Mažuranićevo šetalište 24 b, 21000 Split; Grad Rijeka, OIB 54382731928, Korzo 16, 51000 Rijeka zastupanog po punomoćniku ZUO V.KNEŽEVIĆ, E.BRADAMANTE, M.HINIĆ MUSLIM, I. RADIĆ, B. PAVKOVIĆ, S. PERHAT SMILJANIĆ I N.KNEŽEVIĆ; ZOU V.KNEŽEVIĆ, E.BRADAMANTE, M.HINIĆ MUSLIM, I.RADIĆ, B.PAVKOVIĆ, S.PERHAT I N.KNEŽEVIĆ; Marijana Barišić, OIB 77551742529, Veli Vrh 8a, 52100 Galižana; Suzana Stanković, OIB 63505876253, Banovčeva 3, 52100 Pula; Gorica Žižović, OIB 85967193319, Preradovićeva Ulica 20, 52100 Pula; Milena Lovrić, OIB 79935515104, Ledine 24, 21212 Kaštel Sućurac; Sanja Slosar, OIB 84418156049, Davorina Trinajstića 5, 51410 Opatija; Paula Marušić, OIB 73517537176, Donji Zemunik Ulica Xx 1, 23222 Zemunik Donji; Martina Juričević, OIB 89966963913, Ulica Petra Zoranića 6a, 23242 Posedarje; Gabrijela Marić, OIB 59377613185, Baruna Vjenceslava Lilienberga 4, 23000 Zadar; Maja Didulica, OIB 00621075022, Ulica Dr. Franje Tuđmana 31, 23241 Poličnik; Marija Matić, OIB 24766675563, Hrvatskih Vitezova 30, 21000 Kamen; Marina Ptičar Papeš, OIB 55793789098, Ferenščica I. 25, 10000 Zagreb; Sandra Stapić, OIB 17249099318, Josipa Hatzea 30, 23000 Zadar; Nenad Pivac, OIB 62537641783, Velebitska 87, 21000 Split; Otjana Supičić, OIB 07950102446, Ivićeva Ulica 14, 21210 Vranjic; Mia Goliaš, OIB 43707854917, Marina Getaldića 19, 21000 Split; Tanja Matulić, OIB 38405457334, Put Radoševca 25, 21000 Split; Maja Pavić, OIB 40050624867, Andrije Kačića Miošića 11, 20350 Metković; Tonća Jakić, OIB 31189045325, Andrije Kačića Miošića 9, 20350 Metković; Merica Ružić, OIB 74642941270, Velebitska 65, 21000 Split; Dajana Brkić, OIB 79068481996, Josipe Glembaj 15, 31207 Tenja; Snježana Grubišić, OIB 02006838592, Put Mira 20, 21210 Solin; Suzana Stipić, OIB 04825225962, Ulica Lazi 4, 10370 Dragošička; Ana Benat, OIB 95560062464, Podlukovnik 10, 22000 Bilice; Nataša Gović, OIB 22979573277, Put Bioca 2a, 22000 Šibenik; Nina Lemac, OIB 14805406013, Stjepana Radića 105, 22000 Šibenik; Ana Doljanin, OIB 03583461222, Gašpini 20, 21210 Solin; Marijana Mišanović, OIB 70185483455, Lovački Put 5, 20350 Metković; Ivona Kurtović, OIB 33544539838, Grada Gospića 5, 21000 Split; Zorana Vuković, OIB 77278123425, Pujanke 79, 21000 Split; Danijela Đikić, OIB 01960286726, Put Točila 6, 21000 Split; Kristina Perković, OIB 53350489523, Stjepana Draganića 9, 10000 Zagreb; Anita Botica Tafra, OIB 60592264658, Kukuljevićeva 1, 21000 Split; Tajana Habjančić, OIB 28462555325, Ulica Čempresa 7, 10000 Zagreb; Sanja Pejkanović, OIB 04662331286, Pulac 47, 51000 Rijeka; Amalija Grljušić, OIB 44883238036, Listopadska 1, 10000 Zagreb; Miranda Krnjača, OIB 07217965286, Ulica Don Frane Bulića 117, 21210 Solin; Ivana Adamček, OIB 52477039047, Martina Divalta 72, 31000 Osijek; Tanja Perišić, OIB 87161752705, Vukovarska 21, 21000 Split; Irena Plazibat, OIB 13174903392, M.marulića 48, 21204 Dugopolje; Aleksandra Markušić, OIB 29606106466, Vladka Mačeka 38, 10450 Jastrebarsko; Mira Čutura, OIB 53976695131, Nova Ves 44, 10000 Zagreb; Željka Bubić, OIB 59083759001, Ulica Marka Marulića 8, 23000 Murvica; Kristina Jaranović, OIB 58605639937, Negrijeva Ulica 9, 52100 Pula; Barbara Lukavečki, OIB 48591083566, Trpanjska 6, 31000 Osijek; Grad Osijek, OIB 30050049642, F. Kuhača 9, 31000 Osijek; PLODINE dioničko društvo za trgovinu i usluge, OIB 92510683607, Ružićeva 29, 51000 Rijeka; Ministarstvo financija RH, OIB 18683136487, Katančićeva 5, 10000 Zagreb zastupanog po punomoćniku Županijsko državno odvjetništvo u Splitu; Hrvatski Telekom d.d., OIB 81793146560, Roberta Frangeša Mihanovića 9, 10000 Zagreb; Hrvatske vode, pravna osoba za upravljanje vodama, OIB 28921383001, Grada Vukovara 220, 10000 Zagreb; UNIQA osiguranje d.d., OIB 75665455333, Planinska 13 A, 10000 Zagreb; GRADSKA ČISTOĆA društvo s ograničenom odgovornošću za održavanje čistoće i odlaganje komunalnog otpada, OIB 54873130289, Stjepana Radića 100, 22000 Šibenik; ČISTOĆA društvo s ograničenom odgovornošću za obavljanje komunalnih djelatnosti održavanja čistoće i odlaganja komunaln, OIB 38812451417, Put Plokita 81, 21000 Split; INTEREUROPA, logističke usluge, društvo s ograničenom odgovornošću, OIB 85514716931, Josipa Lončara 3, 10000 Zagreb; GRAD PULA, OIB 79517841355, Forum 1, 52100 Pula; SOCIETE GENERALE-SPLITSKA BANKA dioničko društvo, OIB 69326397242, Ruđera Boškovića 16, 21000 Split; Hrvatsko društvo skladatelja, OIB 56668956985, Berislavićeva 9, 10000 Zagreb zastupanog po punomoćniku Pavle Fellner; GRAD SPLIT, OIB 78755598868, Branimirova obala 17, 21000 Split; Hrvatske vode, pravna osoba za upravljanje vodama, OIB 28921383001, Grada Vukovara 220, 10000 Zagreb; GRAD ZAGREB, OIB 61817894937, Trg S. Radića 1, 10000 Zagreb; GRAD RIJEKA, OIB 54382731928, Korzo 16, 51000 Rijeka; ZOU ECIJA KULJIŠ BAJIĆ I MERI BLASLOV PAVASOVIĆ, OIB 14645320041, Ćiril Metodova 38, 21000 Split; Trgovinski centar Zadar - FAZA 2 d.o.o., za građenje i promet nekretnina, OIB 70447395541, Murvička 1, 23000 Zadar zastupanog po punomoćniku Odvjetničko društvo VUKUŠIĆ BOKAN i partneri, društvo s ograničenom odgovornošću; Hrvatska radiotelevizija, OIB 68419124305, Prisavlje 3, 10000 Zagreb; CROATIA osiguranje d.d., OIB 26187994862, Vatroslava Jagića 33, 10000 Zagreb; FABRICOR d.o.o. za poslovanje nekretninama, OIB 67341813664, Škorpikova 34/2, 10000 Zagreb zastupanog po punomoćniku Mihaela Blažević; ERSTE&amp;STEIERMÄRKISCHE BANKA dioničko društvo, OIB 23057039320, Jadranski Trg 3/a, 51000 Rijeka zastupanog po punomoćniku OD MAĐARIĆ &amp; LUI; MANTA d.o.o. za građenje, projektiranje i poslovanje nekretninama, OIB 44426143196, Jankomir 33, 10000 Zagreb zastupanog po punomoćniku OD Glinska &amp; Mišković d.o.o.; AFIRMACIJA KARLOVAC društvo s ograničenom odgovornošću za poslovanje nekretninama, OIB 44734581304, Avenija Većeslava Holjevca 62, 10000 Zagreb; GRANIT-VRKIĆ d.o.o., građenje, projektiranje, inženjering, OIB 70161208868, Avenija Većeslava Holjevca 62, 10000 Zagreb; Revizorska tvrtka AUDITOR d.o.o., OIB 03457869045, Tamunić 11., 21212 Kaštel Sućurac; KAUFMANN i HOFMANN društvo s ograničenom odgovornošću za poslovanje nekretninama, OIB 36528252072, Jankomir 33, 10000 Zagreb; Josipa Pejić, OIB 43039671975, Žuti Breg 48b, 10000 Zagreb; MERCATOR - H  društvo s ograničenom odgovornošću za trgovinu i proizvodnju, OIB 10045107278, Ljudevita Posavskog 5, 10360 Sesvete zastupanog po punomoćniku OD KOS I PARTNERI</derivirana_varijabla>
  </DomainObject.Predmet.StrankaFormatedWithAdressOIB>
  <DomainObject.Predmet.StrankaWithAdress>
    <izvorni_sadrzaj>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Split,Trgovinski centar Zadar - FAZA 2 d.o.o., za građenje i promet nekretnina Murvička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Zagreb,AFIRMACIJA KARLOVAC društvo s ograničenom odgovornošću za poslovanje nekretninama Avenija Većeslava Holjevca 62,10000 Zagreb,GRANIT-VRKIĆ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izvorni_sadrzaj>
    <derivirana_varijabla naziv="DomainObject.Predmet.StrankaWithAdress_1">FINANCIJSKA AGENCIJA, RC SPLIT Mažuranićevo šetalište 24 b,21000 Split,Grad Rijeka Korzo 16,51000 Rijeka,Marijana Barišić Veli Vrh 8a,52100 Galižana,Suzana Stanković Banovčeva 3,52100 Pula,Gorica Žižović Preradovićeva Ulica 20,52100 Pula,Milena Lovrić Ledine 24,21212 Kaštel Sućurac,Sanja Slosar Davorina Trinajstića 5,51410 Opatija,Paula Marušić Donji Zemunik Ulica Xx 1,23222 Zemunik Donji,Martina Juričević Ulica Petra Zoranića 6a,23242 Posedarje,Gabrijela Marić Baruna Vjenceslava Lilienberga 4,23000 Zadar,Maja Didulica Ulica Dr. Franje Tuđmana 31,23241 Poličnik,Marija Matić Hrvatskih Vitezova 30,21000 Kamen,Marina Ptičar Papeš Ferenščica I. 25,10000 Zagreb,Sandra Stapić Josipa Hatzea 30,23000 Zadar,Nenad Pivac Velebitska 87,21000 Split,Otjana Supičić Ivićeva Ulica 14,21210 Vranjic,Mia Goliaš Marina Getaldića 19,21000 Split,Tanja Matulić Put Radoševca 25,21000 Split,Maja Pavić Andrije Kačića Miošića 11,20350 Metković,Tonća Jakić Andrije Kačića Miošića 9,20350 Metković,Merica Ružić Velebitska 65,21000 Split,Dajana Brkić Josipe Glembaj 15,31207 Tenja,Snježana Grubišić Put Mira 20,21210 Solin,Suzana Stipić Ulica Lazi 4,10370 Dragošička,Ana Benat Podlukovnik 10,22000 Bilice,Nataša Gović Put Bioca 2a,22000 Šibenik,Nina Lemac Stjepana Radića 105,22000 Šibenik,Ana Doljanin Gašpini 20,21210 Solin,Marijana Mišanović Lovački Put 5,20350 Metković,Ivona Kurtović Grada Gospića 5,21000 Split,Zorana Vuković Pujanke 79,21000 Split,Danijela Đikić Put Točila 6,21000 Split,Kristina Perković Stjepana Draganića 9,10000 Zagreb,Anita Botica Tafra Kukuljevićeva 1,21000 Split,Tajana Habjančić Ulica Čempresa 7,10000 Zagreb,Sanja Pejkanović Pulac 47,51000 Rijeka,Amalija Grljušić Listopadska 1,10000 Zagreb,Miranda Krnjača Ulica Don Frane Bulića 117,21210 Solin,Ivana Adamček Martina Divalta 72,31000 Osijek,Tanja Perišić Vukovarska 21,21000 Split,Irena Plazibat M.marulića 48,21204 Dugopolje,Aleksandra Markušić Vladka Mačeka 38,10450 Jastrebarsko,Mira Čutura Nova Ves 44,10000 Zagreb,Željka Bubić Ulica Marka Marulića 8,23000 Murvica,Kristina Jaranović Negrijeva Ulica 9,52100 Pula,Barbara Lukavečki Trpanjska 6,31000 Osijek,Grad Osijek F. Kuhača 9,31000 Osijek,PLODINE dioničko društvo za trgovinu i usluge Ružićeva 29,51000 Rijeka,Ministarstvo financija RH Katančićeva 5,10000 Zagreb,Hrvatski Telekom d.d. Roberta Frangeša Mihanovića 9,10000 Zagreb,Hrvatske vode, pravna osoba za upravljanje vodama Grada Vukovara 220,10000 Zagreb,UNIQA osiguranje d.d. Planinska 13 A,10000 Zagreb,GRADSKA ČISTOĆA društvo s ograničenom odgovornošću za održavanje čistoće i odlaganje komunalnog otpada Stjepana Radića 100,22000 Šibenik,ČISTOĆA društvo s ograničenom odgovornošću za obavljanje komunalnih djelatnosti održavanja čistoće i odlaganja komunaln Put Plokita 81,21000 Split,INTEREUROPA, logističke usluge, društvo s ograničenom odgovornošću Josipa Lončara 3,10000 Zagreb,GRAD PULA Forum 1,52100 Pula,SOCIETE GENERALE-SPLITSKA BANKA dioničko društvo Ruđera Boškovića 16,21000 Split,Hrvatsko društvo skladatelja Berislavićeva 9,10000 Zagreb,GRAD SPLIT Branimirova obala 17,21000 Split,Hrvatske vode, pravna osoba za upravljanje vodama Grada Vukovara 220,10000 Zagreb,GRAD ZAGREB Trg S. Radića 1,10000 Zagreb,GRAD RIJEKA Korzo 16,51000 Rijeka,ZOU ECIJA KULJIŠ BAJIĆ I MERI BLASLOV PAVASOVIĆ Ćiril Metodova 38,21000 Split,Trgovinski centar Zadar - FAZA 2 d.o.o., za građenje i promet nekretnina Murvička 1,23000 Zadar,Hrvatska radiotelevizija Prisavlje 3,10000 Zagreb,CROATIA osiguranje d.d. Vatroslava Jagića 33,10000 Zagreb,FABRICOR d.o.o. za poslovanje nekretninama Škorpikova 34/2,10000 Zagreb,ERSTE&amp;STEIERMÄRKISCHE BANKA dioničko društvo Jadranski Trg 3/a,51000 Rijeka,MANTA d.o.o. za građenje, projektiranje i poslovanje nekretninama Jankomir 33,10000 Zagreb,AFIRMACIJA KARLOVAC društvo s ograničenom odgovornošću za poslovanje nekretninama Avenija Većeslava Holjevca 62,10000 Zagreb,GRANIT-VRKIĆ d.o.o., građenje, projektiranje, inženjering Avenija Većeslava Holjevca 62,10000 Zagreb,Revizorska tvrtka AUDITOR d.o.o. Tamunić 11.,21212 Kaštel Sućurac,KAUFMANN i HOFMANN društvo s ograničenom odgovornošću za poslovanje nekretninama Jankomir 33,10000 Zagreb,Josipa Pejić Žuti Breg 48b,10000 Zagreb,MERCATOR - H  društvo s ograničenom odgovornošću za trgovinu i proizvodnju Ljudevita Posavskog 5,10360 Sesvete</derivirana_varijabla>
  </DomainObject.Predmet.StrankaWithAdress>
  <DomainObject.Predmet.StrankaWithAdressOIB>
    <izvorni_sadrzaj>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Split,Trgovinski centar Zadar - FAZA 2 d.o.o., za građenje i promet nekretnina, OIB 70447395541, Murvička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Zagreb,AFIRMACIJA KARLOVAC društvo s ograničenom odgovornošću za poslovanje nekretninama, OIB 44734581304, Avenija Većeslava Holjevca 62,10000 Zagreb,GRANIT-VRKIĆ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izvorni_sadrzaj>
    <derivirana_varijabla naziv="DomainObject.Predmet.StrankaWithAdressOIB_1">FINANCIJSKA AGENCIJA, RC SPLIT, OIB 85821130368, Mažuranićevo šetalište 24 b,21000 Split,Grad Rijeka, OIB 54382731928, Korzo 16,51000 Rijeka,Marijana Barišić, OIB 77551742529, Veli Vrh 8a,52100 Galižana,Suzana Stanković, OIB 63505876253, Banovčeva 3,52100 Pula,Gorica Žižović, OIB 85967193319, Preradovićeva Ulica 20,52100 Pula,Milena Lovrić, OIB 79935515104, Ledine 24,21212 Kaštel Sućurac,Sanja Slosar, OIB 84418156049, Davorina Trinajstića 5,51410 Opatija,Paula Marušić, OIB 73517537176, Donji Zemunik Ulica Xx 1,23222 Zemunik Donji,Martina Juričević, OIB 89966963913, Ulica Petra Zoranića 6a,23242 Posedarje,Gabrijela Marić, OIB 59377613185, Baruna Vjenceslava Lilienberga 4,23000 Zadar,Maja Didulica, OIB 00621075022, Ulica Dr. Franje Tuđmana 31,23241 Poličnik,Marija Matić, OIB 24766675563, Hrvatskih Vitezova 30,21000 Kamen,Marina Ptičar Papeš, OIB 55793789098, Ferenščica I. 25,10000 Zagreb,Sandra Stapić, OIB 17249099318, Josipa Hatzea 30,23000 Zadar,Nenad Pivac, OIB 62537641783, Velebitska 87,21000 Split,Otjana Supičić, OIB 07950102446, Ivićeva Ulica 14,21210 Vranjic,Mia Goliaš, OIB 43707854917, Marina Getaldića 19,21000 Split,Tanja Matulić, OIB 38405457334, Put Radoševca 25,21000 Split,Maja Pavić, OIB 40050624867, Andrije Kačića Miošića 11,20350 Metković,Tonća Jakić, OIB 31189045325, Andrije Kačića Miošića 9,20350 Metković,Merica Ružić, OIB 74642941270, Velebitska 65,21000 Split,Dajana Brkić, OIB 79068481996, Josipe Glembaj 15,31207 Tenja,Snježana Grubišić, OIB 02006838592, Put Mira 20,21210 Solin,Suzana Stipić, OIB 04825225962, Ulica Lazi 4,10370 Dragošička,Ana Benat, OIB 95560062464, Podlukovnik 10,22000 Bilice,Nataša Gović, OIB 22979573277, Put Bioca 2a,22000 Šibenik,Nina Lemac, OIB 14805406013, Stjepana Radića 105,22000 Šibenik,Ana Doljanin, OIB 03583461222, Gašpini 20,21210 Solin,Marijana Mišanović, OIB 70185483455, Lovački Put 5,20350 Metković,Ivona Kurtović, OIB 33544539838, Grada Gospića 5,21000 Split,Zorana Vuković, OIB 77278123425, Pujanke 79,21000 Split,Danijela Đikić, OIB 01960286726, Put Točila 6,21000 Split,Kristina Perković, OIB 53350489523, Stjepana Draganića 9,10000 Zagreb,Anita Botica Tafra, OIB 60592264658, Kukuljevićeva 1,21000 Split,Tajana Habjančić, OIB 28462555325, Ulica Čempresa 7,10000 Zagreb,Sanja Pejkanović, OIB 04662331286, Pulac 47,51000 Rijeka,Amalija Grljušić, OIB 44883238036, Listopadska 1,10000 Zagreb,Miranda Krnjača, OIB 07217965286, Ulica Don Frane Bulića 117,21210 Solin,Ivana Adamček, OIB 52477039047, Martina Divalta 72,31000 Osijek,Tanja Perišić, OIB 87161752705, Vukovarska 21,21000 Split,Irena Plazibat, OIB 13174903392, M.marulića 48,21204 Dugopolje,Aleksandra Markušić, OIB 29606106466, Vladka Mačeka 38,10450 Jastrebarsko,Mira Čutura, OIB 53976695131, Nova Ves 44,10000 Zagreb,Željka Bubić, OIB 59083759001, Ulica Marka Marulića 8,23000 Murvica,Kristina Jaranović, OIB 58605639937, Negrijeva Ulica 9,52100 Pula,Barbara Lukavečki, OIB 48591083566, Trpanjska 6,31000 Osijek,Grad Osijek, OIB 30050049642, F. Kuhača 9,31000 Osijek,PLODINE dioničko društvo za trgovinu i usluge, OIB 92510683607, Ružićeva 29,51000 Rijeka,Ministarstvo financija RH, OIB 18683136487, Katančićeva 5,10000 Zagreb,Hrvatski Telekom d.d., OIB 81793146560, Roberta Frangeša Mihanovića 9,10000 Zagreb,Hrvatske vode, pravna osoba za upravljanje vodama, OIB 28921383001, Grada Vukovara 220,10000 Zagreb,UNIQA osiguranje d.d., OIB 75665455333, Planinska 13 A,10000 Zagreb,GRADSKA ČISTOĆA društvo s ograničenom odgovornošću za održavanje čistoće i odlaganje komunalnog otpada, OIB 54873130289, Stjepana Radića 100,22000 Šibenik,ČISTOĆA društvo s ograničenom odgovornošću za obavljanje komunalnih djelatnosti održavanja čistoće i odlaganja komunaln, OIB 38812451417, Put Plokita 81,21000 Split,INTEREUROPA, logističke usluge, društvo s ograničenom odgovornošću, OIB 85514716931, Josipa Lončara 3,10000 Zagreb,GRAD PULA, OIB 79517841355, Forum 1,52100 Pula,SOCIETE GENERALE-SPLITSKA BANKA dioničko društvo, OIB 69326397242, Ruđera Boškovića 16,21000 Split,Hrvatsko društvo skladatelja, OIB 56668956985, Berislavićeva 9,10000 Zagreb,GRAD SPLIT, OIB 78755598868, Branimirova obala 17,21000 Split,Hrvatske vode, pravna osoba za upravljanje vodama, OIB 28921383001, Grada Vukovara 220,10000 Zagreb,GRAD ZAGREB, OIB 61817894937, Trg S. Radića 1,10000 Zagreb,GRAD RIJEKA, OIB 54382731928, Korzo 16,51000 Rijeka,ZOU ECIJA KULJIŠ BAJIĆ I MERI BLASLOV PAVASOVIĆ, OIB 14645320041, Ćiril Metodova 38,21000 Split,Trgovinski centar Zadar - FAZA 2 d.o.o., za građenje i promet nekretnina, OIB 70447395541, Murvička 1,23000 Zadar,Hrvatska radiotelevizija, OIB 68419124305, Prisavlje 3,10000 Zagreb,CROATIA osiguranje d.d., OIB 26187994862, Vatroslava Jagića 33,10000 Zagreb,FABRICOR d.o.o. za poslovanje nekretninama, OIB 67341813664, Škorpikova 34/2,10000 Zagreb,ERSTE&amp;STEIERMÄRKISCHE BANKA dioničko društvo, OIB 23057039320, Jadranski Trg 3/a,51000 Rijeka,MANTA d.o.o. za građenje, projektiranje i poslovanje nekretninama, OIB 44426143196, Jankomir 33,10000 Zagreb,AFIRMACIJA KARLOVAC društvo s ograničenom odgovornošću za poslovanje nekretninama, OIB 44734581304, Avenija Većeslava Holjevca 62,10000 Zagreb,GRANIT-VRKIĆ d.o.o., građenje, projektiranje, inženjering, OIB 70161208868, Avenija Većeslava Holjevca 62,10000 Zagreb,Revizorska tvrtka AUDITOR d.o.o., OIB 03457869045, Tamunić 11.,21212 Kaštel Sućurac,KAUFMANN i HOFMANN društvo s ograničenom odgovornošću za poslovanje nekretninama, OIB 36528252072, Jankomir 33,10000 Zagreb,Josipa Pejić, OIB 43039671975, Žuti Breg 48b,10000 Zagreb,MERCATOR - H  društvo s ograničenom odgovornošću za trgovinu i proizvodnju, OIB 10045107278, Ljudevita Posavskog 5,10360 Sesvete</derivirana_varijabla>
  </DomainObject.Predmet.StrankaWithAdressOIB>
  <DomainObject.Predmet.StrankaNazivFormated>
    <izvorni_sadrzaj>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PAVASOVIĆ,Trgovinski centar Zadar - FAZA 2 d.o.o., za građenje i promet nekretnina,Hrvatska radiotelevizija,CROATIA osiguranje d.d.,FABRICOR d.o.o. za poslovanje nekretninama,ERSTE&amp;STEIERMÄRKISCHE BANKA dioničko društvo,MANTA d.o.o. za građenje, projektiranje i poslovanje nekretninama,AFIRMACIJA KARLOVAC društvo s ograničenom odgovornošću za poslovanje nekretninama,GRANIT-VRKIĆ d.o.o., građenje, projektiranje, inženjering,Revizorska tvrtka AUDITOR d.o.o.,KAUFMANN i HOFMANN društvo s ograničenom odgovornošću za poslovanje nekretninama,Josipa Pejić,MERCATOR - H  društvo s ograničenom odgovornošću za trgovinu i proizvodnju</izvorni_sadrzaj>
    <derivirana_varijabla naziv="DomainObject.Predmet.StrankaNazivFormated_1">FINANCIJSKA AGENCIJA, RC SPLIT,Grad Rijeka,Marijana Barišić,Suzana Stanković,Gorica Žižović,Milena Lovrić,Sanja Slosar,Paula Marušić,Martina Juričević,Gabrijela Marić,Maja Didulica,Marija Matić,Marina Ptičar Papeš,Sandra Stapić,Nenad Pivac,Otjana Supičić,Mia Goliaš,Tanja Matulić,Maja Pavić,Tonća Jakić,Merica Ružić,Dajana Brkić,Snježana Grubišić,Suzana Stipić,Ana Benat,Nataša Gović,Nina Lemac,Ana Doljanin,Marijana Mišanović,Ivona Kurtović,Zorana Vuković,Danijela Đikić,Kristina Perković,Anita Botica Tafra,Tajana Habjančić,Sanja Pejkanović,Amalija Grljušić,Miranda Krnjača,Ivana Adamček,Tanja Perišić,Irena Plazibat,Aleksandra Markušić,Mira Čutura,Željka Bubić,Kristina Jaranović,Barbara Lukavečki,Grad Osijek,PLODINE dioničko društvo za trgovinu i usluge,Ministarstvo financija RH,Hrvatski Telekom d.d.,Hrvatske vode, pravna osoba za upravljanje vodama,UNIQA osiguranje d.d.,GRADSKA ČISTOĆA društvo s ograničenom odgovornošću za održavanje čistoće i odlaganje komunalnog otpada,ČISTOĆA društvo s ograničenom odgovornošću za obavljanje komunalnih djelatnosti održavanja čistoće i odlaganja komunaln,INTEREUROPA, logističke usluge, društvo s ograničenom odgovornošću,GRAD PULA,SOCIETE GENERALE-SPLITSKA BANKA dioničko društvo,Hrvatsko društvo skladatelja,GRAD SPLIT,Hrvatske vode, pravna osoba za upravljanje vodama,GRAD ZAGREB,GRAD RIJEKA,ZOU ECIJA KULJIŠ BAJIĆ I MERI BLASLOV PAVASOVIĆ,Trgovinski centar Zadar - FAZA 2 d.o.o., za građenje i promet nekretnina,Hrvatska radiotelevizija,CROATIA osiguranje d.d.,FABRICOR d.o.o. za poslovanje nekretninama,ERSTE&amp;STEIERMÄRKISCHE BANKA dioničko društvo,MANTA d.o.o. za građenje, projektiranje i poslovanje nekretninama,AFIRMACIJA KARLOVAC društvo s ograničenom odgovornošću za poslovanje nekretninama,GRANIT-VRKIĆ d.o.o., građenje, projektiranje, inženjering,Revizorska tvrtka AUDITOR d.o.o.,KAUFMANN i HOFMANN društvo s ograničenom odgovornošću za poslovanje nekretninama,Josipa Pejić,MERCATOR - H  društvo s ograničenom odgovornošću za trgovinu i proizvodnju</derivirana_varijabla>
  </DomainObject.Predmet.StrankaNazivFormated>
  <DomainObject.Predmet.StrankaNazivFormatedOIB>
    <izvorni_sadrzaj>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14645320041,Trgovinski centar Zadar - FAZA 2 d.o.o., za građenje i promet nekretnina, OIB 70447395541,Hrvatska radiotelevizija, OIB 68419124305,CROATIA osiguranje d.d., OIB 26187994862,FABRICOR d.o.o. za poslovanje nekretninama, OIB 67341813664,ERSTE&amp;STEIERMÄRKISCHE BANKA dioničko društvo, OIB 23057039320,MANTA d.o.o. za građenje, projektiranje i poslovanje nekretninama, OIB 44426143196,AFIRMACIJA KARLOVAC društvo s ograničenom odgovornošću za poslovanje nekretninama, OIB 44734581304,GRANIT-VRKIĆ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izvorni_sadrzaj>
    <derivirana_varijabla naziv="DomainObject.Predmet.StrankaNazivFormatedOIB_1">FINANCIJSKA AGENCIJA, RC SPLIT, OIB 85821130368,Grad Rijeka, OIB 54382731928,Marijana Barišić, OIB 77551742529,Suzana Stanković, OIB 63505876253,Gorica Žižović, OIB 85967193319,Milena Lovrić, OIB 79935515104,Sanja Slosar, OIB 84418156049,Paula Marušić, OIB 73517537176,Martina Juričević, OIB 89966963913,Gabrijela Marić, OIB 59377613185,Maja Didulica, OIB 00621075022,Marija Matić, OIB 24766675563,Marina Ptičar Papeš, OIB 55793789098,Sandra Stapić, OIB 17249099318,Nenad Pivac, OIB 62537641783,Otjana Supičić, OIB 07950102446,Mia Goliaš, OIB 43707854917,Tanja Matulić, OIB 38405457334,Maja Pavić, OIB 40050624867,Tonća Jakić, OIB 31189045325,Merica Ružić, OIB 74642941270,Dajana Brkić, OIB 79068481996,Snježana Grubišić, OIB 02006838592,Suzana Stipić, OIB 04825225962,Ana Benat, OIB 95560062464,Nataša Gović, OIB 22979573277,Nina Lemac, OIB 14805406013,Ana Doljanin, OIB 03583461222,Marijana Mišanović, OIB 70185483455,Ivona Kurtović, OIB 33544539838,Zorana Vuković, OIB 77278123425,Danijela Đikić, OIB 01960286726,Kristina Perković, OIB 53350489523,Anita Botica Tafra, OIB 60592264658,Tajana Habjančić, OIB 28462555325,Sanja Pejkanović, OIB 04662331286,Amalija Grljušić, OIB 44883238036,Miranda Krnjača, OIB 07217965286,Ivana Adamček, OIB 52477039047,Tanja Perišić, OIB 87161752705,Irena Plazibat, OIB 13174903392,Aleksandra Markušić, OIB 29606106466,Mira Čutura, OIB 53976695131,Željka Bubić, OIB 59083759001,Kristina Jaranović, OIB 58605639937,Barbara Lukavečki, OIB 48591083566,Grad Osijek, OIB 30050049642,PLODINE dioničko društvo za trgovinu i usluge, OIB 92510683607,Ministarstvo financija RH, OIB 18683136487,Hrvatski Telekom d.d., OIB 81793146560,Hrvatske vode, pravna osoba za upravljanje vodama, OIB 28921383001,UNIQA osiguranje d.d., OIB 75665455333,GRADSKA ČISTOĆA društvo s ograničenom odgovornošću za održavanje čistoće i odlaganje komunalnog otpada, OIB 54873130289,ČISTOĆA društvo s ograničenom odgovornošću za obavljanje komunalnih djelatnosti održavanja čistoće i odlaganja komunaln, OIB 38812451417,INTEREUROPA, logističke usluge, društvo s ograničenom odgovornošću, OIB 85514716931,GRAD PULA, OIB 79517841355,SOCIETE GENERALE-SPLITSKA BANKA dioničko društvo, OIB 69326397242,Hrvatsko društvo skladatelja, OIB 56668956985,GRAD SPLIT, OIB 78755598868,Hrvatske vode, pravna osoba za upravljanje vodama, OIB 28921383001,GRAD ZAGREB, OIB 61817894937,GRAD RIJEKA, OIB 54382731928,ZOU ECIJA KULJIŠ BAJIĆ I MERI BLASLOV PAVASOVIĆ, OIB 14645320041,Trgovinski centar Zadar - FAZA 2 d.o.o., za građenje i promet nekretnina, OIB 70447395541,Hrvatska radiotelevizija, OIB 68419124305,CROATIA osiguranje d.d., OIB 26187994862,FABRICOR d.o.o. za poslovanje nekretninama, OIB 67341813664,ERSTE&amp;STEIERMÄRKISCHE BANKA dioničko društvo, OIB 23057039320,MANTA d.o.o. za građenje, projektiranje i poslovanje nekretninama, OIB 44426143196,AFIRMACIJA KARLOVAC društvo s ograničenom odgovornošću za poslovanje nekretninama, OIB 44734581304,GRANIT-VRKIĆ d.o.o., građenje, projektiranje, inženjering, OIB 70161208868,Revizorska tvrtka AUDITOR d.o.o., OIB 03457869045,KAUFMANN i HOFMANN društvo s ograničenom odgovornošću za poslovanje nekretninama, OIB 36528252072,Josipa Pejić, OIB 43039671975,MERCATOR - H  društvo s ograničenom odgovornošću za trgovinu i proizvodnju, OIB 10045107278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10036558.76</izvorni_sadrzaj>
    <derivirana_varijabla naziv="DomainObject.Predmet.TrenutnaVrijednost_1">10036558.76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Trgovinski centar Zadar - FAZA 2 d.o.o., za građenje i promet nekretnina zastupanog po punomoćniku Odvjetničko društvo VUKUŠIĆ BOKAN i partneri, društvo s ograničenom odgovornošću</item>
      <item>Hrvatska radiotelevizija</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 Glinska &amp; Mišković d.o.o.</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izvorni_sadrzaj>
    <derivirana_varijabla naziv="DomainObject.Predmet.StrankaListFormated_1">
      <item>FINANCIJSKA AGENCIJA, RC SPLIT</item>
      <item>Grad Rijeka zastupanog po punomoćniku ZUO V.KNEŽEVIĆ, E.BRADAMANTE, M.HINIĆ MUSLIM, I. RADIĆ, B. PAVKOVIĆ, S. PERHAT SMILJANIĆ I N.KNEŽEVIĆ; ZOU V.KNEŽEVIĆ, E.BRADAMANTE, M.HINIĆ MUSLIM, I.RADIĆ, B.PAVKOVIĆ, S.PERHAT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 zastupanog po punomoćniku 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 zastupanog po punomoćniku Pavle Fellner</item>
      <item>GRAD SPLIT</item>
      <item>Hrvatske vode, pravna osoba za upravljanje vodama</item>
      <item>GRAD ZAGREB</item>
      <item>GRAD RIJEKA</item>
      <item>ZOU ECIJA KULJIŠ BAJIĆ I MERI BLASLOV PAVASOVIĆ</item>
      <item>Trgovinski centar Zadar - FAZA 2 d.o.o., za građenje i promet nekretnina zastupanog po punomoćniku Odvjetničko društvo VUKUŠIĆ BOKAN i partneri, društvo s ograničenom odgovornošću</item>
      <item>Hrvatska radiotelevizija</item>
      <item>CROATIA osiguranje d.d.</item>
      <item>FABRICOR d.o.o. za poslovanje nekretninama zastupanog po punomoćniku Mihaela Blažević</item>
      <item>ERSTE&amp;STEIERMÄRKISCHE BANKA dioničko društvo zastupanog po punomoćniku OD MAĐARIĆ &amp; LUI</item>
      <item>MANTA d.o.o. za građenje, projektiranje i poslovanje nekretninama zastupanog po punomoćniku OD Glinska &amp; Mišković d.o.o.</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MERCATOR - H  društvo s ograničenom odgovornošću za trgovinu i proizvodnju zastupanog po punomoćniku OD KOS I PARTNERI</item>
    </derivirana_varijabla>
  </DomainObject.Predmet.StrankaListFormated>
  <DomainObject.Predmet.StrankaListFormatedOIB>
    <izvorni_sadrzaj>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 zastupanog po punomoćniku Odvjetničko društvo VUKUŠIĆ BOKAN i partneri, društvo s ograničenom odgovornošću</item>
      <item>Hrvatska radiotelevizija, OIB 68419124305</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 Glinska &amp; Mišković d.o.o.</item>
      <item>AFIRMACIJA KARLOVAC društvo s ograničenom odgovornošću za poslovanje nekretninama, OIB 44734581304</item>
      <item>GRANIT-VRKIĆ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izvorni_sadrzaj>
    <derivirana_varijabla naziv="DomainObject.Predmet.StrankaListFormatedOIB_1">
      <item>FINANCIJSKA AGENCIJA, RC SPLIT, OIB 85821130368</item>
      <item>Grad Rijeka, OIB 54382731928 zastupanog po punomoćniku ZUO V.KNEŽEVIĆ, E.BRADAMANTE, M.HINIĆ MUSLIM, I. RADIĆ, B. PAVKOVIĆ, S. PERHAT SMILJANIĆ I N.KNEŽEVIĆ; ZOU V.KNEŽEVIĆ, E.BRADAMANTE, M.HINIĆ MUSLIM, I.RADIĆ, B.PAVKOVIĆ, S.PERHAT I N.KNEŽEVIĆ</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 zastupanog po punomoćniku Županijsko državno odvjetništvo u Splitu</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 zastupanog po punomoćniku Pavle Fellner</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 zastupanog po punomoćniku Odvjetničko društvo VUKUŠIĆ BOKAN i partneri, društvo s ograničenom odgovornošću</item>
      <item>Hrvatska radiotelevizija, OIB 68419124305</item>
      <item>CROATIA osiguranje d.d., OIB 26187994862</item>
      <item>FABRICOR d.o.o. za poslovanje nekretninama, OIB 67341813664 zastupanog po punomoćniku Mihaela Blažević</item>
      <item>ERSTE&amp;STEIERMÄRKISCHE BANKA dioničko društvo, OIB 23057039320 zastupanog po punomoćniku OD MAĐARIĆ &amp; LUI</item>
      <item>MANTA d.o.o. za građenje, projektiranje i poslovanje nekretninama, OIB 44426143196 zastupanog po punomoćniku OD Glinska &amp; Mišković d.o.o.</item>
      <item>AFIRMACIJA KARLOVAC društvo s ograničenom odgovornošću za poslovanje nekretninama, OIB 44734581304</item>
      <item>GRANIT-VRKIĆ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 zastupanog po punomoćniku OD KOS I PARTNERI</item>
    </derivirana_varijabla>
  </DomainObject.Predmet.StrankaListFormatedOIB>
  <DomainObject.Predmet.StrankaListFormatedWithAdress>
    <izvorni_sadrzaj>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Trgovinski centar Zadar - FAZA 2 d.o.o., za građenje i promet nekretnina, Murvička 1, 23000 Zadar zastupanog po punomoćniku Odvjetničko društvo VUKUŠIĆ BOKAN i partneri, društvo s ograničenom odgovornošću</item>
      <item>Hrvatska radiotelevizija, Prisavlje 3, 10000 Zagreb</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 Glinska &amp; Mišković d.o.o.</item>
      <item>AFIRMACIJA KARLOVAC društvo s ograničenom odgovornošću za poslovanje nekretninama, Avenija Većeslava Holjevca 62, 10000 Zagreb</item>
      <item>GRANIT-VRKIĆ d.o.o., građenje, projektiranje, inženjering, Avenija Većeslava Holjevca 62, 10000 Zagreb</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izvorni_sadrzaj>
    <derivirana_varijabla naziv="DomainObject.Predmet.StrankaListFormatedWithAdress_1">
      <item>FINANCIJSKA AGENCIJA, RC SPLIT, Mažuranićevo šetalište 24 b, 21000 Split</item>
      <item>Grad Rijeka, Korzo 16, 51000 Rijeka zastupanog po punomoćniku ZUO V.KNEŽEVIĆ, E.BRADAMANTE, M.HINIĆ MUSLIM, I. RADIĆ, B. PAVKOVIĆ, S. PERHAT SMILJANIĆ I N.KNEŽEVIĆ; ZOU V.KNEŽEVIĆ, E.BRADAMANTE, M.HINIĆ MUSLIM, I.RADIĆ, B.PAVKOVIĆ, S.PERHAT I N.KNEŽEVIĆ</item>
      <item>Marijana Barišić, Veli Vrh 8a, 52100 Galižana</item>
      <item>Suzana Stanković, Banovčeva 3, 52100 Pula</item>
      <item>Gorica Žižović, Preradovićeva Ulica 20, 52100 Pula</item>
      <item>Milena Lovrić, Ledine 24, 21212 Kaštel Sućurac</item>
      <item>Sanja Slosar, Davorina Trinajstića 5, 51410 Opatija</item>
      <item>Paula Marušić, Donji Zemunik Ulica Xx 1, 23222 Zemunik Donji</item>
      <item>Martina Juričević, Ulica Petra Zoranića 6a, 23242 Posedarje</item>
      <item>Gabrijela Marić, Baruna Vjenceslava Lilienberga 4, 23000 Zadar</item>
      <item>Maja Didulica, Ulica Dr. Franje Tuđmana 31, 23241 Poličnik</item>
      <item>Marija Matić, Hrvatskih Vitezova 30, 21000 Kamen</item>
      <item>Marina Ptičar Papeš, Ferenščica I. 25, 10000 Zagreb</item>
      <item>Sandra Stapić, Josipa Hatzea 30, 23000 Zadar</item>
      <item>Nenad Pivac, Velebitska 87, 21000 Split</item>
      <item>Otjana Supičić, Ivićeva Ulica 14, 21210 Vranjic</item>
      <item>Mia Goliaš, Marina Getaldića 19, 21000 Split</item>
      <item>Tanja Matulić, Put Radoševca 25, 21000 Split</item>
      <item>Maja Pavić, Andrije Kačića Miošića 11, 20350 Metković</item>
      <item>Tonća Jakić, Andrije Kačića Miošića 9, 20350 Metković</item>
      <item>Merica Ružić, Velebitska 65, 21000 Split</item>
      <item>Dajana Brkić, Josipe Glembaj 15, 31207 Tenja</item>
      <item>Snježana Grubišić, Put Mira 20, 21210 Solin</item>
      <item>Suzana Stipić, Ulica Lazi 4, 10370 Dragošička</item>
      <item>Ana Benat, Podlukovnik 10, 22000 Bilice</item>
      <item>Nataša Gović, Put Bioca 2a, 22000 Šibenik</item>
      <item>Nina Lemac, Stjepana Radića 105, 22000 Šibenik</item>
      <item>Ana Doljanin, Gašpini 20, 21210 Solin</item>
      <item>Marijana Mišanović, Lovački Put 5, 20350 Metković</item>
      <item>Ivona Kurtović, Grada Gospića 5, 21000 Split</item>
      <item>Zorana Vuković, Pujanke 79, 21000 Split</item>
      <item>Danijela Đikić, Put Točila 6, 21000 Split</item>
      <item>Kristina Perković, Stjepana Draganića 9, 10000 Zagreb</item>
      <item>Anita Botica Tafra, Kukuljevićeva 1, 21000 Split</item>
      <item>Tajana Habjančić, Ulica Čempresa 7, 10000 Zagreb</item>
      <item>Sanja Pejkanović, Pulac 47, 51000 Rijeka</item>
      <item>Amalija Grljušić, Listopadska 1, 10000 Zagreb</item>
      <item>Miranda Krnjača, Ulica Don Frane Bulića 117, 21210 Solin</item>
      <item>Ivana Adamček, Martina Divalta 72, 31000 Osijek</item>
      <item>Tanja Perišić, Vukovarska 21, 21000 Split</item>
      <item>Irena Plazibat, M.marulića 48, 21204 Dugopolje</item>
      <item>Aleksandra Markušić, Vladka Mačeka 38, 10450 Jastrebarsko</item>
      <item>Mira Čutura, Nova Ves 44, 10000 Zagreb</item>
      <item>Željka Bubić, Ulica Marka Marulića 8, 23000 Murvica</item>
      <item>Kristina Jaranović, Negrijeva Ulica 9, 52100 Pula</item>
      <item>Barbara Lukavečki, Trpanjska 6, 31000 Osijek</item>
      <item>Grad Osijek, F. Kuhača 9, 31000 Osijek</item>
      <item>PLODINE dioničko društvo za trgovinu i usluge, Ružićeva 29, 51000 Rijeka</item>
      <item>Ministarstvo financija RH, Katančićeva 5, 10000 Zagreb zastupanog po punomoćniku Županijsko državno odvjetništvo u Splitu</item>
      <item>Hrvatski Telekom d.d., Roberta Frangeša Mihanovića 9, 10000 Zagreb</item>
      <item>Hrvatske vode, pravna osoba za upravljanje vodama, Grada Vukovara 220, 10000 Zagreb</item>
      <item>UNIQA osiguranje d.d., Planinska 13 A, 10000 Zagreb</item>
      <item>GRADSKA ČISTOĆA društvo s ograničenom odgovornošću za održavanje čistoće i odlaganje komunalnog otpada, Stjepana Radića 100, 22000 Šibenik</item>
      <item>ČISTOĆA društvo s ograničenom odgovornošću za obavljanje komunalnih djelatnosti održavanja čistoće i odlaganja komunaln, Put Plokita 81, 21000 Split</item>
      <item>INTEREUROPA, logističke usluge, društvo s ograničenom odgovornošću, Josipa Lončara 3, 10000 Zagreb</item>
      <item>GRAD PULA, Forum 1, 52100 Pula</item>
      <item>SOCIETE GENERALE-SPLITSKA BANKA dioničko društvo, Ruđera Boškovića 16, 21000 Split</item>
      <item>Hrvatsko društvo skladatelja, Berislavićeva 9, 10000 Zagreb zastupanog po punomoćniku Pavle Fellner</item>
      <item>GRAD SPLIT, Branimirova obala 17, 21000 Split</item>
      <item>Hrvatske vode, pravna osoba za upravljanje vodama, Grada Vukovara 220, 10000 Zagreb</item>
      <item>GRAD ZAGREB, Trg S. Radića 1, 10000 Zagreb</item>
      <item>GRAD RIJEKA, Korzo 16, 51000 Rijeka</item>
      <item>ZOU ECIJA KULJIŠ BAJIĆ I MERI BLASLOV PAVASOVIĆ, Ćiril Metodova 38, 21000 Split</item>
      <item>Trgovinski centar Zadar - FAZA 2 d.o.o., za građenje i promet nekretnina, Murvička 1, 23000 Zadar zastupanog po punomoćniku Odvjetničko društvo VUKUŠIĆ BOKAN i partneri, društvo s ograničenom odgovornošću</item>
      <item>Hrvatska radiotelevizija, Prisavlje 3, 10000 Zagreb</item>
      <item>CROATIA osiguranje d.d., Vatroslava Jagića 33, 10000 Zagreb</item>
      <item>FABRICOR d.o.o. za poslovanje nekretninama, Škorpikova 34/2, 10000 Zagreb zastupanog po punomoćniku Mihaela Blažević</item>
      <item>ERSTE&amp;STEIERMÄRKISCHE BANKA dioničko društvo, Jadranski Trg 3/a, 51000 Rijeka zastupanog po punomoćniku OD MAĐARIĆ &amp; LUI</item>
      <item>MANTA d.o.o. za građenje, projektiranje i poslovanje nekretninama, Jankomir 33, 10000 Zagreb zastupanog po punomoćniku OD Glinska &amp; Mišković d.o.o.</item>
      <item>AFIRMACIJA KARLOVAC društvo s ograničenom odgovornošću za poslovanje nekretninama, Avenija Većeslava Holjevca 62, 10000 Zagreb</item>
      <item>GRANIT-VRKIĆ d.o.o., građenje, projektiranje, inženjering, Avenija Većeslava Holjevca 62, 10000 Zagreb</item>
      <item>Revizorska tvrtka AUDITOR d.o.o., Tamunić 11., 21212 Kaštel Sućurac</item>
      <item>KAUFMANN i HOFMANN društvo s ograničenom odgovornošću za poslovanje nekretninama, Jankomir 33, 10000 Zagreb</item>
      <item>Josipa Pejić, Žuti Breg 48b, 10000 Zagreb</item>
      <item>MERCATOR - H  društvo s ograničenom odgovornošću za trgovinu i proizvodnju, Ljudevita Posavskog 5, 10360 Sesvete zastupanog po punomoćniku OD KOS I PARTNERI</item>
    </derivirana_varijabla>
  </DomainObject.Predmet.StrankaListFormatedWithAdress>
  <DomainObject.Predmet.StrankaListFormatedWithAdressOIB>
    <izvorni_sadrzaj>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Trgovinski centar Zadar - FAZA 2 d.o.o., za građenje i promet nekretnina, OIB 70447395541, Murvička 1, 23000 Zadar zastupanog po punomoćniku Odvjetničko društvo VUKUŠIĆ BOKAN i partneri, društvo s ograničenom odgovornošću</item>
      <item>Hrvatska radiotelevizija, OIB 68419124305, Prisavlje 3, 10000 Zagreb</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 Glinska &amp; Mišković d.o.o.</item>
      <item>AFIRMACIJA KARLOVAC društvo s ograničenom odgovornošću za poslovanje nekretninama, OIB 44734581304, Avenija Većeslava Holjevca 62, 10000 Zagreb</item>
      <item>GRANIT-VRKIĆ d.o.o., građenje, projektiranje, inženjering, OIB 70161208868, Avenija Većeslava Holjevca 62, 10000 Zagreb</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izvorni_sadrzaj>
    <derivirana_varijabla naziv="DomainObject.Predmet.StrankaListFormatedWithAdressOIB_1">
      <item>FINANCIJSKA AGENCIJA, RC SPLIT, OIB 85821130368, Mažuranićevo šetalište 24 b, 21000 Split</item>
      <item>Grad Rijeka, OIB 54382731928, Korzo 16, 51000 Rijeka zastupanog po punomoćniku ZUO V.KNEŽEVIĆ, E.BRADAMANTE, M.HINIĆ MUSLIM, I. RADIĆ, B. PAVKOVIĆ, S. PERHAT SMILJANIĆ I N.KNEŽEVIĆ; ZOU V.KNEŽEVIĆ, E.BRADAMANTE, M.HINIĆ MUSLIM, I.RADIĆ, B.PAVKOVIĆ, S.PERHAT I N.KNEŽEVIĆ</item>
      <item>Marijana Barišić, OIB 77551742529, Veli Vrh 8a, 52100 Galižana</item>
      <item>Suzana Stanković, OIB 63505876253, Banovčeva 3, 52100 Pula</item>
      <item>Gorica Žižović, OIB 85967193319, Preradovićeva Ulica 20, 52100 Pula</item>
      <item>Milena Lovrić, OIB 79935515104, Ledine 24, 21212 Kaštel Sućurac</item>
      <item>Sanja Slosar, OIB 84418156049, Davorina Trinajstića 5, 51410 Opatija</item>
      <item>Paula Marušić, OIB 73517537176, Donji Zemunik Ulica Xx 1, 23222 Zemunik Donji</item>
      <item>Martina Juričević, OIB 89966963913, Ulica Petra Zoranića 6a, 23242 Posedarje</item>
      <item>Gabrijela Marić, OIB 59377613185, Baruna Vjenceslava Lilienberga 4, 23000 Zadar</item>
      <item>Maja Didulica, OIB 00621075022, Ulica Dr. Franje Tuđmana 31, 23241 Poličnik</item>
      <item>Marija Matić, OIB 24766675563, Hrvatskih Vitezova 30, 21000 Kamen</item>
      <item>Marina Ptičar Papeš, OIB 55793789098, Ferenščica I. 25, 10000 Zagreb</item>
      <item>Sandra Stapić, OIB 17249099318, Josipa Hatzea 30, 23000 Zadar</item>
      <item>Nenad Pivac, OIB 62537641783, Velebitska 87, 21000 Split</item>
      <item>Otjana Supičić, OIB 07950102446, Ivićeva Ulica 14, 21210 Vranjic</item>
      <item>Mia Goliaš, OIB 43707854917, Marina Getaldića 19, 21000 Split</item>
      <item>Tanja Matulić, OIB 38405457334, Put Radoševca 25, 21000 Split</item>
      <item>Maja Pavić, OIB 40050624867, Andrije Kačića Miošića 11, 20350 Metković</item>
      <item>Tonća Jakić, OIB 31189045325, Andrije Kačića Miošića 9, 20350 Metković</item>
      <item>Merica Ružić, OIB 74642941270, Velebitska 65, 21000 Split</item>
      <item>Dajana Brkić, OIB 79068481996, Josipe Glembaj 15, 31207 Tenja</item>
      <item>Snježana Grubišić, OIB 02006838592, Put Mira 20, 21210 Solin</item>
      <item>Suzana Stipić, OIB 04825225962, Ulica Lazi 4, 10370 Dragošička</item>
      <item>Ana Benat, OIB 95560062464, Podlukovnik 10, 22000 Bilice</item>
      <item>Nataša Gović, OIB 22979573277, Put Bioca 2a, 22000 Šibenik</item>
      <item>Nina Lemac, OIB 14805406013, Stjepana Radića 105, 22000 Šibenik</item>
      <item>Ana Doljanin, OIB 03583461222, Gašpini 20, 21210 Solin</item>
      <item>Marijana Mišanović, OIB 70185483455, Lovački Put 5, 20350 Metković</item>
      <item>Ivona Kurtović, OIB 33544539838, Grada Gospića 5, 21000 Split</item>
      <item>Zorana Vuković, OIB 77278123425, Pujanke 79, 21000 Split</item>
      <item>Danijela Đikić, OIB 01960286726, Put Točila 6, 21000 Split</item>
      <item>Kristina Perković, OIB 53350489523, Stjepana Draganića 9, 10000 Zagreb</item>
      <item>Anita Botica Tafra, OIB 60592264658, Kukuljevićeva 1, 21000 Split</item>
      <item>Tajana Habjančić, OIB 28462555325, Ulica Čempresa 7, 10000 Zagreb</item>
      <item>Sanja Pejkanović, OIB 04662331286, Pulac 47, 51000 Rijeka</item>
      <item>Amalija Grljušić, OIB 44883238036, Listopadska 1, 10000 Zagreb</item>
      <item>Miranda Krnjača, OIB 07217965286, Ulica Don Frane Bulića 117, 21210 Solin</item>
      <item>Ivana Adamček, OIB 52477039047, Martina Divalta 72, 31000 Osijek</item>
      <item>Tanja Perišić, OIB 87161752705, Vukovarska 21, 21000 Split</item>
      <item>Irena Plazibat, OIB 13174903392, M.marulića 48, 21204 Dugopolje</item>
      <item>Aleksandra Markušić, OIB 29606106466, Vladka Mačeka 38, 10450 Jastrebarsko</item>
      <item>Mira Čutura, OIB 53976695131, Nova Ves 44, 10000 Zagreb</item>
      <item>Željka Bubić, OIB 59083759001, Ulica Marka Marulića 8, 23000 Murvica</item>
      <item>Kristina Jaranović, OIB 58605639937, Negrijeva Ulica 9, 52100 Pula</item>
      <item>Barbara Lukavečki, OIB 48591083566, Trpanjska 6, 31000 Osijek</item>
      <item>Grad Osijek, OIB 30050049642, F. Kuhača 9, 31000 Osijek</item>
      <item>PLODINE dioničko društvo za trgovinu i usluge, OIB 92510683607, Ružićeva 29, 51000 Rijeka</item>
      <item>Ministarstvo financija RH, OIB 18683136487, Katančićeva 5, 10000 Zagreb zastupanog po punomoćniku Županijsko državno odvjetništvo u Splitu</item>
      <item>Hrvatski Telekom d.d., OIB 81793146560, Roberta Frangeša Mihanovića 9, 10000 Zagreb</item>
      <item>Hrvatske vode, pravna osoba za upravljanje vodama, OIB 28921383001, Grada Vukovara 220, 10000 Zagreb</item>
      <item>UNIQA osiguranje d.d., OIB 75665455333, Planinska 13 A, 10000 Zagreb</item>
      <item>GRADSKA ČISTOĆA društvo s ograničenom odgovornošću za održavanje čistoće i odlaganje komunalnog otpada, OIB 54873130289, Stjepana Radića 100, 22000 Šibenik</item>
      <item>ČISTOĆA društvo s ograničenom odgovornošću za obavljanje komunalnih djelatnosti održavanja čistoće i odlaganja komunaln, OIB 38812451417, Put Plokita 81, 21000 Split</item>
      <item>INTEREUROPA, logističke usluge, društvo s ograničenom odgovornošću, OIB 85514716931, Josipa Lončara 3, 10000 Zagreb</item>
      <item>GRAD PULA, OIB 79517841355, Forum 1, 52100 Pula</item>
      <item>SOCIETE GENERALE-SPLITSKA BANKA dioničko društvo, OIB 69326397242, Ruđera Boškovića 16, 21000 Split</item>
      <item>Hrvatsko društvo skladatelja, OIB 56668956985, Berislavićeva 9, 10000 Zagreb zastupanog po punomoćniku Pavle Fellner</item>
      <item>GRAD SPLIT, OIB 78755598868, Branimirova obala 17, 21000 Split</item>
      <item>Hrvatske vode, pravna osoba za upravljanje vodama, OIB 28921383001, Grada Vukovara 220, 10000 Zagreb</item>
      <item>GRAD ZAGREB, OIB 61817894937, Trg S. Radića 1, 10000 Zagreb</item>
      <item>GRAD RIJEKA, OIB 54382731928, Korzo 16, 51000 Rijeka</item>
      <item>ZOU ECIJA KULJIŠ BAJIĆ I MERI BLASLOV PAVASOVIĆ, OIB 14645320041, Ćiril Metodova 38, 21000 Split</item>
      <item>Trgovinski centar Zadar - FAZA 2 d.o.o., za građenje i promet nekretnina, OIB 70447395541, Murvička 1, 23000 Zadar zastupanog po punomoćniku Odvjetničko društvo VUKUŠIĆ BOKAN i partneri, društvo s ograničenom odgovornošću</item>
      <item>Hrvatska radiotelevizija, OIB 68419124305, Prisavlje 3, 10000 Zagreb</item>
      <item>CROATIA osiguranje d.d., OIB 26187994862, Vatroslava Jagića 33, 10000 Zagreb</item>
      <item>FABRICOR d.o.o. za poslovanje nekretninama, OIB 67341813664, Škorpikova 34/2, 10000 Zagreb zastupanog po punomoćniku Mihaela Blažević</item>
      <item>ERSTE&amp;STEIERMÄRKISCHE BANKA dioničko društvo, OIB 23057039320, Jadranski Trg 3/a, 51000 Rijeka zastupanog po punomoćniku OD MAĐARIĆ &amp; LUI</item>
      <item>MANTA d.o.o. za građenje, projektiranje i poslovanje nekretninama, OIB 44426143196, Jankomir 33, 10000 Zagreb zastupanog po punomoćniku OD Glinska &amp; Mišković d.o.o.</item>
      <item>AFIRMACIJA KARLOVAC društvo s ograničenom odgovornošću za poslovanje nekretninama, OIB 44734581304, Avenija Većeslava Holjevca 62, 10000 Zagreb</item>
      <item>GRANIT-VRKIĆ d.o.o., građenje, projektiranje, inženjering, OIB 70161208868, Avenija Većeslava Holjevca 62, 10000 Zagreb</item>
      <item>Revizorska tvrtka AUDITOR d.o.o., OIB 03457869045, Tamunić 11., 21212 Kaštel Sućurac</item>
      <item>KAUFMANN i HOFMANN društvo s ograničenom odgovornošću za poslovanje nekretninama, OIB 36528252072, Jankomir 33, 10000 Zagreb</item>
      <item>Josipa Pejić, OIB 43039671975, Žuti Breg 48b, 10000 Zagreb</item>
      <item>MERCATOR - H  društvo s ograničenom odgovornošću za trgovinu i proizvodnju, OIB 10045107278, Ljudevita Posavskog 5, 10360 Sesvete zastupanog po punomoćniku OD KOS I PARTNERI</item>
    </derivirana_varijabla>
  </DomainObject.Predmet.StrankaListFormatedWithAdressOIB>
  <DomainObject.Predmet.StrankaListNazivFormated>
    <izvorni_sadrzaj>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izvorni_sadrzaj>
    <derivirana_varijabla naziv="DomainObject.Predmet.StrankaListNazivFormated_1">
      <item>FINANCIJSKA AGENCIJA, RC SPLIT</item>
      <item>Grad Rijeka</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MERCATOR - H  društvo s ograničenom odgovornošću za trgovinu i proizvodnju</item>
    </derivirana_varijabla>
  </DomainObject.Predmet.StrankaListNazivFormated>
  <DomainObject.Predmet.StrankaListNazivFormatedOIB>
    <izvorni_sadrzaj>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AFIRMACIJA KARLOVAC društvo s ograničenom odgovornošću za poslovanje nekretninama, OIB 44734581304</item>
      <item>GRANIT-VRKIĆ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izvorni_sadrzaj>
    <derivirana_varijabla naziv="DomainObject.Predmet.StrankaListNazivFormatedOIB_1">
      <item>FINANCIJSKA AGENCIJA, RC SPLIT, OIB 85821130368</item>
      <item>Grad Rijeka, OIB 54382731928</item>
      <item>Marijana Barišić, OIB 77551742529</item>
      <item>Suzana Stanković, OIB 63505876253</item>
      <item>Gorica Žižović, OIB 85967193319</item>
      <item>Milena Lovrić, OIB 79935515104</item>
      <item>Sanja Slosar, OIB 84418156049</item>
      <item>Paula Marušić, OIB 73517537176</item>
      <item>Martina Juričević, OIB 89966963913</item>
      <item>Gabrijela Marić, OIB 59377613185</item>
      <item>Maja Didulica, OIB 00621075022</item>
      <item>Marija Matić, OIB 24766675563</item>
      <item>Marina Ptičar Papeš, OIB 55793789098</item>
      <item>Sandra Stapić, OIB 17249099318</item>
      <item>Nenad Pivac, OIB 62537641783</item>
      <item>Otjana Supičić, OIB 07950102446</item>
      <item>Mia Goliaš, OIB 43707854917</item>
      <item>Tanja Matulić, OIB 38405457334</item>
      <item>Maja Pavić, OIB 40050624867</item>
      <item>Tonća Jakić, OIB 31189045325</item>
      <item>Merica Ružić, OIB 74642941270</item>
      <item>Dajana Brkić, OIB 79068481996</item>
      <item>Snježana Grubišić, OIB 02006838592</item>
      <item>Suzana Stipić, OIB 04825225962</item>
      <item>Ana Benat, OIB 95560062464</item>
      <item>Nataša Gović, OIB 22979573277</item>
      <item>Nina Lemac, OIB 14805406013</item>
      <item>Ana Doljanin, OIB 03583461222</item>
      <item>Marijana Mišanović, OIB 70185483455</item>
      <item>Ivona Kurtović, OIB 33544539838</item>
      <item>Zorana Vuković, OIB 77278123425</item>
      <item>Danijela Đikić, OIB 01960286726</item>
      <item>Kristina Perković, OIB 53350489523</item>
      <item>Anita Botica Tafra, OIB 60592264658</item>
      <item>Tajana Habjančić, OIB 28462555325</item>
      <item>Sanja Pejkanović, OIB 04662331286</item>
      <item>Amalija Grljušić, OIB 44883238036</item>
      <item>Miranda Krnjača, OIB 07217965286</item>
      <item>Ivana Adamček, OIB 52477039047</item>
      <item>Tanja Perišić, OIB 87161752705</item>
      <item>Irena Plazibat, OIB 13174903392</item>
      <item>Aleksandra Markušić, OIB 29606106466</item>
      <item>Mira Čutura, OIB 53976695131</item>
      <item>Željka Bubić, OIB 59083759001</item>
      <item>Kristina Jaranović, OIB 58605639937</item>
      <item>Barbara Lukavečki, OIB 48591083566</item>
      <item>Grad Osijek, OIB 30050049642</item>
      <item>PLODINE dioničko društvo za trgovinu i usluge, OIB 92510683607</item>
      <item>Ministarstvo financija RH, OIB 18683136487</item>
      <item>Hrvatski Telekom d.d., OIB 81793146560</item>
      <item>Hrvatske vode, pravna osoba za upravljanje vodama, OIB 28921383001</item>
      <item>UNIQA osiguranje d.d., OIB 75665455333</item>
      <item>GRADSKA ČISTOĆA društvo s ograničenom odgovornošću za održavanje čistoće i odlaganje komunalnog otpada, OIB 54873130289</item>
      <item>ČISTOĆA društvo s ograničenom odgovornošću za obavljanje komunalnih djelatnosti održavanja čistoće i odlaganja komunaln, OIB 38812451417</item>
      <item>INTEREUROPA, logističke usluge, društvo s ograničenom odgovornošću, OIB 85514716931</item>
      <item>GRAD PULA, OIB 79517841355</item>
      <item>SOCIETE GENERALE-SPLITSKA BANKA dioničko društvo, OIB 69326397242</item>
      <item>Hrvatsko društvo skladatelja, OIB 56668956985</item>
      <item>GRAD SPLIT, OIB 78755598868</item>
      <item>Hrvatske vode, pravna osoba za upravljanje vodama, OIB 28921383001</item>
      <item>GRAD ZAGREB, OIB 61817894937</item>
      <item>GRAD RIJEKA, OIB 54382731928</item>
      <item>ZOU ECIJA KULJIŠ BAJIĆ I MERI BLASLOV PAVASOVIĆ, OIB 14645320041</item>
      <item>Trgovinski centar Zadar - FAZA 2 d.o.o., za građenje i promet nekretnina, OIB 70447395541</item>
      <item>Hrvatska radiotelevizija, OIB 68419124305</item>
      <item>CROATIA osiguranje d.d., OIB 26187994862</item>
      <item>FABRICOR d.o.o. za poslovanje nekretninama, OIB 67341813664</item>
      <item>ERSTE&amp;STEIERMÄRKISCHE BANKA dioničko društvo, OIB 23057039320</item>
      <item>MANTA d.o.o. za građenje, projektiranje i poslovanje nekretninama, OIB 44426143196</item>
      <item>AFIRMACIJA KARLOVAC društvo s ograničenom odgovornošću za poslovanje nekretninama, OIB 44734581304</item>
      <item>GRANIT-VRKIĆ d.o.o., građenje, projektiranje, inženjering, OIB 70161208868</item>
      <item>Revizorska tvrtka AUDITOR d.o.o., OIB 03457869045</item>
      <item>KAUFMANN i HOFMANN društvo s ograničenom odgovornošću za poslovanje nekretninama, OIB 36528252072</item>
      <item>Josipa Pejić, OIB 43039671975</item>
      <item>MERCATOR - H  društvo s ograničenom odgovornošću za trgovinu i proizvodnju, OIB 10045107278</item>
    </derivirana_varijabla>
  </DomainObject.Predmet.StrankaListNazivFormatedOIB>
  <DomainObject.Predmet.ProtuStrankaListFormated>
    <izvorni_sadrzaj>
      <item>AKU-STAS, društvo s ograničenom odgovornošću za građevinarstvo, računovodstvene usluge, unutarnju i vanjsku trgovinu u ste</item>
    </izvorni_sadrzaj>
    <derivirana_varijabla naziv="DomainObject.Predmet.ProtuStrankaListFormated_1">
      <item>AKU-STAS, društvo s ograničenom odgovornošću za građevinarstvo, računovodstvene usluge, unutarnju i vanjsku trgovinu u ste</item>
    </derivirana_varijabla>
  </DomainObject.Predmet.ProtuStrankaListFormated>
  <DomainObject.Predmet.ProtuStrankaListFormatedOIB>
    <izvorni_sadrzaj>
      <item>AKU-STAS, društvo s ograničenom odgovornošću za građevinarstvo, računovodstvene usluge, unutarnju i vanjsku trgovinu u ste, OIB 80716837908</item>
    </izvorni_sadrzaj>
    <derivirana_varijabla naziv="DomainObject.Predmet.ProtuStrankaListFormatedOIB_1">
      <item>AKU-STAS, društvo s ograničenom odgovornošću za građevinarstvo, računovodstvene usluge, unutarnju i vanjsku trgovinu u ste, OIB 80716837908</item>
    </derivirana_varijabla>
  </DomainObject.Predmet.ProtuStrankaListFormatedOIB>
  <DomainObject.Predmet.ProtuStrankaListFormatedWithAdress>
    <izvorni_sadrzaj>
      <item>AKU-STAS, društvo s ograničenom odgovornošću za građevinarstvo, računovodstvene usluge, unutarnju i vanjsku trgovinu u ste, Velebitska 87, 21000 Split</item>
    </izvorni_sadrzaj>
    <derivirana_varijabla naziv="DomainObject.Predmet.ProtuStrankaListFormatedWithAdress_1">
      <item>AKU-STAS, društvo s ograničenom odgovornošću za građevinarstvo, računovodstvene usluge, unutarnju i vanjsku trgovinu u ste, Velebitska 87, 21000 Split</item>
    </derivirana_varijabla>
  </DomainObject.Predmet.ProtuStrankaListFormatedWithAdress>
  <DomainObject.Predmet.ProtuStrankaListFormatedWithAdressOIB>
    <izvorni_sadrzaj>
      <item>AKU-STAS, društvo s ograničenom odgovornošću za građevinarstvo, računovodstvene usluge, unutarnju i vanjsku trgovinu u ste, OIB 80716837908, Velebitska 87, 21000 Split</item>
    </izvorni_sadrzaj>
    <derivirana_varijabla naziv="DomainObject.Predmet.ProtuStrankaListFormatedWithAdressOIB_1">
      <item>AKU-STAS, društvo s ograničenom odgovornošću za građevinarstvo, računovodstvene usluge, unutarnju i vanjsku trgovinu u ste, OIB 80716837908, Velebitska 87, 21000 Split</item>
    </derivirana_varijabla>
  </DomainObject.Predmet.ProtuStrankaListFormatedWithAdressOIB>
  <DomainObject.Predmet.ProtuStrankaListNazivFormated>
    <izvorni_sadrzaj>
      <item>AKU-STAS, društvo s ograničenom odgovornošću za građevinarstvo, računovodstvene usluge, unutarnju i vanjsku trgovinu u ste</item>
    </izvorni_sadrzaj>
    <derivirana_varijabla naziv="DomainObject.Predmet.ProtuStrankaListNazivFormated_1">
      <item>AKU-STAS, društvo s ograničenom odgovornošću za građevinarstvo, računovodstvene usluge, unutarnju i vanjsku trgovinu u ste</item>
    </derivirana_varijabla>
  </DomainObject.Predmet.ProtuStrankaListNazivFormated>
  <DomainObject.Predmet.ProtuStrankaListNazivFormatedOIB>
    <izvorni_sadrzaj>
      <item>AKU-STAS, društvo s ograničenom odgovornošću za građevinarstvo, računovodstvene usluge, unutarnju i vanjsku trgovinu u ste, OIB 80716837908</item>
    </izvorni_sadrzaj>
    <derivirana_varijabla naziv="DomainObject.Predmet.ProtuStrankaListNazivFormatedOIB_1">
      <item>AKU-STAS, društvo s ograničenom odgovornošću za građevinarstvo, računovodstvene usluge, unutarnju i vanjsku trgovinu u ste, OIB 80716837908</item>
    </derivirana_varijabla>
  </DomainObject.Predmet.ProtuStrankaListNazivFormatedOIB>
  <DomainObject.Predmet.OstaliListFormated>
    <izvorni_sadrzaj>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zvorni_sadrzaj>
    <derivirana_varijabla naziv="DomainObject.Predmet.OstaliListFormated_1">
      <item>Nenad Pivac</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punomoćnik sudionika u postupku Hrvatsko društvo skladatelja</item>
      <item>Mihaela Blažević punomoćnik sudionika u postupku FABRICOR d.o.o. za poslovanje nekretninama</item>
      <item>Odvjetničko društvo VUKUŠIĆ BOKAN i partneri, društvo s ograničenom odgovornošću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derivirana_varijabla>
  </DomainObject.Predmet.OstaliListFormated>
  <DomainObject.Predmet.OstaliListFormatedOIB>
    <izvorni_sadrzaj>
      <item>Nenad Pivac, OIB 62537641783</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izvorni_sadrzaj>
    <derivirana_varijabla naziv="DomainObject.Predmet.OstaliListFormatedOIB_1">
      <item>Nenad Pivac, OIB 62537641783</item>
      <item>ZUO V.KNEŽEVIĆ, E.BRADAMANTE, M.HINIĆ MUSLIM, I. RADIĆ, B. PAVKOVIĆ, S. PERHAT SMILJANIĆ I N.KNEŽEVIĆ punomoćnik sudionika u postupku Grad Rijeka</item>
      <item>Županijsko državno odvjetništvo u Splitu punomoćnik sudionika u postupku Ministarstvo financija RH</item>
      <item>OD MAĐARIĆ &amp; LUI punomoćnik sudionika u postupku ERSTE&amp;STEIERMÄRKISCHE BANKA dioničko društvo</item>
      <item>Pavle Fellner, OIB 66210646862 punomoćnik sudionika u postupku Hrvatsko društvo skladatelja</item>
      <item>Mihaela Blažević punomoćnik sudionika u postupku FABRICOR d.o.o. za poslovanje nekretninama</item>
      <item>Odvjetničko društvo VUKUŠIĆ BOKAN i partneri, društvo s ograničenom odgovornošću, OIB 78236605503 punomoćnik sudionika u postupku Trgovinski centar Zadar - FAZA 2 d.o.o., za građenje i promet nekretnina</item>
      <item>ZOU V.KNEŽEVIĆ, E.BRADAMANTE, M.HINIĆ MUSLIM, I.RADIĆ, B.PAVKOVIĆ, S.PERHAT I N.KNEŽEVIĆ punomoćnik sudionika u postupku Grad Rijeka</item>
      <item>OD KOS I PARTNERI punomoćnik sudionika u postupku MERCATOR - H  društvo s ograničenom odgovornošću za trgovinu i proizvodnju</item>
      <item>OD Glinska &amp; Mišković d.o.o. punomoćnik sudionika u postupku MANTA d.o.o. za građenje, projektiranje i poslovanje nekretninama</item>
    </derivirana_varijabla>
  </DomainObject.Predmet.OstaliListFormatedOIB>
  <DomainObject.Predmet.OstaliListFormatedWithAdress>
    <izvorni_sadrzaj>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zvorni_sadrzaj>
    <derivirana_varijabla naziv="DomainObject.Predmet.OstaliListFormatedWithAdress_1">
      <item>Nenad Pivac,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derivirana_varijabla>
  </DomainObject.Predmet.OstaliListFormatedWithAdress>
  <DomainObject.Predmet.OstaliListFormatedWithAdressOIB>
    <izvorni_sadrzaj>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izvorni_sadrzaj>
    <derivirana_varijabla naziv="DomainObject.Predmet.OstaliListFormatedWithAdressOIB_1">
      <item>Nenad Pivac, OIB 62537641783, Velebitska 87, 21000 Split</item>
      <item>ZUO V.KNEŽEVIĆ, E.BRADAMANTE, M.HINIĆ MUSLIM, I. RADIĆ, B. PAVKOVIĆ, S. PERHAT SMILJANIĆ I N.KNEŽEVIĆ, Ribarska 4, 51000 Rijeka punomoćnik sudionika u postupku Grad Rijeka</item>
      <item>Županijsko državno odvjetništvo u Splitu, Gundulićeva 29a, 21000 Split punomoćnik sudionika u postupku Ministarstvo financija RH</item>
      <item>OD MAĐARIĆ &amp; LUI, Ivana Cankara 7, 42000 Varaždin punomoćnik sudionika u postupku ERSTE&amp;STEIERMÄRKISCHE BANKA dioničko društvo</item>
      <item>Pavle Fellner, OIB 66210646862, Jurišićeva 1A, 10000 Zagreb punomoćnik sudionika u postupku Hrvatsko društvo skladatelja</item>
      <item>Mihaela Blažević, Prilaz Gjure Deželića 51, 10000 Zagreb punomoćnik sudionika u postupku FABRICOR d.o.o. za poslovanje nekretninama</item>
      <item>Odvjetničko društvo VUKUŠIĆ BOKAN i partneri, društvo s ograničenom odgovornošću, OIB 78236605503, Polačišće 2, 23000 Zadar punomoćnik sudionika u postupku Trgovinski centar Zadar - FAZA 2 d.o.o., za građenje i promet nekretnina</item>
      <item>ZOU V.KNEŽEVIĆ, E.BRADAMANTE, M.HINIĆ MUSLIM, I.RADIĆ, B.PAVKOVIĆ, S.PERHAT I N.KNEŽEVIĆ, Ribarska 4, 51000 Rijeka punomoćnik sudionika u postupku Grad Rijeka</item>
      <item>OD KOS I PARTNERI, Nodilova 1, 10000 Zagreb punomoćnik sudionika u postupku MERCATOR - H  društvo s ograničenom odgovornošću za trgovinu i proizvodnju</item>
      <item>OD Glinska &amp; Mišković d.o.o., Ulica grada Vukovara 269f, 10000 Zagreb punomoćnik sudionika u postupku MANTA d.o.o. za građenje, projektiranje i poslovanje nekretninama</item>
    </derivirana_varijabla>
  </DomainObject.Predmet.OstaliListFormatedWithAdressOIB>
  <DomainObject.Predmet.OstaliListNazivFormated>
    <izvorni_sadrzaj>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 Glinska &amp; Mišković d.o.o.</item>
    </izvorni_sadrzaj>
    <derivirana_varijabla naziv="DomainObject.Predmet.OstaliListNazivFormated_1">
      <item>Nenad Pivac</item>
      <item>ZUO V.KNEŽEVIĆ, E.BRADAMANTE, M.HINIĆ MUSLIM, I. RADIĆ, B. PAVKOVIĆ, S. PERHAT SMILJANIĆ I N.KNEŽEVIĆ</item>
      <item>Županijsko državno odvjetništvo u Splitu</item>
      <item>OD MAĐARIĆ &amp; LUI</item>
      <item>Pavle Fellner</item>
      <item>Mihaela Blažević</item>
      <item>Odvjetničko društvo VUKUŠIĆ BOKAN i partneri, društvo s ograničenom odgovornošću</item>
      <item>ZOU V.KNEŽEVIĆ, E.BRADAMANTE, M.HINIĆ MUSLIM, I.RADIĆ, B.PAVKOVIĆ, S.PERHAT I N.KNEŽEVIĆ</item>
      <item>OD KOS I PARTNERI</item>
      <item>OD Glinska &amp; Mišković d.o.o.</item>
    </derivirana_varijabla>
  </DomainObject.Predmet.OstaliListNazivFormated>
  <DomainObject.Predmet.OstaliListNazivFormatedOIB>
    <izvorni_sadrzaj>
      <item>Nenad Pivac, OIB 62537641783</item>
      <item>ZUO V.KNEŽEVIĆ, E.BRADAMANTE, M.HINIĆ MUSLIM, I. RADIĆ, B. PAVKOVIĆ, S. PERHAT SMILJANIĆ I N.KNEŽEVIĆ</item>
      <item>Županijsko državno odvjetništvo u Splitu</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 Glinska &amp; Mišković d.o.o.</item>
    </izvorni_sadrzaj>
    <derivirana_varijabla naziv="DomainObject.Predmet.OstaliListNazivFormatedOIB_1">
      <item>Nenad Pivac, OIB 62537641783</item>
      <item>ZUO V.KNEŽEVIĆ, E.BRADAMANTE, M.HINIĆ MUSLIM, I. RADIĆ, B. PAVKOVIĆ, S. PERHAT SMILJANIĆ I N.KNEŽEVIĆ</item>
      <item>Županijsko državno odvjetništvo u Splitu</item>
      <item>OD MAĐARIĆ &amp; LUI</item>
      <item>Pavle Fellner, OIB 66210646862</item>
      <item>Mihaela Blažević</item>
      <item>Odvjetničko društvo VUKUŠIĆ BOKAN i partneri, društvo s ograničenom odgovornošću, OIB 78236605503</item>
      <item>ZOU V.KNEŽEVIĆ, E.BRADAMANTE, M.HINIĆ MUSLIM, I.RADIĆ, B.PAVKOVIĆ, S.PERHAT I N.KNEŽEVIĆ</item>
      <item>OD KOS I PARTNERI</item>
      <item>OD Glinska &amp; Mišković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AKU-STAS, društvo s ograničenom odgovornošću za građevinarstvo, računovodstvene usluge, unutarnju i vanjsku trgovinu u ste</izvorni_sadrzaj>
    <derivirana_varijabla naziv="DomainObject.Predmet.ProtustrankaIDrugi_1">AKU-STAS, društvo s ograničenom odgovornošću za građevinarstvo, računovodstvene usluge, unutarnju i vanjsku trgovinu u ste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AKU-STAS, društvo s ograničenom odgovornošću za građevinarstvo, računovodstvene usluge, unutarnju i vanjsku trgovinu u ste, OIB 80716837908, Velebitska 87, 21000 Split</izvorni_sadrzaj>
    <derivirana_varijabla naziv="DomainObject.Predmet.ProtustrankaIDrugiAdressOIB_1">AKU-STAS, društvo s ograničenom odgovornošću za građevinarstvo, računovodstvene usluge, unutarnju i vanjsku trgovinu u ste, OIB 80716837908, Velebitska 87,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 Glinska &amp; Mišković d.o.o.</item>
    </izvorni_sadrzaj>
    <derivirana_varijabla naziv="DomainObject.Predmet.SudioniciListNaziv_1">
      <item>AKU-STAS, društvo s ograničenom odgovornošću za građevinarstvo, računovodstvene usluge, unutarnju i vanjsku trgovinu u ste</item>
      <item>FINANCIJSKA AGENCIJA, RC SPLIT</item>
      <item>Nenad Pivac</item>
      <item>Grad Rijeka</item>
      <item>ZUO V.KNEŽEVIĆ, E.BRADAMANTE, M.HINIĆ MUSLIM, I. RADIĆ, B. PAVKOVIĆ, S. PERHAT SMILJANIĆ I N.KNEŽEVIĆ</item>
      <item>Marijana Barišić</item>
      <item>Suzana Stanković</item>
      <item>Gorica Žižović</item>
      <item>Milena Lovrić</item>
      <item>Sanja Slosar</item>
      <item>Paula Marušić</item>
      <item>Martina Juričević</item>
      <item>Gabrijela Marić</item>
      <item>Maja Didulica</item>
      <item>Marija Matić</item>
      <item>Marina Ptičar Papeš</item>
      <item>Sandra Stapić</item>
      <item>Nenad Pivac</item>
      <item>Otjana Supičić</item>
      <item>Mia Goliaš</item>
      <item>Tanja Matulić</item>
      <item>Maja Pavić</item>
      <item>Tonća Jakić</item>
      <item>Merica Ružić</item>
      <item>Dajana Brkić</item>
      <item>Snježana Grubišić</item>
      <item>Suzana Stipić</item>
      <item>Ana Benat</item>
      <item>Nataša Gović</item>
      <item>Nina Lemac</item>
      <item>Ana Doljanin</item>
      <item>Marijana Mišanović</item>
      <item>Ivona Kurtović</item>
      <item>Zorana Vuković</item>
      <item>Danijela Đikić</item>
      <item>Kristina Perković</item>
      <item>Anita Botica Tafra</item>
      <item>Tajana Habjančić</item>
      <item>Sanja Pejkanović</item>
      <item>Amalija Grljušić</item>
      <item>Miranda Krnjača</item>
      <item>Ivana Adamček</item>
      <item>Tanja Perišić</item>
      <item>Irena Plazibat</item>
      <item>Aleksandra Markušić</item>
      <item>Mira Čutura</item>
      <item>Željka Bubić</item>
      <item>Kristina Jaranović</item>
      <item>Barbara Lukavečki</item>
      <item>Grad Osijek</item>
      <item>PLODINE dioničko društvo za trgovinu i usluge</item>
      <item>Ministarstvo financija RH</item>
      <item>Županijsko državno odvjetništvo u Splitu</item>
      <item>Hrvatski Telekom d.d.</item>
      <item>Hrvatske vode, pravna osoba za upravljanje vodama</item>
      <item>UNIQA osiguranje d.d.</item>
      <item>GRADSKA ČISTOĆA društvo s ograničenom odgovornošću za održavanje čistoće i odlaganje komunalnog otpada</item>
      <item>ČISTOĆA društvo s ograničenom odgovornošću za obavljanje komunalnih djelatnosti održavanja čistoće i odlaganja komunaln</item>
      <item>INTEREUROPA, logističke usluge, društvo s ograničenom odgovornošću</item>
      <item>GRAD PULA</item>
      <item>SOCIETE GENERALE-SPLITSKA BANKA dioničko društvo</item>
      <item>Hrvatsko društvo skladatelja</item>
      <item>GRAD SPLIT</item>
      <item>Hrvatske vode, pravna osoba za upravljanje vodama</item>
      <item>GRAD ZAGREB</item>
      <item>GRAD RIJEKA</item>
      <item>ZOU ECIJA KULJIŠ BAJIĆ I MERI BLASLOV PAVASOVIĆ</item>
      <item>Trgovinski centar Zadar - FAZA 2 d.o.o., za građenje i promet nekretnina</item>
      <item>Hrvatska radiotelevizija</item>
      <item>CROATIA osiguranje d.d.</item>
      <item>FABRICOR d.o.o. za poslovanje nekretninama</item>
      <item>ERSTE&amp;STEIERMÄRKISCHE BANKA dioničko društvo</item>
      <item>MANTA d.o.o. za građenje, projektiranje i poslovanje nekretninama</item>
      <item>AFIRMACIJA KARLOVAC društvo s ograničenom odgovornošću za poslovanje nekretninama</item>
      <item>GRANIT-VRKIĆ d.o.o., građenje, projektiranje, inženjering</item>
      <item>Revizorska tvrtka AUDITOR d.o.o.</item>
      <item>KAUFMANN i HOFMANN društvo s ograničenom odgovornošću za poslovanje nekretninama</item>
      <item>Josipa Pejić</item>
      <item>OD MAĐARIĆ &amp; LUI</item>
      <item>Pavle Fellner</item>
      <item>Mihaela Blažević</item>
      <item>Odvjetničko društvo VUKUŠIĆ BOKAN i partneri, društvo s ograničenom odgovornošću</item>
      <item>ZOU V.KNEŽEVIĆ, E.BRADAMANTE, M.HINIĆ MUSLIM, I.RADIĆ, B.PAVKOVIĆ, S.PERHAT I N.KNEŽEVIĆ</item>
      <item>MERCATOR - H  društvo s ograničenom odgovornošću za trgovinu i proizvodnju</item>
      <item>OD KOS I PARTNERI</item>
      <item>OD Glinska &amp; Mišković d.o.o.</item>
    </derivirana_varijabla>
  </DomainObject.Predmet.SudioniciListNaziv>
  <DomainObject.Predmet.SudioniciListAdressOIB>
    <izvorni_sadrzaj>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Trgovinski centar Zadar - FAZA 2 d.o.o., za građenje i promet nekretnina, OIB 70447395541, Murvička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AFIRMACIJA KARLOVAC društvo s ograničenom odgovornošću za poslovanje nekretninama, OIB 44734581304, Avenija Većeslava Holjevca 62,10000 Zagreb</item>
      <item>GRANIT-VRKIĆ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 Glinska &amp; Mišković d.o.o., Ulica grada Vukovara 269f,10000 Zagreb</item>
    </izvorni_sadrzaj>
    <derivirana_varijabla naziv="DomainObject.Predmet.SudioniciListAdressOIB_1">
      <item>AKU-STAS, društvo s ograničenom odgovornošću za građevinarstvo, računovodstvene usluge, unutarnju i vanjsku trgovinu u ste, OIB 80716837908, Velebitska 87,21000 Split</item>
      <item>FINANCIJSKA AGENCIJA, RC SPLIT, OIB 85821130368, Mažuranićevo šetalište 24 b,21000 Split</item>
      <item>Nenad Pivac, OIB 62537641783, Velebitska 87,21000 Split</item>
      <item>Grad Rijeka, OIB 54382731928, Korzo 16,51000 Rijeka</item>
      <item>ZUO V.KNEŽEVIĆ, E.BRADAMANTE, M.HINIĆ MUSLIM, I. RADIĆ, B. PAVKOVIĆ, S. PERHAT SMILJANIĆ I N.KNEŽEVIĆ, Ribarska 4,51000 Rijeka</item>
      <item>Marijana Barišić, OIB 77551742529, Veli Vrh 8a,52100 Galižana</item>
      <item>Suzana Stanković, OIB 63505876253, Banovčeva 3,52100 Pula</item>
      <item>Gorica Žižović, OIB 85967193319, Preradovićeva Ulica 20,52100 Pula</item>
      <item>Milena Lovrić, OIB 79935515104, Ledine 24,21212 Kaštel Sućurac</item>
      <item>Sanja Slosar, OIB 84418156049, Davorina Trinajstića 5,51410 Opatija</item>
      <item>Paula Marušić, OIB 73517537176, Donji Zemunik Ulica Xx 1,23222 Zemunik Donji</item>
      <item>Martina Juričević, OIB 89966963913, Ulica Petra Zoranića 6a,23242 Posedarje</item>
      <item>Gabrijela Marić, OIB 59377613185, Baruna Vjenceslava Lilienberga 4,23000 Zadar</item>
      <item>Maja Didulica, OIB 00621075022, Ulica Dr. Franje Tuđmana 31,23241 Poličnik</item>
      <item>Marija Matić, OIB 24766675563, Hrvatskih Vitezova 30,21000 Kamen</item>
      <item>Marina Ptičar Papeš, OIB 55793789098, Ferenščica I. 25,10000 Zagreb</item>
      <item>Sandra Stapić, OIB 17249099318, Josipa Hatzea 30,23000 Zadar</item>
      <item>Nenad Pivac, OIB 62537641783, Velebitska 87,21000 Split</item>
      <item>Otjana Supičić, OIB 07950102446, Ivićeva Ulica 14,21210 Vranjic</item>
      <item>Mia Goliaš, OIB 43707854917, Marina Getaldića 19,21000 Split</item>
      <item>Tanja Matulić, OIB 38405457334, Put Radoševca 25,21000 Split</item>
      <item>Maja Pavić, OIB 40050624867, Andrije Kačića Miošića 11,20350 Metković</item>
      <item>Tonća Jakić, OIB 31189045325, Andrije Kačića Miošića 9,20350 Metković</item>
      <item>Merica Ružić, OIB 74642941270, Velebitska 65,21000 Split</item>
      <item>Dajana Brkić, OIB 79068481996, Josipe Glembaj 15,31207 Tenja</item>
      <item>Snježana Grubišić, OIB 02006838592, Put Mira 20,21210 Solin</item>
      <item>Suzana Stipić, OIB 04825225962, Ulica Lazi 4,10370 Dragošička</item>
      <item>Ana Benat, OIB 95560062464, Podlukovnik 10,22000 Bilice</item>
      <item>Nataša Gović, OIB 22979573277, Put Bioca 2a,22000 Šibenik</item>
      <item>Nina Lemac, OIB 14805406013, Stjepana Radića 105,22000 Šibenik</item>
      <item>Ana Doljanin, OIB 03583461222, Gašpini 20,21210 Solin</item>
      <item>Marijana Mišanović, OIB 70185483455, Lovački Put 5,20350 Metković</item>
      <item>Ivona Kurtović, OIB 33544539838, Grada Gospića 5,21000 Split</item>
      <item>Zorana Vuković, OIB 77278123425, Pujanke 79,21000 Split</item>
      <item>Danijela Đikić, OIB 01960286726, Put Točila 6,21000 Split</item>
      <item>Kristina Perković, OIB 53350489523, Stjepana Draganića 9,10000 Zagreb</item>
      <item>Anita Botica Tafra, OIB 60592264658, Kukuljevićeva 1,21000 Split</item>
      <item>Tajana Habjančić, OIB 28462555325, Ulica Čempresa 7,10000 Zagreb</item>
      <item>Sanja Pejkanović, OIB 04662331286, Pulac 47,51000 Rijeka</item>
      <item>Amalija Grljušić, OIB 44883238036, Listopadska 1,10000 Zagreb</item>
      <item>Miranda Krnjača, OIB 07217965286, Ulica Don Frane Bulića 117,21210 Solin</item>
      <item>Ivana Adamček, OIB 52477039047, Martina Divalta 72,31000 Osijek</item>
      <item>Tanja Perišić, OIB 87161752705, Vukovarska 21,21000 Split</item>
      <item>Irena Plazibat, OIB 13174903392, M.marulića 48,21204 Dugopolje</item>
      <item>Aleksandra Markušić, OIB 29606106466, Vladka Mačeka 38,10450 Jastrebarsko</item>
      <item>Mira Čutura, OIB 53976695131, Nova Ves 44,10000 Zagreb</item>
      <item>Željka Bubić, OIB 59083759001, Ulica Marka Marulića 8,23000 Murvica</item>
      <item>Kristina Jaranović, OIB 58605639937, Negrijeva Ulica 9,52100 Pula</item>
      <item>Barbara Lukavečki, OIB 48591083566, Trpanjska 6,31000 Osijek</item>
      <item>Grad Osijek, OIB 30050049642, F. Kuhača 9,31000 Osijek</item>
      <item>PLODINE dioničko društvo za trgovinu i usluge, OIB 92510683607, Ružićeva 29,51000 Rijeka</item>
      <item>Ministarstvo financija RH, OIB 18683136487, Katančićeva 5,10000 Zagreb</item>
      <item>Županijsko državno odvjetništvo u Splitu, Gundulićeva 29a,21000 Split</item>
      <item>Hrvatski Telekom d.d., OIB 81793146560, Roberta Frangeša Mihanovića 9,10000 Zagreb</item>
      <item>Hrvatske vode, pravna osoba za upravljanje vodama, OIB 28921383001, Grada Vukovara 220,10000 Zagreb</item>
      <item>UNIQA osiguranje d.d., OIB 75665455333, Planinska 13 A,10000 Zagreb</item>
      <item>GRADSKA ČISTOĆA društvo s ograničenom odgovornošću za održavanje čistoće i odlaganje komunalnog otpada, OIB 54873130289, Stjepana Radića 100,22000 Šibenik</item>
      <item>ČISTOĆA društvo s ograničenom odgovornošću za obavljanje komunalnih djelatnosti održavanja čistoće i odlaganja komunaln, OIB 38812451417, Put Plokita 81,21000 Split</item>
      <item>INTEREUROPA, logističke usluge, društvo s ograničenom odgovornošću, OIB 85514716931, Josipa Lončara 3,10000 Zagreb</item>
      <item>GRAD PULA, OIB 79517841355, Forum 1,52100 Pula</item>
      <item>SOCIETE GENERALE-SPLITSKA BANKA dioničko društvo, OIB 69326397242, Ruđera Boškovića 16,21000 Split</item>
      <item>Hrvatsko društvo skladatelja, OIB 56668956985, Berislavićeva 9,10000 Zagreb</item>
      <item>GRAD SPLIT, OIB 78755598868, Branimirova obala 17,21000 Split</item>
      <item>Hrvatske vode, pravna osoba za upravljanje vodama, OIB 28921383001, Grada Vukovara 220,10000 Zagreb</item>
      <item>GRAD ZAGREB, OIB 61817894937, Trg S. Radića 1,10000 Zagreb</item>
      <item>GRAD RIJEKA, OIB 54382731928, Korzo 16,51000 Rijeka</item>
      <item>ZOU ECIJA KULJIŠ BAJIĆ I MERI BLASLOV PAVASOVIĆ, OIB 14645320041, Ćiril Metodova 38,21000 Split</item>
      <item>Trgovinski centar Zadar - FAZA 2 d.o.o., za građenje i promet nekretnina, OIB 70447395541, Murvička 1,23000 Zadar</item>
      <item>Hrvatska radiotelevizija, OIB 68419124305, Prisavlje 3,10000 Zagreb</item>
      <item>CROATIA osiguranje d.d., OIB 26187994862, Vatroslava Jagića 33,10000 Zagreb</item>
      <item>FABRICOR d.o.o. za poslovanje nekretninama, OIB 67341813664, Škorpikova 34/2,10000 Zagreb</item>
      <item>ERSTE&amp;STEIERMÄRKISCHE BANKA dioničko društvo, OIB 23057039320, Jadranski Trg 3/a,51000 Rijeka</item>
      <item>MANTA d.o.o. za građenje, projektiranje i poslovanje nekretninama, OIB 44426143196, Jankomir 33,10000 Zagreb</item>
      <item>AFIRMACIJA KARLOVAC društvo s ograničenom odgovornošću za poslovanje nekretninama, OIB 44734581304, Avenija Većeslava Holjevca 62,10000 Zagreb</item>
      <item>GRANIT-VRKIĆ d.o.o., građenje, projektiranje, inženjering, OIB 70161208868, Avenija Većeslava Holjevca 62,10000 Zagreb</item>
      <item>Revizorska tvrtka AUDITOR d.o.o., OIB 03457869045, Tamunić 11.,21212 Kaštel Sućurac</item>
      <item>KAUFMANN i HOFMANN društvo s ograničenom odgovornošću za poslovanje nekretninama, OIB 36528252072, Jankomir 33,10000 Zagreb</item>
      <item>Josipa Pejić, OIB 43039671975, Žuti Breg 48b,10000 Zagreb</item>
      <item>OD MAĐARIĆ &amp; LUI, Ivana Cankara 7,42000 Varaždin</item>
      <item>Pavle Fellner, OIB 66210646862, Jurišićeva 1A,10000 Zagreb</item>
      <item>Mihaela Blažević, Prilaz Gjure Deželića 51,10000 Zagreb</item>
      <item>Odvjetničko društvo VUKUŠIĆ BOKAN i partneri, društvo s ograničenom odgovornošću, OIB 78236605503, Polačišće 2,23000 Zadar</item>
      <item>ZOU V.KNEŽEVIĆ, E.BRADAMANTE, M.HINIĆ MUSLIM, I.RADIĆ, B.PAVKOVIĆ, S.PERHAT I N.KNEŽEVIĆ, Ribarska 4,51000 Rijeka</item>
      <item>MERCATOR - H  društvo s ograničenom odgovornošću za trgovinu i proizvodnju, OIB 10045107278, Ljudevita Posavskog 5,10360 Sesvete</item>
      <item>OD KOS I PARTNERI, Nodilova 1,10000 Zagreb</item>
      <item>OD Glinska &amp; Mišković d.o.o., Ulica grada Vukovara 269f,10000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80716837908</item>
      <item>, OIB 85821130368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null</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70447395541</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null</item>
    </izvorni_sadrzaj>
    <derivirana_varijabla naziv="DomainObject.Predmet.SudioniciListNazivOIB_1">
      <item>, OIB 80716837908</item>
      <item>, OIB 85821130368</item>
      <item>, OIB 62537641783</item>
      <item>, OIB 54382731928</item>
      <item>, OIB null</item>
      <item>, OIB 77551742529</item>
      <item>, OIB 63505876253</item>
      <item>, OIB 85967193319</item>
      <item>, OIB 79935515104</item>
      <item>, OIB 84418156049</item>
      <item>, OIB 73517537176</item>
      <item>, OIB 89966963913</item>
      <item>, OIB 59377613185</item>
      <item>, OIB 00621075022</item>
      <item>, OIB 24766675563</item>
      <item>, OIB 55793789098</item>
      <item>, OIB 17249099318</item>
      <item>, OIB 62537641783</item>
      <item>, OIB 07950102446</item>
      <item>, OIB 43707854917</item>
      <item>, OIB 38405457334</item>
      <item>, OIB 40050624867</item>
      <item>, OIB 31189045325</item>
      <item>, OIB 74642941270</item>
      <item>, OIB 79068481996</item>
      <item>, OIB 02006838592</item>
      <item>, OIB 04825225962</item>
      <item>, OIB 95560062464</item>
      <item>, OIB 22979573277</item>
      <item>, OIB 14805406013</item>
      <item>, OIB 03583461222</item>
      <item>, OIB 70185483455</item>
      <item>, OIB 33544539838</item>
      <item>, OIB 77278123425</item>
      <item>, OIB 01960286726</item>
      <item>, OIB 53350489523</item>
      <item>, OIB 60592264658</item>
      <item>, OIB 28462555325</item>
      <item>, OIB 04662331286</item>
      <item>, OIB 44883238036</item>
      <item>, OIB 07217965286</item>
      <item>, OIB 52477039047</item>
      <item>, OIB 87161752705</item>
      <item>, OIB 13174903392</item>
      <item>, OIB 29606106466</item>
      <item>, OIB 53976695131</item>
      <item>, OIB 59083759001</item>
      <item>, OIB 58605639937</item>
      <item>, OIB 48591083566</item>
      <item>, OIB 30050049642</item>
      <item>, OIB 92510683607</item>
      <item>, OIB 18683136487</item>
      <item>, OIB null</item>
      <item>, OIB 81793146560</item>
      <item>, OIB 28921383001</item>
      <item>, OIB 75665455333</item>
      <item>, OIB 54873130289</item>
      <item>, OIB 38812451417</item>
      <item>, OIB 85514716931</item>
      <item>, OIB 79517841355</item>
      <item>, OIB 69326397242</item>
      <item>, OIB 56668956985</item>
      <item>, OIB 78755598868</item>
      <item>, OIB 28921383001</item>
      <item>, OIB 61817894937</item>
      <item>, OIB 54382731928</item>
      <item>, OIB 14645320041</item>
      <item>, OIB 70447395541</item>
      <item>, OIB 68419124305</item>
      <item>, OIB 26187994862</item>
      <item>, OIB 67341813664</item>
      <item>, OIB 23057039320</item>
      <item>, OIB 44426143196</item>
      <item>, OIB 44734581304</item>
      <item>, OIB 70161208868</item>
      <item>, OIB 03457869045</item>
      <item>, OIB 36528252072</item>
      <item>, OIB 43039671975</item>
      <item>, OIB null</item>
      <item>, OIB 66210646862</item>
      <item>, OIB null</item>
      <item>, OIB 78236605503</item>
      <item>, OIB null</item>
      <item>, OIB 10045107278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E0B3E-B572-4836-BED6-A9145AB15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3381</properties:Words>
  <properties:Characters>19205</properties:Characters>
  <properties:Lines>1455</properties:Lines>
  <properties:Paragraphs>780</properties:Paragraphs>
  <properties:TotalTime>371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2017-05-24T13:02:00Z</cp:lastPrinted>
  <dcterms:modified xmlns:xsi="http://www.w3.org/2001/XMLSchema-instance" xsi:type="dcterms:W3CDTF">2017-05-24T13:12:00Z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