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7e41" w14:paraId="5697e41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  <w:r w:rsidR="006E65D7">
        <w:rPr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A20C9E" w:rsidR="004266DC">
      <w:pPr>
        <w:widowControl/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U</w:t>
      </w:r>
      <w:r w:rsidR="0079566B">
        <w:rPr>
          <w:sz w:val="24"/>
          <w:szCs w:val="24"/>
        </w:rPr>
        <w:t xml:space="preserve"> postupku predst</w:t>
      </w:r>
      <w:r w:rsidR="00D768D7">
        <w:rPr>
          <w:sz w:val="24"/>
          <w:szCs w:val="24"/>
        </w:rPr>
        <w:t xml:space="preserve">ečajne nagodbe nad dužnikom </w:t>
      </w:r>
      <w:r w:rsidR="006E65D7" w:rsidRPr="006E65D7">
        <w:rPr>
          <w:sz w:val="24"/>
          <w:szCs w:val="24"/>
        </w:rPr>
        <w:t>VANSA d.o.o. za građevinarstvo i usluge, iz Zagreba, Male putine 6, OIB: 66429763351</w:t>
      </w:r>
      <w:r w:rsidR="00D768D7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79566B" w:rsidP="00623ACC" w:rsidR="00623ACC">
      <w:pPr>
        <w:widowControl/>
        <w:jc w:val="center"/>
        <w:rPr>
          <w:sz w:val="24"/>
          <w:szCs w:val="24"/>
        </w:rPr>
      </w:pPr>
      <w:r>
        <w:rPr>
          <w:b/>
          <w:sz w:val="24"/>
          <w:szCs w:val="24"/>
        </w:rPr>
        <w:t>KOJI</w:t>
      </w:r>
      <w:r w:rsidR="00D768D7">
        <w:rPr>
          <w:b/>
          <w:sz w:val="24"/>
          <w:szCs w:val="24"/>
        </w:rPr>
        <w:t xml:space="preserve"> VJEROVNICIMA PRIPADAJU</w:t>
      </w: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6E65D7" w:rsidP="00095AF4" w:rsidR="006E65D7" w:rsidRPr="006E65D7">
      <w:pPr>
        <w:pStyle w:val="Odlomakpopisa"/>
        <w:numPr>
          <w:ilvl w:val="0"/>
          <w:numId w:val="24"/>
        </w:numPr>
        <w:jc w:val="both"/>
        <w:rPr>
          <w:szCs w:val="22"/>
        </w:rPr>
      </w:pPr>
      <w:r>
        <w:rPr>
          <w:sz w:val="24"/>
          <w:szCs w:val="24"/>
        </w:rPr>
        <w:t xml:space="preserve">Izmijenjenim </w:t>
      </w:r>
      <w:r w:rsidR="009B1362" w:rsidRPr="00A20C9E">
        <w:rPr>
          <w:sz w:val="24"/>
          <w:szCs w:val="24"/>
        </w:rPr>
        <w:t xml:space="preserve">Planom restrukturiranja </w:t>
      </w:r>
      <w:r w:rsidR="00BE54BF" w:rsidRPr="00A20C9E">
        <w:rPr>
          <w:sz w:val="24"/>
          <w:szCs w:val="24"/>
        </w:rPr>
        <w:t xml:space="preserve">razvrstani </w:t>
      </w:r>
      <w:r>
        <w:rPr>
          <w:sz w:val="24"/>
          <w:szCs w:val="24"/>
        </w:rPr>
        <w:t>su vjerovnici kako slijedi:</w:t>
      </w:r>
    </w:p>
    <w:p w:rsidRDefault="006E65D7" w:rsidP="006E65D7" w:rsidR="006E65D7">
      <w:pPr>
        <w:pStyle w:val="Tijeloteksta"/>
      </w:pPr>
    </w:p>
    <w:p w:rsidRDefault="006E65D7" w:rsidP="006E65D7" w:rsidR="006E65D7">
      <w:pPr>
        <w:pStyle w:val="Tijeloteksta"/>
        <w:ind w:left="2585"/>
        <w:rPr>
          <w:rFonts w:cstheme="minorBidi"/>
          <w:b/>
          <w:bCs/>
          <w:szCs w:val="22"/>
        </w:rPr>
      </w:pPr>
      <w:r>
        <w:t>.</w:t>
      </w:r>
      <w:r>
        <w:rPr>
          <w:spacing w:val="4"/>
        </w:rPr>
        <w:t xml:space="preserve"> </w:t>
      </w:r>
      <w:r>
        <w:t xml:space="preserve">TABLICA </w:t>
      </w:r>
      <w:r>
        <w:rPr>
          <w:spacing w:val="-1"/>
        </w:rPr>
        <w:t>PRIJAVLJENIH</w:t>
      </w:r>
      <w:r>
        <w:rPr>
          <w:spacing w:val="3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-1"/>
        </w:rPr>
        <w:t>VJEROVNIKA</w:t>
      </w:r>
      <w:r>
        <w:rPr>
          <w:spacing w:val="1"/>
        </w:rPr>
        <w:t xml:space="preserve"> </w:t>
      </w:r>
      <w:r>
        <w:t>KOJI</w:t>
      </w:r>
      <w:r>
        <w:rPr>
          <w:spacing w:val="2"/>
        </w:rPr>
        <w:t xml:space="preserve"> </w:t>
      </w:r>
      <w:r>
        <w:t>NISU</w:t>
      </w:r>
      <w:r>
        <w:rPr>
          <w:spacing w:val="1"/>
        </w:rPr>
        <w:t xml:space="preserve"> </w:t>
      </w:r>
      <w:r>
        <w:rPr>
          <w:spacing w:val="-1"/>
        </w:rPr>
        <w:t>NIŽEG</w:t>
      </w:r>
      <w:r>
        <w:rPr>
          <w:spacing w:val="3"/>
        </w:rPr>
        <w:t xml:space="preserve"> </w:t>
      </w:r>
      <w:r>
        <w:rPr>
          <w:spacing w:val="-1"/>
        </w:rPr>
        <w:t>ISPLATNOG</w:t>
      </w:r>
      <w:r>
        <w:rPr>
          <w:spacing w:val="3"/>
        </w:rPr>
        <w:t xml:space="preserve"> </w:t>
      </w:r>
      <w:r>
        <w:rPr>
          <w:spacing w:val="-1"/>
        </w:rPr>
        <w:t>REDA</w:t>
      </w:r>
    </w:p>
    <w:p w:rsidRDefault="006E65D7" w:rsidP="006E65D7" w:rsidR="006E65D7">
      <w:pPr>
        <w:spacing w:before="5"/>
        <w:rPr>
          <w:b/>
          <w:bCs/>
          <w:sz w:val="25"/>
          <w:szCs w:val="25"/>
        </w:rPr>
      </w:pPr>
    </w:p>
    <w:tbl>
      <w:tblPr>
        <w:tblStyle w:val="TableNormal"/>
        <w:tblW w:type="pct" w:w="5046"/>
        <w:tblInd w:type="dxa" w:w="0"/>
        <w:tblLook w:val="01E0" w:noVBand="0" w:noHBand="0" w:lastColumn="1" w:firstColumn="1" w:lastRow="1" w:firstRow="1"/>
      </w:tblPr>
      <w:tblGrid>
        <w:gridCol w:w="22"/>
        <w:gridCol w:w="653"/>
        <w:gridCol w:w="21"/>
        <w:gridCol w:w="2462"/>
        <w:gridCol w:w="22"/>
        <w:gridCol w:w="1487"/>
        <w:gridCol w:w="21"/>
        <w:gridCol w:w="1213"/>
        <w:gridCol w:w="21"/>
        <w:gridCol w:w="1758"/>
        <w:gridCol w:w="25"/>
        <w:gridCol w:w="1610"/>
        <w:gridCol w:w="24"/>
        <w:gridCol w:w="1496"/>
        <w:gridCol w:w="24"/>
        <w:gridCol w:w="1339"/>
        <w:gridCol w:w="24"/>
        <w:gridCol w:w="1174"/>
        <w:gridCol w:w="24"/>
        <w:gridCol w:w="1628"/>
      </w:tblGrid>
      <w:tr w:rsidTr="001101AC" w:rsidR="006E65D7">
        <w:trPr>
          <w:trHeight w:hRule="exact" w:val="821"/>
        </w:trPr>
        <w:tc>
          <w:tcPr>
            <w:tcW w:type="pct" w:w="224"/>
            <w:gridSpan w:val="2"/>
            <w:tcBorders>
              <w:top w:space="0" w:sz="18" w:color="333333" w:val="single"/>
              <w:left w:space="0" w:sz="18" w:color="333333" w:val="single"/>
              <w:bottom w:space="0" w:sz="8" w:color="000000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6E65D7" w:rsidR="006E65D7">
            <w:pPr>
              <w:pStyle w:val="TableParagraph"/>
              <w:ind w:left="8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b/>
                <w:spacing w:val="-1"/>
              </w:rPr>
              <w:t>RBR</w:t>
            </w:r>
          </w:p>
        </w:tc>
        <w:tc>
          <w:tcPr>
            <w:tcW w:type="pct" w:w="825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6E65D7" w:rsidR="006E65D7">
            <w:pPr>
              <w:pStyle w:val="TableParagraph"/>
              <w:ind w:left="9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b/>
                <w:spacing w:val="-2"/>
              </w:rPr>
              <w:t>NAZIV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VJEROVNIKA</w:t>
            </w:r>
          </w:p>
        </w:tc>
        <w:tc>
          <w:tcPr>
            <w:tcW w:type="pct" w:w="501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6E65D7" w:rsidR="006E65D7">
            <w:pPr>
              <w:pStyle w:val="TableParagraph"/>
              <w:ind w:right="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b/>
              </w:rPr>
              <w:t>OIB</w:t>
            </w:r>
          </w:p>
        </w:tc>
        <w:tc>
          <w:tcPr>
            <w:tcW w:type="pct" w:w="410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6E65D7" w:rsidR="006E65D7">
            <w:pPr>
              <w:pStyle w:val="TableParagraph"/>
              <w:ind w:left="70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SJEDIŠTE</w:t>
            </w:r>
          </w:p>
        </w:tc>
        <w:tc>
          <w:tcPr>
            <w:tcW w:type="pct" w:w="591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6E65D7" w:rsidR="006E65D7">
            <w:pPr>
              <w:pStyle w:val="TableParagraph"/>
              <w:ind w:left="41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b/>
                <w:spacing w:val="-1"/>
              </w:rPr>
              <w:t>ADRESA</w:t>
            </w:r>
          </w:p>
        </w:tc>
        <w:tc>
          <w:tcPr>
            <w:tcW w:type="pct" w:w="543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lineRule="exact" w:line="234"/>
              <w:ind w:left="4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IZNOS</w:t>
            </w:r>
          </w:p>
          <w:p w:rsidRDefault="006E65D7" w:rsidR="006E65D7">
            <w:pPr>
              <w:pStyle w:val="TableParagraph"/>
              <w:spacing w:lineRule="atLeast" w:line="280" w:before="3"/>
              <w:ind w:right="347" w:left="354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UKUPNE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3"/>
              </w:rPr>
              <w:t>OBVEZE</w:t>
            </w:r>
          </w:p>
        </w:tc>
        <w:tc>
          <w:tcPr>
            <w:tcW w:type="pct" w:w="505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lineRule="exact" w:line="234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IZNOS</w:t>
            </w:r>
          </w:p>
          <w:p w:rsidRDefault="006E65D7" w:rsidR="006E65D7">
            <w:pPr>
              <w:pStyle w:val="TableParagraph"/>
              <w:spacing w:lineRule="atLeast" w:line="280" w:before="3"/>
              <w:ind w:right="294" w:left="296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UKUPNE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3"/>
              </w:rPr>
              <w:t>OBVEZE</w:t>
            </w:r>
          </w:p>
        </w:tc>
        <w:tc>
          <w:tcPr>
            <w:tcW w:type="pct" w:w="453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20"/>
              <w:ind w:hanging="29" w:right="84" w:left="119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1"/>
              </w:rPr>
              <w:t>OSPORENE</w:t>
            </w:r>
            <w:r>
              <w:rPr>
                <w:rFonts w:hAnsi="Times New Roman" w:ascii="Times New Roman"/>
                <w:spacing w:val="2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TRAŽBINE</w:t>
            </w:r>
          </w:p>
        </w:tc>
        <w:tc>
          <w:tcPr>
            <w:tcW w:type="pct" w:w="398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lineRule="exact" w:line="234"/>
              <w:ind w:left="5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NAMIREN</w:t>
            </w:r>
          </w:p>
          <w:p w:rsidRDefault="006E65D7" w:rsidR="006E65D7">
            <w:pPr>
              <w:pStyle w:val="TableParagraph"/>
              <w:spacing w:lineRule="atLeast" w:line="280" w:before="3"/>
              <w:ind w:right="36" w:left="37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E </w:t>
            </w:r>
            <w:r>
              <w:rPr>
                <w:rFonts w:hAnsi="Times New Roman" w:ascii="Times New Roman"/>
                <w:spacing w:val="-2"/>
              </w:rPr>
              <w:t>TRAŽBINE</w:t>
            </w:r>
          </w:p>
        </w:tc>
        <w:tc>
          <w:tcPr>
            <w:tcW w:type="pct" w:w="549"/>
            <w:gridSpan w:val="2"/>
            <w:tcBorders>
              <w:top w:space="0" w:sz="18" w:color="333333" w:val="single"/>
              <w:left w:space="0" w:sz="8" w:color="333333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20"/>
              <w:ind w:hanging="48" w:right="131" w:left="181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UTVRĐENE</w:t>
            </w:r>
            <w:r>
              <w:rPr>
                <w:rFonts w:hAnsi="Times New Roman" w:ascii="Times New Roman"/>
                <w:spacing w:val="2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TRAŽBINE</w:t>
            </w:r>
          </w:p>
        </w:tc>
      </w:tr>
      <w:tr w:rsidTr="001101AC" w:rsidR="006E65D7">
        <w:trPr>
          <w:trHeight w:hRule="exact" w:val="864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53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AERO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GRUPA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</w:p>
          <w:p w:rsidRDefault="006E65D7" w:rsidR="006E65D7">
            <w:pPr>
              <w:pStyle w:val="TableParagraph"/>
              <w:spacing w:before="3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klimatizaciju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3"/>
              </w:rPr>
              <w:t>ventilaciju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95224395923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47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Ulderika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4"/>
              </w:rPr>
              <w:t>Donadinia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44,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15.545,97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9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15.545,97</w:t>
            </w:r>
          </w:p>
        </w:tc>
      </w:tr>
      <w:tr w:rsidTr="001101AC" w:rsidR="006E65D7">
        <w:trPr>
          <w:trHeight w:hRule="exact" w:val="576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ALLIANZ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ZAGREB d.d.</w:t>
            </w:r>
          </w:p>
          <w:p w:rsidRDefault="006E65D7" w:rsidR="006E65D7">
            <w:pPr>
              <w:pStyle w:val="TableParagraph"/>
              <w:spacing w:before="3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za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osiguranje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23759810849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398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5"/>
              </w:rPr>
              <w:t>Heinzelova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70,</w:t>
            </w:r>
            <w:r>
              <w:rPr>
                <w:rFonts w:ascii="Times New Roman"/>
                <w:spacing w:val="30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8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960,35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4.687,64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9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4.687,64</w:t>
            </w:r>
          </w:p>
        </w:tc>
      </w:tr>
      <w:tr w:rsidTr="001101AC" w:rsidR="006E65D7">
        <w:trPr>
          <w:trHeight w:hRule="exact" w:val="577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ARS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KOPIJA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</w:p>
          <w:p w:rsidRDefault="006E65D7" w:rsidR="006E65D7">
            <w:pPr>
              <w:pStyle w:val="TableParagraph"/>
              <w:spacing w:before="3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usluge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76506138139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0"/>
              <w:ind w:right="217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Četvrte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poljanice</w:t>
            </w:r>
            <w:r>
              <w:rPr>
                <w:rFonts w:hAnsi="Times New Roman" w:ascii="Times New Roman"/>
                <w:spacing w:val="23"/>
              </w:rPr>
              <w:t xml:space="preserve"> </w:t>
            </w:r>
            <w:r>
              <w:rPr>
                <w:rFonts w:hAnsi="Times New Roman" w:ascii="Times New Roman"/>
              </w:rPr>
              <w:t>2,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15.350,00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9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15.350,00</w:t>
            </w:r>
          </w:p>
        </w:tc>
      </w:tr>
      <w:tr w:rsidTr="001101AC" w:rsidR="006E65D7">
        <w:trPr>
          <w:trHeight w:hRule="exact" w:val="864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AUTO</w:t>
            </w:r>
            <w:r>
              <w:rPr>
                <w:rFonts w:hAnsi="Times New Roman" w:ascii="Times New Roman"/>
                <w:spacing w:val="1"/>
              </w:rPr>
              <w:t xml:space="preserve"> </w:t>
            </w:r>
            <w:r>
              <w:rPr>
                <w:rFonts w:hAnsi="Times New Roman" w:ascii="Times New Roman"/>
              </w:rPr>
              <w:t>KREŠO</w:t>
            </w:r>
          </w:p>
          <w:p w:rsidRDefault="006E65D7" w:rsidR="006E65D7">
            <w:pPr>
              <w:pStyle w:val="TableParagraph"/>
              <w:spacing w:lineRule="auto" w:line="266" w:before="30"/>
              <w:ind w:right="453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TRGOVINA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3"/>
              </w:rPr>
              <w:t>trgovinu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2"/>
              </w:rPr>
              <w:t xml:space="preserve"> usluge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86226478738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53"/>
              <w:ind w:right="38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Biokovska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1/b,</w:t>
            </w:r>
            <w:r>
              <w:rPr>
                <w:rFonts w:ascii="Times New Roman"/>
                <w:spacing w:val="24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1.679,12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9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1.679,12</w:t>
            </w:r>
          </w:p>
        </w:tc>
      </w:tr>
      <w:tr w:rsidTr="001101AC" w:rsidR="006E65D7">
        <w:trPr>
          <w:trHeight w:hRule="exact" w:val="864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53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AUTOSERVIS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PEK</w:t>
            </w:r>
          </w:p>
          <w:p w:rsidRDefault="006E65D7" w:rsidR="006E65D7">
            <w:pPr>
              <w:pStyle w:val="TableParagraph"/>
              <w:spacing w:before="3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3"/>
              </w:rPr>
              <w:t>trgovinu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2"/>
              </w:rPr>
              <w:t xml:space="preserve"> usluge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92876585595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Pojatno</w:t>
            </w:r>
          </w:p>
        </w:tc>
        <w:tc>
          <w:tcPr>
            <w:tcW w:type="pct" w:w="59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53"/>
              <w:ind w:right="168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Matije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1"/>
              </w:rPr>
              <w:t>Gupca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22,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2"/>
              </w:rPr>
              <w:t>Pojatno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7.693,75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9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7.693,75</w:t>
            </w:r>
          </w:p>
        </w:tc>
      </w:tr>
      <w:tr w:rsidTr="001101AC" w:rsidR="006E65D7">
        <w:trPr>
          <w:gridBefore w:val="1"/>
          <w:wBefore w:type="pct" w:w="7"/>
          <w:trHeight w:hRule="exact" w:val="1153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53"/>
              <w:ind w:right="47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ZAGI</w:t>
            </w:r>
            <w:r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obrt</w:t>
            </w:r>
            <w:r>
              <w:rPr>
                <w:rFonts w:hAnsi="Times New Roman" w:ascii="Times New Roman"/>
                <w:spacing w:val="3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25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podopolagačke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usluge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21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trgovinu,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vl.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Darko</w:t>
            </w:r>
            <w:r>
              <w:rPr>
                <w:rFonts w:hAnsi="Times New Roman" w:ascii="Times New Roman"/>
                <w:spacing w:val="-3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Blažun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18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3769189312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spacing w:lineRule="auto" w:line="264"/>
              <w:ind w:right="91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4"/>
              </w:rPr>
              <w:t>Božjakovinska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33,</w:t>
            </w:r>
            <w:r>
              <w:rPr>
                <w:rFonts w:hAnsi="Times New Roman" w:ascii="Times New Roman"/>
                <w:spacing w:val="21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56.764,24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2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99.591,29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 xml:space="preserve">        0,00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99.591,29</w:t>
            </w:r>
          </w:p>
        </w:tc>
      </w:tr>
      <w:tr w:rsidTr="001101AC" w:rsidR="006E65D7">
        <w:trPr>
          <w:gridBefore w:val="1"/>
          <w:wBefore w:type="pct" w:w="7"/>
          <w:trHeight w:hRule="exact" w:val="1152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1101AC" w:rsidR="001101AC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 xml:space="preserve">     </w:t>
            </w:r>
          </w:p>
          <w:p w:rsidRDefault="001101AC" w:rsidR="001101AC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 xml:space="preserve">     7.</w:t>
            </w:r>
          </w:p>
          <w:p w:rsidRDefault="001101AC" w:rsidR="001101AC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DVA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2"/>
              </w:rPr>
              <w:t>B-PLAN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</w:p>
          <w:p w:rsidRDefault="006E65D7" w:rsidR="006E65D7">
            <w:pPr>
              <w:pStyle w:val="TableParagraph"/>
              <w:spacing w:lineRule="auto" w:line="264" w:before="30"/>
              <w:ind w:right="385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projektiranje,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građenje,</w:t>
            </w:r>
            <w:r>
              <w:rPr>
                <w:rFonts w:hAnsi="Times New Roman" w:ascii="Times New Roman"/>
                <w:spacing w:val="27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nadzor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-2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poslovanje</w:t>
            </w:r>
            <w:r>
              <w:rPr>
                <w:rFonts w:hAnsi="Times New Roman" w:ascii="Times New Roman"/>
                <w:spacing w:val="28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nekretnina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78721473167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spacing w:lineRule="auto" w:line="264"/>
              <w:ind w:right="25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Domobranska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1,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6.000,00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6.000,00</w:t>
            </w:r>
          </w:p>
        </w:tc>
      </w:tr>
      <w:tr w:rsidTr="001101AC" w:rsidR="006E65D7">
        <w:trPr>
          <w:gridBefore w:val="1"/>
          <w:wBefore w:type="pct" w:w="7"/>
          <w:trHeight w:hRule="exact" w:val="1153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53"/>
              <w:ind w:right="212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ELEOS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  <w:spacing w:val="-2"/>
              </w:rPr>
              <w:t>SAVJETOVANJE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</w:p>
          <w:p w:rsidRDefault="006E65D7" w:rsidR="006E65D7">
            <w:pPr>
              <w:pStyle w:val="TableParagraph"/>
              <w:spacing w:before="1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za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3"/>
              </w:rPr>
              <w:t>savjetovanje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3"/>
              </w:rPr>
              <w:t>trgovinu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57141004206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spacing w:lineRule="auto" w:line="264"/>
              <w:ind w:right="173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Vukomerec</w:t>
            </w:r>
            <w:r>
              <w:rPr>
                <w:rFonts w:ascii="Times New Roman"/>
              </w:rPr>
              <w:t xml:space="preserve"> 24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2"/>
              </w:rPr>
              <w:t>B,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4.006,62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4.006,62</w:t>
            </w:r>
          </w:p>
        </w:tc>
      </w:tr>
      <w:tr w:rsidTr="001101AC" w:rsidR="006E65D7">
        <w:trPr>
          <w:gridBefore w:val="1"/>
          <w:wBefore w:type="pct" w:w="7"/>
          <w:trHeight w:hRule="exact" w:val="864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53"/>
              <w:ind w:right="976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FINANCIJSKA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  <w:spacing w:val="-2"/>
              </w:rPr>
              <w:t>AGENCIJA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85821130368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50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Ulica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grada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6"/>
              </w:rPr>
              <w:t>V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5"/>
              </w:rPr>
              <w:t>kov</w:t>
            </w:r>
            <w:r>
              <w:rPr>
                <w:rFonts w:ascii="Times New Roman"/>
                <w:spacing w:val="2"/>
              </w:rPr>
              <w:t>a</w:t>
            </w:r>
            <w:r>
              <w:rPr>
                <w:rFonts w:ascii="Times New Roman"/>
                <w:spacing w:val="3"/>
              </w:rPr>
              <w:t>r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 xml:space="preserve">70,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90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57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176,49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814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176,49</w:t>
            </w:r>
          </w:p>
        </w:tc>
      </w:tr>
      <w:tr w:rsidTr="001101AC" w:rsidR="006E65D7">
        <w:trPr>
          <w:gridBefore w:val="1"/>
          <w:wBefore w:type="pct" w:w="7"/>
          <w:trHeight w:hRule="exact" w:val="864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10.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29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</w:rPr>
              <w:t>FLETNO</w:t>
            </w:r>
            <w:r>
              <w:rPr>
                <w:rFonts w:hAnsi="Times New Roman" w:ascii="Times New Roman"/>
                <w:spacing w:val="1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d.o.o.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21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otpremništvo,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trgovinu</w:t>
            </w:r>
            <w:r>
              <w:rPr>
                <w:rFonts w:hAnsi="Times New Roman" w:ascii="Times New Roman"/>
                <w:spacing w:val="2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27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usluge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53530454419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54"/>
              <w:ind w:right="316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5"/>
              </w:rPr>
              <w:t>Bleiweisova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27,</w:t>
            </w:r>
            <w:r>
              <w:rPr>
                <w:rFonts w:ascii="Times New Roman"/>
                <w:spacing w:val="30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16.294,23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2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28.796,82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24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 xml:space="preserve">       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28.796,00</w:t>
            </w:r>
          </w:p>
        </w:tc>
      </w:tr>
      <w:tr w:rsidTr="001101AC" w:rsidR="006E65D7">
        <w:trPr>
          <w:gridBefore w:val="1"/>
          <w:wBefore w:type="pct" w:w="7"/>
          <w:trHeight w:hRule="exact" w:val="1440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11.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6" w:before="158"/>
              <w:ind w:right="404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HEP-Operator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  <w:spacing w:val="-2"/>
              </w:rPr>
              <w:t>distribucijskog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sustava</w:t>
            </w:r>
          </w:p>
          <w:p w:rsidRDefault="006E65D7" w:rsidR="006E65D7">
            <w:pPr>
              <w:pStyle w:val="TableParagraph"/>
              <w:spacing w:lineRule="auto" w:line="264"/>
              <w:ind w:right="54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d.o.o.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distribuciju</w:t>
            </w:r>
            <w:r>
              <w:rPr>
                <w:rFonts w:hAnsi="Times New Roman" w:ascii="Times New Roman"/>
                <w:spacing w:val="2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27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opskrbu</w:t>
            </w:r>
            <w:r>
              <w:rPr>
                <w:rFonts w:hAnsi="Times New Roman" w:ascii="Times New Roman"/>
                <w:spacing w:val="2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električne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energije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46830600751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spacing w:lineRule="auto" w:line="264"/>
              <w:ind w:right="50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Ulica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grada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6"/>
              </w:rPr>
              <w:t>V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5"/>
              </w:rPr>
              <w:t>kov</w:t>
            </w:r>
            <w:r>
              <w:rPr>
                <w:rFonts w:ascii="Times New Roman"/>
                <w:spacing w:val="2"/>
              </w:rPr>
              <w:t>a</w:t>
            </w:r>
            <w:r>
              <w:rPr>
                <w:rFonts w:ascii="Times New Roman"/>
                <w:spacing w:val="3"/>
              </w:rPr>
              <w:t>r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 xml:space="preserve">37,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68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938,63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814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938,63</w:t>
            </w:r>
          </w:p>
        </w:tc>
      </w:tr>
      <w:tr w:rsidTr="001101AC" w:rsidR="006E65D7">
        <w:trPr>
          <w:gridBefore w:val="1"/>
          <w:wBefore w:type="pct" w:w="7"/>
          <w:trHeight w:hRule="exact" w:val="1153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12.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HRVATSKI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TELEKOM</w:t>
            </w:r>
          </w:p>
          <w:p w:rsidRDefault="006E65D7" w:rsidR="006E65D7">
            <w:pPr>
              <w:pStyle w:val="TableParagraph"/>
              <w:spacing w:before="3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5"/>
              </w:rPr>
              <w:t>d</w:t>
            </w:r>
            <w:r>
              <w:rPr>
                <w:rFonts w:ascii="Times New Roman"/>
                <w:spacing w:val="2"/>
              </w:rPr>
              <w:t>.</w:t>
            </w:r>
            <w:r>
              <w:rPr>
                <w:rFonts w:ascii="Times New Roman"/>
                <w:spacing w:val="-5"/>
              </w:rPr>
              <w:t>d</w:t>
            </w:r>
            <w:r>
              <w:rPr>
                <w:rFonts w:ascii="Times New Roman"/>
              </w:rPr>
              <w:t>.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81793146560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54"/>
              <w:ind w:right="16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Roberta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Frangeša</w:t>
            </w:r>
            <w:r>
              <w:rPr>
                <w:rFonts w:hAnsi="Times New Roman" w:ascii="Times New Roman"/>
                <w:spacing w:val="22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Mihanovića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9,</w:t>
            </w:r>
            <w:r>
              <w:rPr>
                <w:rFonts w:hAnsi="Times New Roman" w:ascii="Times New Roman"/>
                <w:spacing w:val="23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68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925,57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1.984,79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 xml:space="preserve">           0,00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1.984,79</w:t>
            </w:r>
          </w:p>
        </w:tc>
      </w:tr>
      <w:tr w:rsidTr="001101AC" w:rsidR="006E65D7">
        <w:trPr>
          <w:gridBefore w:val="1"/>
          <w:wBefore w:type="pct" w:w="7"/>
          <w:trHeight w:hRule="exact" w:val="864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13.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54"/>
              <w:ind w:right="438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KATAPULT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  <w:spacing w:val="-3"/>
              </w:rPr>
              <w:t>trgovinu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48566967897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54"/>
              <w:ind w:right="32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Ulica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Gordana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3"/>
              </w:rPr>
              <w:t>Lederera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4,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68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772,00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814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772,00</w:t>
            </w:r>
          </w:p>
        </w:tc>
      </w:tr>
      <w:tr w:rsidTr="001101AC" w:rsidR="006E65D7">
        <w:trPr>
          <w:gridBefore w:val="1"/>
          <w:wBefore w:type="pct" w:w="7"/>
          <w:trHeight w:hRule="exact" w:val="576"/>
        </w:trPr>
        <w:tc>
          <w:tcPr>
            <w:tcW w:type="pct" w:w="22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14.</w:t>
            </w:r>
          </w:p>
        </w:tc>
        <w:tc>
          <w:tcPr>
            <w:tcW w:type="pct" w:w="82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KBSC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  <w:spacing w:val="-3"/>
              </w:rPr>
              <w:t>RAKUN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</w:p>
          <w:p w:rsidRDefault="006E65D7" w:rsidR="006E65D7">
            <w:pPr>
              <w:pStyle w:val="TableParagraph"/>
              <w:spacing w:before="3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usluge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3"/>
              </w:rPr>
              <w:t>trgovinu</w:t>
            </w:r>
          </w:p>
        </w:tc>
        <w:tc>
          <w:tcPr>
            <w:tcW w:type="pct" w:w="50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36129383285</w:t>
            </w:r>
          </w:p>
        </w:tc>
        <w:tc>
          <w:tcPr>
            <w:tcW w:type="pct" w:w="4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231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Jana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Sibeliusa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3,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2.882,94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0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45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3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pct" w:w="54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2.882,94</w:t>
            </w:r>
          </w:p>
        </w:tc>
      </w:tr>
    </w:tbl>
    <w:p w:rsidRDefault="006E65D7" w:rsidP="006E65D7" w:rsidR="006E65D7">
      <w:pPr>
        <w:spacing w:before="9"/>
        <w:rPr>
          <w:sz w:val="5"/>
          <w:szCs w:val="5"/>
          <w:lang w:eastAsia="en-US" w:val="en-US"/>
        </w:rPr>
      </w:pPr>
    </w:p>
    <w:tbl>
      <w:tblPr>
        <w:tblStyle w:val="TableNormal"/>
        <w:tblW w:type="dxa" w:w="15026"/>
        <w:tblInd w:type="dxa" w:w="10"/>
        <w:tblLayout w:type="fixed"/>
        <w:tblLook w:val="01E0" w:noVBand="0" w:noHBand="0" w:lastColumn="1" w:firstColumn="1" w:lastRow="1" w:firstRow="1"/>
      </w:tblPr>
      <w:tblGrid>
        <w:gridCol w:w="759"/>
        <w:gridCol w:w="2444"/>
        <w:gridCol w:w="1484"/>
        <w:gridCol w:w="1215"/>
        <w:gridCol w:w="1752"/>
        <w:gridCol w:w="1702"/>
        <w:gridCol w:w="1559"/>
        <w:gridCol w:w="1276"/>
        <w:gridCol w:w="1134"/>
        <w:gridCol w:w="1701"/>
      </w:tblGrid>
      <w:tr w:rsidTr="001101AC" w:rsidR="006E65D7">
        <w:trPr>
          <w:trHeight w:hRule="exact" w:val="864"/>
        </w:trPr>
        <w:tc>
          <w:tcPr>
            <w:tcW w:type="dxa" w:w="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15.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L.A.N.T.-GRAD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</w:p>
          <w:p w:rsidRDefault="006E65D7" w:rsidR="006E65D7">
            <w:pPr>
              <w:pStyle w:val="TableParagraph"/>
              <w:spacing w:lineRule="auto" w:line="264" w:before="30"/>
              <w:ind w:right="393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proizvodnju,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3"/>
              </w:rPr>
              <w:t>trgovinu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28"/>
              </w:rPr>
              <w:t xml:space="preserve"> </w:t>
            </w:r>
            <w:r>
              <w:rPr>
                <w:rFonts w:ascii="Times New Roman"/>
                <w:spacing w:val="-2"/>
              </w:rPr>
              <w:t>usluge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34497081819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53"/>
              <w:ind w:right="26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 xml:space="preserve">Mramorni </w:t>
            </w:r>
            <w:r>
              <w:rPr>
                <w:rFonts w:ascii="Times New Roman"/>
                <w:spacing w:val="-1"/>
              </w:rPr>
              <w:t>prilaz</w:t>
            </w:r>
            <w:r>
              <w:rPr>
                <w:rFonts w:ascii="Times New Roman"/>
                <w:spacing w:val="28"/>
              </w:rPr>
              <w:t xml:space="preserve"> </w:t>
            </w:r>
            <w:r>
              <w:rPr>
                <w:rFonts w:ascii="Times New Roman"/>
              </w:rPr>
              <w:t>28,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0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10.014,30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5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70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10.014,30</w:t>
            </w:r>
          </w:p>
        </w:tc>
      </w:tr>
      <w:tr w:rsidTr="001101AC" w:rsidR="006E65D7">
        <w:trPr>
          <w:trHeight w:hRule="exact" w:val="758"/>
        </w:trPr>
        <w:tc>
          <w:tcPr>
            <w:tcW w:type="dxa" w:w="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16.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METAL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M.B.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3"/>
              </w:rPr>
              <w:t>vl.</w:t>
            </w:r>
          </w:p>
          <w:p w:rsidRDefault="006E65D7" w:rsidR="006E65D7">
            <w:pPr>
              <w:pStyle w:val="TableParagraph"/>
              <w:spacing w:before="31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Branimir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Lovrečki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49664029074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Klanjec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6" w:before="9"/>
              <w:ind w:right="494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Lijepe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naše</w:t>
            </w:r>
            <w:r>
              <w:rPr>
                <w:rFonts w:hAnsi="Times New Roman" w:ascii="Times New Roman"/>
                <w:spacing w:val="-4"/>
              </w:rPr>
              <w:t xml:space="preserve"> </w:t>
            </w:r>
            <w:r>
              <w:rPr>
                <w:rFonts w:hAnsi="Times New Roman" w:ascii="Times New Roman"/>
              </w:rPr>
              <w:t>6,</w:t>
            </w:r>
            <w:r>
              <w:rPr>
                <w:rFonts w:hAnsi="Times New Roman" w:ascii="Times New Roman"/>
                <w:spacing w:val="23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Klanjec</w:t>
            </w:r>
          </w:p>
        </w:tc>
        <w:tc>
          <w:tcPr>
            <w:tcW w:type="dxa" w:w="170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4.150,00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5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70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4.150,00</w:t>
            </w:r>
          </w:p>
        </w:tc>
      </w:tr>
      <w:tr w:rsidTr="001101AC" w:rsidR="006E65D7">
        <w:trPr>
          <w:trHeight w:hRule="exact" w:val="864"/>
        </w:trPr>
        <w:tc>
          <w:tcPr>
            <w:tcW w:type="dxa" w:w="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17.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93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4"/>
              </w:rPr>
              <w:t>Knjigovodstveni</w:t>
            </w:r>
            <w:r>
              <w:rPr>
                <w:rFonts w:hAnsi="Times New Roman" w:ascii="Times New Roman"/>
                <w:spacing w:val="-2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servis</w:t>
            </w:r>
            <w:r>
              <w:rPr>
                <w:rFonts w:hAnsi="Times New Roman" w:ascii="Times New Roman"/>
                <w:spacing w:val="30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METAL</w:t>
            </w:r>
            <w:r>
              <w:rPr>
                <w:rFonts w:hAnsi="Times New Roman" w:ascii="Times New Roman"/>
                <w:spacing w:val="1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MB,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vl.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Gordana</w:t>
            </w:r>
            <w:r>
              <w:rPr>
                <w:rFonts w:hAnsi="Times New Roman" w:ascii="Times New Roman"/>
                <w:spacing w:val="2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Lovrečki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78410468729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Klanjec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53"/>
              <w:ind w:right="494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Lijepe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naše</w:t>
            </w:r>
            <w:r>
              <w:rPr>
                <w:rFonts w:hAnsi="Times New Roman" w:ascii="Times New Roman"/>
                <w:spacing w:val="-4"/>
              </w:rPr>
              <w:t xml:space="preserve"> </w:t>
            </w:r>
            <w:r>
              <w:rPr>
                <w:rFonts w:hAnsi="Times New Roman" w:ascii="Times New Roman"/>
              </w:rPr>
              <w:t>6,</w:t>
            </w:r>
            <w:r>
              <w:rPr>
                <w:rFonts w:hAnsi="Times New Roman" w:ascii="Times New Roman"/>
                <w:spacing w:val="23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Klanjec</w:t>
            </w:r>
          </w:p>
        </w:tc>
        <w:tc>
          <w:tcPr>
            <w:tcW w:type="dxa" w:w="170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11.350,00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5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70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11.350,00</w:t>
            </w:r>
          </w:p>
        </w:tc>
      </w:tr>
      <w:tr w:rsidTr="001101AC" w:rsidR="006E65D7">
        <w:trPr>
          <w:trHeight w:hRule="exact" w:val="729"/>
        </w:trPr>
        <w:tc>
          <w:tcPr>
            <w:tcW w:type="dxa" w:w="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18.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MALNAR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  <w:spacing w:val="-2"/>
              </w:rPr>
              <w:t>ZVONIMIR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37054661340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518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Mikulići</w:t>
            </w:r>
            <w:r>
              <w:rPr>
                <w:rFonts w:hAnsi="Times New Roman" w:ascii="Times New Roman"/>
                <w:spacing w:val="-2"/>
              </w:rPr>
              <w:t xml:space="preserve"> </w:t>
            </w:r>
            <w:r>
              <w:rPr>
                <w:rFonts w:hAnsi="Times New Roman" w:ascii="Times New Roman"/>
              </w:rPr>
              <w:t>127,</w:t>
            </w:r>
            <w:r>
              <w:rPr>
                <w:rFonts w:hAnsi="Times New Roman" w:ascii="Times New Roman"/>
                <w:spacing w:val="26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dxa" w:w="170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4.292,33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5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70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4.292,33</w:t>
            </w:r>
          </w:p>
        </w:tc>
      </w:tr>
      <w:tr w:rsidTr="001101AC" w:rsidR="006E65D7">
        <w:trPr>
          <w:trHeight w:hRule="exact" w:val="711"/>
        </w:trPr>
        <w:tc>
          <w:tcPr>
            <w:tcW w:type="dxa" w:w="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19.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MRZLJAK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DENIS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29340089792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418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Grintavečka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2,</w:t>
            </w:r>
            <w:r>
              <w:rPr>
                <w:rFonts w:hAnsi="Times New Roman" w:ascii="Times New Roman"/>
                <w:spacing w:val="28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dxa" w:w="170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6.612,67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5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70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6.612,67</w:t>
            </w:r>
          </w:p>
        </w:tc>
      </w:tr>
      <w:tr w:rsidTr="001101AC" w:rsidR="006E65D7">
        <w:trPr>
          <w:trHeight w:hRule="exact" w:val="1152"/>
        </w:trPr>
        <w:tc>
          <w:tcPr>
            <w:tcW w:type="dxa" w:w="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20.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MULTIMON</w:t>
            </w:r>
            <w:r>
              <w:rPr>
                <w:rFonts w:ascii="Times New Roman"/>
              </w:rPr>
              <w:t xml:space="preserve"> -</w:t>
            </w:r>
          </w:p>
          <w:p w:rsidRDefault="006E65D7" w:rsidR="006E65D7">
            <w:pPr>
              <w:pStyle w:val="TableParagraph"/>
              <w:spacing w:lineRule="auto" w:line="264" w:before="30"/>
              <w:ind w:right="38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1"/>
              </w:rPr>
              <w:t>MONTAŽA</w:t>
            </w:r>
            <w:r>
              <w:rPr>
                <w:rFonts w:hAnsi="Times New Roman" w:ascii="Times New Roman"/>
                <w:spacing w:val="-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d.o.o.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23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projektiranje,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montažu,</w:t>
            </w:r>
            <w:r>
              <w:rPr>
                <w:rFonts w:hAnsi="Times New Roman" w:ascii="Times New Roman"/>
                <w:spacing w:val="29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trgovinu</w:t>
            </w:r>
            <w:r>
              <w:rPr>
                <w:rFonts w:hAnsi="Times New Roman" w:ascii="Times New Roman"/>
                <w:spacing w:val="2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-2"/>
              </w:rPr>
              <w:t xml:space="preserve"> usluge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23762713337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spacing w:lineRule="auto" w:line="264"/>
              <w:ind w:right="48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Mrkšina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19D,</w:t>
            </w:r>
            <w:r>
              <w:rPr>
                <w:rFonts w:hAnsi="Times New Roman" w:ascii="Times New Roman"/>
                <w:spacing w:val="2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dxa" w:w="170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7.796,00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5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70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184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7.796,00</w:t>
            </w:r>
          </w:p>
        </w:tc>
      </w:tr>
      <w:tr w:rsidTr="001101AC" w:rsidR="006E65D7">
        <w:trPr>
          <w:trHeight w:hRule="exact" w:val="576"/>
        </w:trPr>
        <w:tc>
          <w:tcPr>
            <w:tcW w:type="dxa" w:w="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21.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592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ODVJETNIK</w:t>
            </w:r>
            <w:r>
              <w:rPr>
                <w:rFonts w:hAnsi="Times New Roman" w:ascii="Times New Roman"/>
                <w:spacing w:val="1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EDIN</w:t>
            </w:r>
            <w:r>
              <w:rPr>
                <w:rFonts w:hAnsi="Times New Roman" w:ascii="Times New Roman"/>
                <w:spacing w:val="28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MUMINAGIĆ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47242900176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303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Pavla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Hatza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27,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0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3.125,00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5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70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3.125,00</w:t>
            </w:r>
          </w:p>
        </w:tc>
      </w:tr>
      <w:tr w:rsidTr="001101AC" w:rsidR="006E65D7">
        <w:trPr>
          <w:trHeight w:hRule="exact" w:val="864"/>
        </w:trPr>
        <w:tc>
          <w:tcPr>
            <w:tcW w:type="dxa" w:w="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22.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43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</w:rPr>
              <w:t>PROTEKTA</w:t>
            </w:r>
            <w:r>
              <w:rPr>
                <w:rFonts w:hAnsi="Times New Roman" w:ascii="Times New Roman"/>
                <w:spacing w:val="-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d.o.o.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25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tehničku</w:t>
            </w:r>
            <w:r>
              <w:rPr>
                <w:rFonts w:hAnsi="Times New Roman" w:ascii="Times New Roman"/>
                <w:spacing w:val="2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sigurnost,</w:t>
            </w:r>
            <w:r>
              <w:rPr>
                <w:rFonts w:hAnsi="Times New Roman" w:ascii="Times New Roman"/>
                <w:spacing w:val="30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trgovinu</w:t>
            </w:r>
            <w:r>
              <w:rPr>
                <w:rFonts w:hAnsi="Times New Roman" w:ascii="Times New Roman"/>
                <w:spacing w:val="2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-2"/>
              </w:rPr>
              <w:t xml:space="preserve"> građenje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25210761537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6" w:before="153"/>
              <w:ind w:right="485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Ivana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Šibla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9,</w:t>
            </w:r>
            <w:r>
              <w:rPr>
                <w:rFonts w:hAnsi="Times New Roman" w:ascii="Times New Roman"/>
                <w:spacing w:val="2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dxa" w:w="170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68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325,00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5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70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ind w:left="814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325,00</w:t>
            </w:r>
          </w:p>
        </w:tc>
      </w:tr>
      <w:tr w:rsidTr="001101AC" w:rsidR="006E65D7">
        <w:trPr>
          <w:trHeight w:hRule="exact" w:val="897"/>
        </w:trPr>
        <w:tc>
          <w:tcPr>
            <w:tcW w:type="dxa" w:w="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23.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53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RAIFFEISENBANK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2"/>
              </w:rPr>
              <w:t>AUSTRIA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2"/>
              </w:rPr>
              <w:t>d.d.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53056966535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9"/>
              <w:ind w:right="154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Magazinska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cesta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</w:rPr>
              <w:t>69,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0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88.437,15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5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2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31.591,57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70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E65D7" w:rsidR="006E65D7">
            <w:pPr>
              <w:pStyle w:val="TableParagraph"/>
              <w:spacing w:before="149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31.591,57</w:t>
            </w:r>
          </w:p>
        </w:tc>
      </w:tr>
      <w:tr w:rsidTr="001101AC" w:rsidR="006E65D7">
        <w:trPr>
          <w:trHeight w:hRule="exact" w:val="1441"/>
        </w:trPr>
        <w:tc>
          <w:tcPr>
            <w:tcW w:type="dxa" w:w="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24.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lineRule="auto" w:line="264" w:before="14"/>
              <w:ind w:right="6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REPUBLIKA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2"/>
              </w:rPr>
              <w:t>HRVATSKA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MINISTARSTVO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2"/>
              </w:rPr>
              <w:t>FINANCIJA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 xml:space="preserve">- </w:t>
            </w:r>
            <w:r>
              <w:rPr>
                <w:rFonts w:ascii="Times New Roman"/>
                <w:spacing w:val="-1"/>
              </w:rPr>
              <w:t>POREZNA</w:t>
            </w:r>
            <w:r>
              <w:rPr>
                <w:rFonts w:ascii="Times New Roman"/>
                <w:spacing w:val="30"/>
              </w:rPr>
              <w:t xml:space="preserve"> </w:t>
            </w:r>
            <w:r>
              <w:rPr>
                <w:rFonts w:ascii="Times New Roman"/>
                <w:spacing w:val="-3"/>
              </w:rPr>
              <w:t>UPRAVA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18683136487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lineRule="auto" w:line="264" w:before="189"/>
              <w:ind w:right="374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4"/>
              </w:rPr>
              <w:t>Boškovićeva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5,</w:t>
            </w:r>
            <w:r>
              <w:rPr>
                <w:rFonts w:hAnsi="Times New Roman" w:ascii="Times New Roman"/>
                <w:spacing w:val="23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dxa" w:w="170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90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5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18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272.269,42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</w:rPr>
              <w:t xml:space="preserve"> </w:t>
            </w:r>
          </w:p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</w:rPr>
              <w:t xml:space="preserve">       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70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 xml:space="preserve">        272.269,42</w:t>
            </w:r>
          </w:p>
        </w:tc>
      </w:tr>
      <w:tr w:rsidTr="001101AC" w:rsidR="006E65D7">
        <w:trPr>
          <w:trHeight w:hRule="exact" w:val="1441"/>
        </w:trPr>
        <w:tc>
          <w:tcPr>
            <w:tcW w:type="dxa" w:w="7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25.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E65D7" w:rsidR="006E65D7">
            <w:pPr>
              <w:pStyle w:val="TableParagraph"/>
              <w:spacing w:before="1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STAKLO-BIM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PERICA</w:t>
            </w:r>
          </w:p>
          <w:p w:rsidRDefault="006E65D7" w:rsidR="006E65D7">
            <w:pPr>
              <w:pStyle w:val="TableParagraph"/>
              <w:spacing w:lineRule="auto" w:line="264" w:before="30"/>
              <w:ind w:right="248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d.o.o.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građevinarstvo,</w:t>
            </w:r>
            <w:r>
              <w:rPr>
                <w:rFonts w:hAnsi="Times New Roman" w:ascii="Times New Roman"/>
                <w:spacing w:val="26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trgovinu,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proizvodnju,</w:t>
            </w:r>
            <w:r>
              <w:rPr>
                <w:rFonts w:hAnsi="Times New Roman" w:ascii="Times New Roman"/>
                <w:spacing w:val="21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inženjering</w:t>
            </w:r>
            <w:r>
              <w:rPr>
                <w:rFonts w:hAnsi="Times New Roman" w:ascii="Times New Roman"/>
                <w:spacing w:val="-3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-2"/>
              </w:rPr>
              <w:t xml:space="preserve"> usluge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</w:rPr>
              <w:t>u</w:t>
            </w:r>
            <w:r>
              <w:rPr>
                <w:rFonts w:hAnsi="Times New Roman" w:ascii="Times New Roman"/>
                <w:spacing w:val="28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staklarstvu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64465640471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Zadar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R="006E65D7">
            <w:pPr>
              <w:pStyle w:val="TableParagraph"/>
              <w:spacing w:lineRule="auto" w:line="264"/>
              <w:ind w:right="235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4"/>
              </w:rPr>
              <w:t>Ulica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Grgura</w:t>
            </w:r>
            <w:r>
              <w:rPr>
                <w:rFonts w:hAnsi="Times New Roman" w:ascii="Times New Roman"/>
                <w:spacing w:val="30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Budislavića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117,</w:t>
            </w:r>
            <w:r>
              <w:rPr>
                <w:rFonts w:hAnsi="Times New Roman" w:ascii="Times New Roman"/>
                <w:spacing w:val="28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Zadar</w:t>
            </w:r>
          </w:p>
        </w:tc>
        <w:tc>
          <w:tcPr>
            <w:tcW w:type="dxa" w:w="170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11.760,00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55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R="006E65D7">
            <w:pPr>
              <w:rPr>
                <w:rFonts w:cs="Times New Roman" w:eastAsia="Times New Roman"/>
              </w:rPr>
            </w:pPr>
          </w:p>
        </w:tc>
        <w:tc>
          <w:tcPr>
            <w:tcW w:type="dxa" w:w="1701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R="006E65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E65D7" w:rsidR="006E65D7">
            <w:pPr>
              <w:pStyle w:val="TableParagraph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11.760,00</w:t>
            </w:r>
          </w:p>
        </w:tc>
      </w:tr>
    </w:tbl>
    <w:p w:rsidRDefault="006E65D7" w:rsidP="006E65D7" w:rsidR="006E65D7">
      <w:pPr>
        <w:spacing w:before="9"/>
        <w:rPr>
          <w:sz w:val="5"/>
          <w:szCs w:val="5"/>
        </w:rPr>
      </w:pPr>
    </w:p>
    <w:tbl>
      <w:tblPr>
        <w:tblStyle w:val="TableNormal"/>
        <w:tblW w:type="dxa" w:w="15026"/>
        <w:tblInd w:type="dxa" w:w="10"/>
        <w:tblLayout w:type="fixed"/>
        <w:tblLook w:val="01E0" w:noVBand="0" w:noHBand="0" w:lastColumn="1" w:firstColumn="1" w:lastRow="1" w:firstRow="1"/>
      </w:tblPr>
      <w:tblGrid>
        <w:gridCol w:w="750"/>
        <w:gridCol w:w="2434"/>
        <w:gridCol w:w="10"/>
        <w:gridCol w:w="1474"/>
        <w:gridCol w:w="10"/>
        <w:gridCol w:w="1205"/>
        <w:gridCol w:w="10"/>
        <w:gridCol w:w="1742"/>
        <w:gridCol w:w="10"/>
        <w:gridCol w:w="1598"/>
        <w:gridCol w:w="10"/>
        <w:gridCol w:w="1662"/>
        <w:gridCol w:w="1276"/>
        <w:gridCol w:w="1071"/>
        <w:gridCol w:w="10"/>
        <w:gridCol w:w="1754"/>
      </w:tblGrid>
      <w:tr w:rsidTr="001101AC" w:rsidR="006E65D7">
        <w:trPr>
          <w:trHeight w:hRule="exact" w:val="1153"/>
        </w:trPr>
        <w:tc>
          <w:tcPr>
            <w:tcW w:type="dxa" w:w="75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84"/>
              <w:ind w:left="19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26.</w:t>
            </w:r>
          </w:p>
        </w:tc>
        <w:tc>
          <w:tcPr>
            <w:tcW w:type="dxa" w:w="244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VANSA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1"/>
              </w:rPr>
              <w:t>PROJEKT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</w:p>
        </w:tc>
        <w:tc>
          <w:tcPr>
            <w:tcW w:type="dxa" w:w="148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93135157339</w:t>
            </w:r>
          </w:p>
        </w:tc>
        <w:tc>
          <w:tcPr>
            <w:tcW w:type="dxa" w:w="121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P="00832359" w:rsidR="006E65D7">
            <w:pPr>
              <w:pStyle w:val="TableParagraph"/>
              <w:spacing w:lineRule="auto" w:line="268"/>
              <w:ind w:right="273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Ljubljana,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4"/>
              </w:rPr>
              <w:t>Slovenija</w:t>
            </w:r>
          </w:p>
        </w:tc>
        <w:tc>
          <w:tcPr>
            <w:tcW w:type="dxa" w:w="175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spacing w:lineRule="auto" w:line="268" w:before="14"/>
              <w:ind w:right="466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Cesta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4"/>
              </w:rPr>
              <w:t>Andreja</w:t>
            </w:r>
            <w:r>
              <w:rPr>
                <w:rFonts w:ascii="Times New Roman"/>
                <w:spacing w:val="24"/>
              </w:rPr>
              <w:t xml:space="preserve"> </w:t>
            </w:r>
            <w:r>
              <w:rPr>
                <w:rFonts w:ascii="Times New Roman"/>
                <w:spacing w:val="-4"/>
              </w:rPr>
              <w:t>Bitenca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68,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2"/>
              </w:rPr>
              <w:t>Ljubljana,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4"/>
              </w:rPr>
              <w:t>Slovenija</w:t>
            </w:r>
          </w:p>
        </w:tc>
        <w:tc>
          <w:tcPr>
            <w:tcW w:type="dxa" w:w="160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84"/>
              <w:ind w:left="2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578.851,97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6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/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84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08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/>
        </w:tc>
        <w:tc>
          <w:tcPr>
            <w:tcW w:type="dxa" w:w="1754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84"/>
              <w:ind w:left="42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578.851,97</w:t>
            </w:r>
          </w:p>
        </w:tc>
      </w:tr>
      <w:tr w:rsidTr="001101AC" w:rsidR="006E65D7">
        <w:trPr>
          <w:trHeight w:hRule="exact" w:val="1152"/>
        </w:trPr>
        <w:tc>
          <w:tcPr>
            <w:tcW w:type="dxa" w:w="75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84"/>
              <w:ind w:left="19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27.</w:t>
            </w:r>
          </w:p>
        </w:tc>
        <w:tc>
          <w:tcPr>
            <w:tcW w:type="dxa" w:w="244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spacing w:before="1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VODOOPSKRBA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I</w:t>
            </w:r>
          </w:p>
          <w:p w:rsidRDefault="006E65D7" w:rsidP="00832359" w:rsidR="006E65D7">
            <w:pPr>
              <w:pStyle w:val="TableParagraph"/>
              <w:spacing w:lineRule="auto" w:line="268" w:before="30"/>
              <w:ind w:right="352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ODVODNJA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  <w:r>
              <w:rPr>
                <w:rFonts w:ascii="Times New Roman"/>
                <w:spacing w:val="22"/>
              </w:rPr>
              <w:t xml:space="preserve"> </w:t>
            </w:r>
            <w:r>
              <w:rPr>
                <w:rFonts w:ascii="Times New Roman"/>
                <w:spacing w:val="-3"/>
              </w:rPr>
              <w:t>javnu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vodoopskrbu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5"/>
              </w:rPr>
              <w:t>odvodnju</w:t>
            </w:r>
          </w:p>
        </w:tc>
        <w:tc>
          <w:tcPr>
            <w:tcW w:type="dxa" w:w="148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83416546499</w:t>
            </w:r>
          </w:p>
        </w:tc>
        <w:tc>
          <w:tcPr>
            <w:tcW w:type="dxa" w:w="121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E65D7" w:rsidP="00832359" w:rsidR="006E65D7">
            <w:pPr>
              <w:pStyle w:val="TableParagraph"/>
              <w:spacing w:lineRule="auto" w:line="268"/>
              <w:ind w:right="226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5"/>
              </w:rPr>
              <w:t>Folnegovićeva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1,</w:t>
            </w:r>
            <w:r>
              <w:rPr>
                <w:rFonts w:hAnsi="Times New Roman" w:ascii="Times New Roman"/>
                <w:spacing w:val="2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dxa" w:w="160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84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25.017,35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6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/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84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08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/>
        </w:tc>
        <w:tc>
          <w:tcPr>
            <w:tcW w:type="dxa" w:w="1754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84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25.017,35</w:t>
            </w:r>
          </w:p>
        </w:tc>
      </w:tr>
      <w:tr w:rsidTr="001101AC" w:rsidR="006E65D7">
        <w:trPr>
          <w:trHeight w:hRule="exact" w:val="2305"/>
        </w:trPr>
        <w:tc>
          <w:tcPr>
            <w:tcW w:type="dxa" w:w="75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ind w:left="19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28.</w:t>
            </w:r>
          </w:p>
        </w:tc>
        <w:tc>
          <w:tcPr>
            <w:tcW w:type="dxa" w:w="244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spacing w:before="163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ZAGREBAČKI</w:t>
            </w:r>
          </w:p>
          <w:p w:rsidRDefault="006E65D7" w:rsidP="00832359" w:rsidR="006E65D7">
            <w:pPr>
              <w:pStyle w:val="TableParagraph"/>
              <w:spacing w:lineRule="auto" w:line="268" w:before="30"/>
              <w:ind w:right="3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HOLDING,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d.o.o.</w:t>
            </w:r>
            <w:r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  <w:spacing w:val="7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26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javni</w:t>
            </w:r>
            <w:r>
              <w:rPr>
                <w:rFonts w:hAnsi="Times New Roman" w:ascii="Times New Roman"/>
                <w:spacing w:val="-2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prijevoz,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opskrbu</w:t>
            </w:r>
            <w:r>
              <w:rPr>
                <w:rFonts w:hAnsi="Times New Roman" w:ascii="Times New Roman"/>
                <w:spacing w:val="27"/>
              </w:rPr>
              <w:t xml:space="preserve"> </w:t>
            </w:r>
            <w:r>
              <w:rPr>
                <w:rFonts w:hAnsi="Times New Roman" w:ascii="Times New Roman"/>
                <w:spacing w:val="-5"/>
              </w:rPr>
              <w:t>vodom,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održavanje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čistoće,</w:t>
            </w:r>
            <w:r>
              <w:rPr>
                <w:rFonts w:hAnsi="Times New Roman" w:ascii="Times New Roman"/>
                <w:spacing w:val="28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putnička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agencija,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šport,</w:t>
            </w:r>
            <w:r>
              <w:rPr>
                <w:rFonts w:hAnsi="Times New Roman" w:ascii="Times New Roman"/>
                <w:spacing w:val="29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upravljanje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objektima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30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poslovanje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nekretninama</w:t>
            </w:r>
          </w:p>
        </w:tc>
        <w:tc>
          <w:tcPr>
            <w:tcW w:type="dxa" w:w="148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85584865987</w:t>
            </w:r>
          </w:p>
        </w:tc>
        <w:tc>
          <w:tcPr>
            <w:tcW w:type="dxa" w:w="121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6E65D7" w:rsidP="00832359" w:rsidR="006E65D7">
            <w:pPr>
              <w:pStyle w:val="TableParagraph"/>
              <w:spacing w:lineRule="auto" w:line="269"/>
              <w:ind w:right="50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Ulica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grada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6"/>
              </w:rPr>
              <w:t>V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5"/>
              </w:rPr>
              <w:t>kov</w:t>
            </w:r>
            <w:r>
              <w:rPr>
                <w:rFonts w:ascii="Times New Roman"/>
                <w:spacing w:val="2"/>
              </w:rPr>
              <w:t>a</w:t>
            </w:r>
            <w:r>
              <w:rPr>
                <w:rFonts w:ascii="Times New Roman"/>
                <w:spacing w:val="3"/>
              </w:rPr>
              <w:t>r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 xml:space="preserve">41,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60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ind w:left="90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6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ind w:left="57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105,30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08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/>
        </w:tc>
        <w:tc>
          <w:tcPr>
            <w:tcW w:type="dxa" w:w="1754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E65D7" w:rsidP="00832359" w:rsidR="006E65D7">
            <w:pPr>
              <w:pStyle w:val="TableParagraph"/>
              <w:ind w:left="814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105,30</w:t>
            </w:r>
          </w:p>
        </w:tc>
      </w:tr>
      <w:tr w:rsidTr="001101AC" w:rsidR="006E65D7">
        <w:trPr>
          <w:trHeight w:hRule="exact" w:val="288"/>
        </w:trPr>
        <w:tc>
          <w:tcPr>
            <w:tcW w:type="dxa" w:w="750"/>
            <w:tcBorders>
              <w:top w:space="0" w:sz="8" w:color="000000" w:val="single"/>
              <w:left w:space="0" w:sz="16" w:color="333333" w:val="single"/>
              <w:bottom w:space="0" w:sz="8" w:color="333333" w:val="single"/>
              <w:right w:space="0" w:sz="8" w:color="333333" w:val="single"/>
            </w:tcBorders>
          </w:tcPr>
          <w:p w:rsidRDefault="006E65D7" w:rsidP="00832359" w:rsidR="006E65D7">
            <w:pPr>
              <w:pStyle w:val="TableParagraph"/>
              <w:spacing w:before="5"/>
              <w:ind w:left="20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29</w:t>
            </w:r>
          </w:p>
        </w:tc>
        <w:tc>
          <w:tcPr>
            <w:tcW w:type="dxa" w:w="2444"/>
            <w:gridSpan w:val="2"/>
            <w:tcBorders>
              <w:top w:space="0" w:sz="8" w:color="000000" w:val="single"/>
              <w:left w:space="0" w:sz="8" w:color="333333" w:val="single"/>
              <w:bottom w:space="0" w:sz="8" w:color="333333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spacing w:before="5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CONDITOR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</w:p>
        </w:tc>
        <w:tc>
          <w:tcPr>
            <w:tcW w:type="dxa" w:w="148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spacing w:before="5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76374675207</w:t>
            </w:r>
          </w:p>
        </w:tc>
        <w:tc>
          <w:tcPr>
            <w:tcW w:type="dxa" w:w="1215"/>
            <w:gridSpan w:val="2"/>
            <w:tcBorders>
              <w:top w:space="0" w:sz="8" w:color="000000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P="00832359" w:rsidR="006E65D7">
            <w:pPr>
              <w:pStyle w:val="TableParagraph"/>
              <w:spacing w:before="5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Split</w:t>
            </w:r>
          </w:p>
        </w:tc>
        <w:tc>
          <w:tcPr>
            <w:tcW w:type="dxa" w:w="1752"/>
            <w:gridSpan w:val="2"/>
            <w:tcBorders>
              <w:top w:space="0" w:sz="8" w:color="000000" w:val="single"/>
              <w:left w:space="0" w:sz="8" w:color="333333" w:val="single"/>
              <w:bottom w:space="0" w:sz="8" w:color="333333" w:val="single"/>
              <w:right w:space="0" w:sz="8" w:color="333333" w:val="single"/>
            </w:tcBorders>
          </w:tcPr>
          <w:p w:rsidRDefault="006E65D7" w:rsidP="00832359" w:rsidR="006E65D7">
            <w:pPr>
              <w:pStyle w:val="TableParagraph"/>
              <w:spacing w:before="5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Put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  <w:spacing w:val="-3"/>
              </w:rPr>
              <w:t>Plokita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51</w:t>
            </w:r>
          </w:p>
        </w:tc>
        <w:tc>
          <w:tcPr>
            <w:tcW w:type="dxa" w:w="1608"/>
            <w:gridSpan w:val="2"/>
            <w:tcBorders>
              <w:top w:space="0" w:sz="8" w:color="000000" w:val="single"/>
              <w:left w:space="0" w:sz="8" w:color="333333" w:val="single"/>
              <w:bottom w:space="0" w:sz="8" w:color="333333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spacing w:before="5"/>
              <w:ind w:right="21"/>
              <w:jc w:val="right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</w:p>
        </w:tc>
        <w:tc>
          <w:tcPr>
            <w:tcW w:type="dxa" w:w="16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spacing w:before="5"/>
              <w:ind w:left="18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188.613,22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27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>
            <w:pPr>
              <w:pStyle w:val="TableParagraph"/>
              <w:spacing w:before="5"/>
              <w:ind w:left="24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 xml:space="preserve">      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08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E65D7" w:rsidP="00832359" w:rsidR="006E65D7"/>
        </w:tc>
        <w:tc>
          <w:tcPr>
            <w:tcW w:type="dxa" w:w="1754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E65D7" w:rsidP="00832359" w:rsidR="006E65D7">
            <w:pPr>
              <w:pStyle w:val="TableParagraph"/>
              <w:spacing w:before="5"/>
              <w:ind w:left="42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188.613,22</w:t>
            </w:r>
          </w:p>
        </w:tc>
      </w:tr>
      <w:tr w:rsidTr="001101AC" w:rsidR="006E65D7">
        <w:trPr>
          <w:trHeight w:hRule="exact" w:val="629"/>
        </w:trPr>
        <w:tc>
          <w:tcPr>
            <w:tcW w:type="dxa" w:w="3184"/>
            <w:gridSpan w:val="2"/>
            <w:tcBorders>
              <w:top w:space="0" w:sz="8" w:color="333333" w:val="single"/>
              <w:left w:space="0" w:sz="16" w:color="333333" w:val="single"/>
              <w:bottom w:space="0" w:sz="16" w:color="333333" w:val="single"/>
              <w:right w:space="0" w:sz="8" w:color="333333" w:val="single"/>
            </w:tcBorders>
          </w:tcPr>
          <w:p w:rsidRDefault="006E65D7" w:rsidP="00832359" w:rsidR="006E65D7">
            <w:pPr>
              <w:pStyle w:val="TableParagraph"/>
              <w:spacing w:before="177"/>
              <w:ind w:left="18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b/>
                <w:spacing w:val="-2"/>
              </w:rPr>
              <w:t>UKUPNO</w:t>
            </w:r>
          </w:p>
        </w:tc>
        <w:tc>
          <w:tcPr>
            <w:tcW w:type="dxa" w:w="1484"/>
            <w:gridSpan w:val="2"/>
            <w:tcBorders>
              <w:top w:space="0" w:sz="8" w:color="333333" w:val="single"/>
              <w:left w:space="0" w:sz="8" w:color="333333" w:val="single"/>
              <w:bottom w:space="0" w:sz="16" w:color="333333" w:val="single"/>
              <w:right w:space="0" w:sz="8" w:color="333333" w:val="single"/>
            </w:tcBorders>
          </w:tcPr>
          <w:p w:rsidRDefault="006E65D7" w:rsidP="00832359" w:rsidR="006E65D7"/>
        </w:tc>
        <w:tc>
          <w:tcPr>
            <w:tcW w:type="dxa" w:w="1215"/>
            <w:gridSpan w:val="2"/>
            <w:tcBorders>
              <w:top w:space="0" w:sz="8" w:color="333333" w:val="single"/>
              <w:left w:space="0" w:sz="8" w:color="333333" w:val="single"/>
              <w:bottom w:space="0" w:sz="16" w:color="333333" w:val="single"/>
              <w:right w:space="0" w:sz="8" w:color="333333" w:val="single"/>
            </w:tcBorders>
          </w:tcPr>
          <w:p w:rsidRDefault="006E65D7" w:rsidP="00832359" w:rsidR="006E65D7"/>
        </w:tc>
        <w:tc>
          <w:tcPr>
            <w:tcW w:type="dxa" w:w="1752"/>
            <w:gridSpan w:val="2"/>
            <w:tcBorders>
              <w:top w:space="0" w:sz="8" w:color="333333" w:val="single"/>
              <w:left w:space="0" w:sz="8" w:color="333333" w:val="single"/>
              <w:bottom w:space="0" w:sz="16" w:color="333333" w:val="single"/>
              <w:right w:space="0" w:sz="8" w:color="333333" w:val="single"/>
            </w:tcBorders>
          </w:tcPr>
          <w:p w:rsidRDefault="006E65D7" w:rsidP="00832359" w:rsidR="006E65D7"/>
        </w:tc>
        <w:tc>
          <w:tcPr>
            <w:tcW w:type="dxa" w:w="1608"/>
            <w:gridSpan w:val="2"/>
            <w:tcBorders>
              <w:top w:space="0" w:sz="8" w:color="333333" w:val="single"/>
              <w:left w:space="0" w:sz="8" w:color="333333" w:val="single"/>
              <w:bottom w:space="0" w:sz="16" w:color="333333" w:val="single"/>
              <w:right w:space="0" w:sz="8" w:color="333333" w:val="single"/>
            </w:tcBorders>
          </w:tcPr>
          <w:p w:rsidRDefault="006E65D7" w:rsidP="00832359" w:rsidR="006E65D7">
            <w:pPr>
              <w:pStyle w:val="TableParagraph"/>
              <w:spacing w:before="173"/>
              <w:ind w:left="565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881.545,19</w:t>
            </w:r>
          </w:p>
        </w:tc>
        <w:tc>
          <w:tcPr>
            <w:tcW w:type="dxa" w:w="1672"/>
            <w:gridSpan w:val="2"/>
            <w:tcBorders>
              <w:top w:space="0" w:sz="8" w:color="333333" w:val="single"/>
              <w:left w:space="0" w:sz="8" w:color="333333" w:val="single"/>
              <w:bottom w:space="0" w:sz="16" w:color="333333" w:val="single"/>
              <w:right w:space="0" w:sz="8" w:color="333333" w:val="single"/>
            </w:tcBorders>
          </w:tcPr>
          <w:p w:rsidRDefault="006E65D7" w:rsidP="00832359" w:rsidR="006E65D7">
            <w:pPr>
              <w:pStyle w:val="TableParagraph"/>
              <w:spacing w:before="173"/>
              <w:ind w:left="455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627.816,54</w:t>
            </w:r>
          </w:p>
        </w:tc>
        <w:tc>
          <w:tcPr>
            <w:tcW w:type="dxa" w:w="1276"/>
            <w:tcBorders>
              <w:top w:space="0" w:sz="8" w:color="333333" w:val="single"/>
              <w:left w:space="0" w:sz="8" w:color="333333" w:val="single"/>
              <w:bottom w:space="0" w:sz="16" w:color="333333" w:val="single"/>
              <w:right w:space="0" w:sz="8" w:color="333333" w:val="single"/>
            </w:tcBorders>
          </w:tcPr>
          <w:p w:rsidRDefault="006E65D7" w:rsidP="00832359" w:rsidR="006E65D7">
            <w:pPr>
              <w:pStyle w:val="TableParagraph"/>
              <w:spacing w:before="173"/>
              <w:ind w:left="296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071"/>
            <w:tcBorders>
              <w:top w:space="0" w:sz="8" w:color="333333" w:val="single"/>
              <w:left w:space="0" w:sz="8" w:color="333333" w:val="single"/>
              <w:bottom w:space="0" w:sz="16" w:color="333333" w:val="single"/>
              <w:right w:space="0" w:sz="8" w:color="333333" w:val="single"/>
            </w:tcBorders>
          </w:tcPr>
          <w:p w:rsidRDefault="006E65D7" w:rsidP="00832359" w:rsidR="006E65D7"/>
        </w:tc>
        <w:tc>
          <w:tcPr>
            <w:tcW w:type="dxa" w:w="1764"/>
            <w:gridSpan w:val="2"/>
            <w:tcBorders>
              <w:top w:space="0" w:sz="8" w:color="333333" w:val="single"/>
              <w:left w:space="0" w:sz="8" w:color="333333" w:val="single"/>
              <w:bottom w:space="0" w:sz="16" w:color="333333" w:val="single"/>
              <w:right w:space="0" w:sz="8" w:color="333333" w:val="single"/>
            </w:tcBorders>
            <w:shd w:fill="000000" w:color="auto" w:val="clear"/>
          </w:tcPr>
          <w:p w:rsidRDefault="006E65D7" w:rsidP="00832359" w:rsidR="006E65D7">
            <w:pPr>
              <w:pStyle w:val="TableParagraph"/>
              <w:spacing w:before="173"/>
              <w:ind w:left="258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color w:val="FFFFFF"/>
              </w:rPr>
              <w:t>1.345.980,19</w:t>
            </w:r>
          </w:p>
        </w:tc>
      </w:tr>
      <w:tr w:rsidTr="006E65D7" w:rsidR="006E65D7">
        <w:trPr>
          <w:trHeight w:hRule="exact" w:val="566"/>
        </w:trPr>
        <w:tc>
          <w:tcPr>
            <w:tcW w:type="dxa" w:w="15026"/>
            <w:gridSpan w:val="16"/>
            <w:tcBorders>
              <w:top w:space="0" w:sz="16" w:color="333333" w:val="single"/>
              <w:left w:val="nil"/>
              <w:bottom w:val="nil"/>
              <w:right w:val="nil"/>
            </w:tcBorders>
          </w:tcPr>
          <w:p w:rsidRDefault="006E65D7" w:rsidP="00832359" w:rsidR="006E65D7">
            <w:pPr>
              <w:pStyle w:val="TableParagraph"/>
              <w:ind w:right="32"/>
              <w:jc w:val="right"/>
              <w:rPr>
                <w:rFonts w:cs="Times New Roman" w:eastAsia="Times New Roman" w:hAnsi="Times New Roman" w:ascii="Times New Roman"/>
              </w:rPr>
            </w:pPr>
          </w:p>
        </w:tc>
      </w:tr>
      <w:tr w:rsidTr="006E65D7" w:rsidR="006E65D7">
        <w:trPr>
          <w:trHeight w:hRule="exact" w:val="314"/>
        </w:trPr>
        <w:tc>
          <w:tcPr>
            <w:tcW w:type="dxa" w:w="15026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Default="006E65D7" w:rsidP="00832359" w:rsidR="006E65D7">
            <w:pPr>
              <w:pStyle w:val="TableParagraph"/>
              <w:spacing w:before="6"/>
              <w:ind w:right="32"/>
              <w:jc w:val="right"/>
              <w:rPr>
                <w:rFonts w:cs="Times New Roman" w:eastAsia="Times New Roman" w:hAnsi="Times New Roman" w:ascii="Times New Roman"/>
              </w:rPr>
            </w:pPr>
          </w:p>
        </w:tc>
      </w:tr>
    </w:tbl>
    <w:p w:rsidRDefault="006E65D7" w:rsidP="006E65D7" w:rsidR="006E65D7">
      <w:pPr>
        <w:spacing w:before="5"/>
        <w:rPr>
          <w:sz w:val="17"/>
          <w:szCs w:val="17"/>
        </w:rPr>
      </w:pPr>
    </w:p>
    <w:p w:rsidRDefault="006E65D7" w:rsidP="006E65D7" w:rsidR="006E65D7">
      <w:pPr>
        <w:rPr>
          <w:sz w:val="20"/>
        </w:rPr>
      </w:pPr>
    </w:p>
    <w:p w:rsidRDefault="006E65D7" w:rsidP="006E65D7" w:rsidR="006E65D7">
      <w:pPr>
        <w:widowControl/>
        <w:overflowPunct/>
        <w:autoSpaceDE/>
        <w:autoSpaceDN/>
        <w:adjustRightInd/>
      </w:pPr>
    </w:p>
    <w:p w:rsidRDefault="006E65D7" w:rsidP="006E65D7" w:rsidR="006E65D7">
      <w:pPr>
        <w:widowControl/>
        <w:overflowPunct/>
        <w:autoSpaceDE/>
        <w:autoSpaceDN/>
        <w:adjustRightInd/>
      </w:pPr>
    </w:p>
    <w:p w:rsidRDefault="006E65D7" w:rsidP="006E65D7" w:rsidR="006E65D7">
      <w:pPr>
        <w:widowControl/>
        <w:overflowPunct/>
        <w:autoSpaceDE/>
        <w:autoSpaceDN/>
        <w:adjustRightInd/>
      </w:pPr>
    </w:p>
    <w:p w:rsidRDefault="006E65D7" w:rsidP="006E65D7" w:rsidR="006E65D7">
      <w:pPr>
        <w:widowControl/>
        <w:overflowPunct/>
        <w:autoSpaceDE/>
        <w:autoSpaceDN/>
        <w:adjustRightInd/>
        <w:sectPr w:rsidR="006E65D7">
          <w:headerReference w:type="default" r:id="rId10"/>
          <w:pgSz w:orient="landscape" w:h="11910" w:w="16840"/>
          <w:pgMar w:gutter="0" w:footer="720" w:header="720" w:left="902" w:bottom="380" w:right="1060" w:top="1021"/>
          <w:cols w:space="720"/>
        </w:sectPr>
      </w:pPr>
      <w:r>
        <w:t>II                    Razlučnih vjerovnika nema.</w:t>
      </w:r>
    </w:p>
    <w:p w:rsidRDefault="00ED5FF5" w:rsidP="005A4ED0" w:rsidR="00ED5FF5">
      <w:pPr>
        <w:rPr>
          <w:szCs w:val="22"/>
        </w:rPr>
      </w:pPr>
    </w:p>
    <w:p w:rsidRDefault="00ED5FF5" w:rsidP="005A4ED0" w:rsidR="00ED5FF5">
      <w:pPr>
        <w:rPr>
          <w:szCs w:val="22"/>
        </w:rPr>
      </w:pPr>
    </w:p>
    <w:p w:rsidRDefault="001A3910" w:rsidP="005A4ED0" w:rsidR="001A3910">
      <w:pPr>
        <w:rPr>
          <w:szCs w:val="22"/>
        </w:rPr>
      </w:pPr>
      <w:r>
        <w:rPr>
          <w:szCs w:val="22"/>
        </w:rPr>
        <w:t>U Zagrebu,</w:t>
      </w:r>
      <w:r w:rsidR="006E65D7">
        <w:rPr>
          <w:szCs w:val="22"/>
        </w:rPr>
        <w:t xml:space="preserve"> 07</w:t>
      </w:r>
      <w:r w:rsidR="00401DA2">
        <w:rPr>
          <w:szCs w:val="22"/>
        </w:rPr>
        <w:t xml:space="preserve">. </w:t>
      </w:r>
      <w:r w:rsidR="006E65D7">
        <w:rPr>
          <w:szCs w:val="22"/>
        </w:rPr>
        <w:t>lipnja</w:t>
      </w:r>
      <w:r w:rsidR="00401DA2">
        <w:rPr>
          <w:szCs w:val="22"/>
        </w:rPr>
        <w:t xml:space="preserve"> 2017.g.</w:t>
      </w:r>
      <w:r w:rsidR="0037471E">
        <w:rPr>
          <w:szCs w:val="22"/>
        </w:rPr>
        <w:t xml:space="preserve">      </w:t>
      </w: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401DA2" w:rsidP="001A3910" w:rsidR="005A4ED0">
      <w:pPr>
        <w:ind w:left="5760"/>
        <w:rPr>
          <w:szCs w:val="22"/>
        </w:rPr>
      </w:pPr>
      <w:r>
        <w:rPr>
          <w:szCs w:val="22"/>
        </w:rPr>
        <w:t>Vesna Sremac Šoštar, v.r.</w:t>
      </w:r>
    </w:p>
    <w:p w:rsidRDefault="00225B24" w:rsidP="00225B24" w:rsidR="00225B24">
      <w:pPr>
        <w:ind w:firstLine="720" w:left="4320"/>
        <w:rPr>
          <w:szCs w:val="22"/>
        </w:rPr>
      </w:pPr>
      <w:r>
        <w:rPr>
          <w:szCs w:val="22"/>
        </w:rPr>
        <w:t>za točnost otpravka-ovlašteni službenik</w:t>
      </w:r>
    </w:p>
    <w:p w:rsidRDefault="00A26734" w:rsidP="00225B24" w:rsidR="00401DA2">
      <w:pPr>
        <w:ind w:firstLine="720" w:left="4320"/>
        <w:rPr>
          <w:szCs w:val="22"/>
        </w:rPr>
      </w:pPr>
      <w:r>
        <w:rPr>
          <w:szCs w:val="22"/>
        </w:rPr>
        <w:t xml:space="preserve">Valentina Delač </w:t>
      </w:r>
    </w:p>
    <w:p w:rsidRDefault="00225B24" w:rsidP="00225B24" w:rsidR="00225B24">
      <w:pPr>
        <w:ind w:firstLine="720" w:left="4320"/>
        <w:rPr>
          <w:szCs w:val="22"/>
        </w:rPr>
      </w:pPr>
      <w:r>
        <w:rPr>
          <w:szCs w:val="22"/>
        </w:rPr>
        <w:tab/>
        <w:t xml:space="preserve">         </w:t>
      </w:r>
    </w:p>
    <w:p w:rsidRDefault="00225B24" w:rsidP="001A3910" w:rsidR="00225B24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R="005A4ED0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E30" w:rsidR="00BC7E30">
      <w:r>
        <w:separator/>
      </w:r>
    </w:p>
  </w:endnote>
  <w:endnote w:id="0" w:type="continuationSeparator">
    <w:p w:rsidRDefault="00BC7E30" w:rsidR="00BC7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E30" w:rsidR="00BC7E30">
      <w:r>
        <w:separator/>
      </w:r>
    </w:p>
  </w:footnote>
  <w:footnote w:id="0" w:type="continuationSeparator">
    <w:p w:rsidRDefault="00BC7E30" w:rsidR="00BC7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1AC" w:rsidR="001101AC">
    <w:pPr>
      <w:pStyle w:val="Zaglavlje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1101AC">
      <w:t>48. St-5550/2016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7DB4" w:rsidR="00B67DB4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A26734">
      <w:rPr>
        <w:rStyle w:val="Brojstranice"/>
        <w:noProof/>
        <w:sz w:val="22"/>
      </w:rPr>
      <w:t>5</w:t>
    </w:r>
    <w:r>
      <w:rPr>
        <w:rStyle w:val="Brojstranice"/>
        <w:sz w:val="22"/>
      </w:rPr>
      <w:fldChar w:fldCharType="end"/>
    </w:r>
  </w:p>
  <w:p w:rsidRDefault="00B67DB4" w:rsidR="00B67DB4">
    <w:pPr>
      <w:pStyle w:val="Zaglavlje"/>
      <w:widowControl/>
    </w:pPr>
    <w:r>
      <w:tab/>
    </w:r>
    <w:r>
      <w:tab/>
    </w:r>
    <w:r w:rsidR="001101AC" w:rsidRPr="001101AC">
      <w:t>48. St-5550/2016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F2587"/>
    <w:rsid w:val="00102033"/>
    <w:rsid w:val="001101AC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5B24"/>
    <w:rsid w:val="00245D4A"/>
    <w:rsid w:val="00252C77"/>
    <w:rsid w:val="00256E0C"/>
    <w:rsid w:val="00261696"/>
    <w:rsid w:val="00285F3C"/>
    <w:rsid w:val="00287F74"/>
    <w:rsid w:val="002958EC"/>
    <w:rsid w:val="002B21E4"/>
    <w:rsid w:val="002E6679"/>
    <w:rsid w:val="002F144B"/>
    <w:rsid w:val="00304CCF"/>
    <w:rsid w:val="00320417"/>
    <w:rsid w:val="003359F4"/>
    <w:rsid w:val="00341DA3"/>
    <w:rsid w:val="0037471E"/>
    <w:rsid w:val="0038387C"/>
    <w:rsid w:val="00396AEC"/>
    <w:rsid w:val="003D36DA"/>
    <w:rsid w:val="003F52AB"/>
    <w:rsid w:val="00401DA2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96DFE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74696"/>
    <w:rsid w:val="00691877"/>
    <w:rsid w:val="00692374"/>
    <w:rsid w:val="006A4049"/>
    <w:rsid w:val="006B2257"/>
    <w:rsid w:val="006B42D3"/>
    <w:rsid w:val="006B6C59"/>
    <w:rsid w:val="006D7366"/>
    <w:rsid w:val="006E423E"/>
    <w:rsid w:val="006E65D7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4AC3"/>
    <w:rsid w:val="00755069"/>
    <w:rsid w:val="00767E56"/>
    <w:rsid w:val="00770F95"/>
    <w:rsid w:val="00772453"/>
    <w:rsid w:val="00776382"/>
    <w:rsid w:val="00782587"/>
    <w:rsid w:val="00784CCD"/>
    <w:rsid w:val="0078667D"/>
    <w:rsid w:val="0079566B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358EC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20C9E"/>
    <w:rsid w:val="00A26734"/>
    <w:rsid w:val="00A36858"/>
    <w:rsid w:val="00A52562"/>
    <w:rsid w:val="00A56F77"/>
    <w:rsid w:val="00A90403"/>
    <w:rsid w:val="00AA131F"/>
    <w:rsid w:val="00AA658C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67DB4"/>
    <w:rsid w:val="00BA3157"/>
    <w:rsid w:val="00BA5BF6"/>
    <w:rsid w:val="00BB0E1F"/>
    <w:rsid w:val="00BB7B71"/>
    <w:rsid w:val="00BC5E18"/>
    <w:rsid w:val="00BC7E30"/>
    <w:rsid w:val="00BD39B0"/>
    <w:rsid w:val="00BE54BF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D0601"/>
    <w:rsid w:val="00CD724B"/>
    <w:rsid w:val="00CF40EE"/>
    <w:rsid w:val="00CF5ACD"/>
    <w:rsid w:val="00D001CF"/>
    <w:rsid w:val="00D04979"/>
    <w:rsid w:val="00D42FA9"/>
    <w:rsid w:val="00D5238D"/>
    <w:rsid w:val="00D6687A"/>
    <w:rsid w:val="00D76041"/>
    <w:rsid w:val="00D768D7"/>
    <w:rsid w:val="00D80CBD"/>
    <w:rsid w:val="00D93A6E"/>
    <w:rsid w:val="00DD2274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D065B"/>
    <w:rsid w:val="00ED5FF5"/>
    <w:rsid w:val="00EE141E"/>
    <w:rsid w:val="00EF4CD3"/>
    <w:rsid w:val="00F144CF"/>
    <w:rsid w:val="00F17B0D"/>
    <w:rsid w:val="00F24C15"/>
    <w:rsid w:val="00F67C9C"/>
    <w:rsid w:val="00F74BC6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1" w:type="table">
    <w:name w:val="Table Normal1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5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F3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F3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F3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F3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E65D7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6E65D7"/>
    <w:rPr>
      <w:sz w:val="22"/>
    </w:rPr>
  </w:style>
  <w:style w:customStyle="true" w:styleId="TableNormal" w:type="table">
    <w:name w:val="Table Normal"/>
    <w:uiPriority w:val="2"/>
    <w:semiHidden/>
    <w:qFormat/>
    <w:rsid w:val="006E65D7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1" w:type="table">
    <w:name w:val="Table Normal1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5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F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F3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F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F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E65D7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6E65D7"/>
    <w:rPr>
      <w:sz w:val="22"/>
    </w:rPr>
  </w:style>
  <w:style w:customStyle="1" w:styleId="TableNormal" w:type="table">
    <w:name w:val="Table Normal"/>
    <w:uiPriority w:val="2"/>
    <w:semiHidden/>
    <w:qFormat/>
    <w:rsid w:val="006E65D7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1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18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40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6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237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1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136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1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7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05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32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5550</izvorni_sadrzaj>
    <derivirana_varijabla naziv="DomainObject.Predmet.Broj_1">5550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St-5550/2016</izvorni_sadrzaj>
    <derivirana_varijabla naziv="DomainObject.Predmet.OznakaBroj_1">St-5550/2016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VANSA  d.o.o.</izvorni_sadrzaj>
    <derivirana_varijabla naziv="DomainObject.Predmet.ProtustrankaFormated_1">  VANSA  d.o.o.</derivirana_varijabla>
  </DomainObject.Predmet.ProtustrankaFormated>
  <DomainObject.Predmet.ProtustrankaFormatedOIB>
    <izvorni_sadrzaj>  VANSA  d.o.o., OIB 66429763351</izvorni_sadrzaj>
    <derivirana_varijabla naziv="DomainObject.Predmet.ProtustrankaFormatedOIB_1">  VANSA  d.o.o., OIB 66429763351</derivirana_varijabla>
  </DomainObject.Predmet.ProtustrankaFormatedOIB>
  <DomainObject.Predmet.ProtustrankaFormatedWithAdress>
    <izvorni_sadrzaj> VANSA  d.o.o., Male putine 6, 10000 Zagreb</izvorni_sadrzaj>
    <derivirana_varijabla naziv="DomainObject.Predmet.ProtustrankaFormatedWithAdress_1"> VANSA  d.o.o., Male putine 6, 10000 Zagreb</derivirana_varijabla>
  </DomainObject.Predmet.ProtustrankaFormatedWithAdress>
  <DomainObject.Predmet.ProtustrankaFormatedWithAdressOIB>
    <izvorni_sadrzaj> VANSA  d.o.o., OIB 66429763351, Male putine 6, 10000 Zagreb</izvorni_sadrzaj>
    <derivirana_varijabla naziv="DomainObject.Predmet.ProtustrankaFormatedWithAdressOIB_1"> VANSA  d.o.o., OIB 66429763351, Male putine 6, 10000 Zagreb</derivirana_varijabla>
  </DomainObject.Predmet.ProtustrankaFormatedWithAdressOIB>
  <DomainObject.Predmet.ProtustrankaWithAdress>
    <izvorni_sadrzaj>VANSA  d.o.o. Male putine 6, 10000 Zagreb</izvorni_sadrzaj>
    <derivirana_varijabla naziv="DomainObject.Predmet.ProtustrankaWithAdress_1">VANSA  d.o.o. Male putine 6, 10000 Zagreb</derivirana_varijabla>
  </DomainObject.Predmet.ProtustrankaWithAdress>
  <DomainObject.Predmet.ProtustrankaWithAdressOIB>
    <izvorni_sadrzaj>VANSA  d.o.o., OIB 66429763351, Male putine 6, 10000 Zagreb</izvorni_sadrzaj>
    <derivirana_varijabla naziv="DomainObject.Predmet.ProtustrankaWithAdressOIB_1">VANSA  d.o.o., OIB 66429763351, Male putine 6, 10000 Zagreb</derivirana_varijabla>
  </DomainObject.Predmet.ProtustrankaWithAdressOIB>
  <DomainObject.Predmet.ProtustrankaNazivFormated>
    <izvorni_sadrzaj>VANSA  d.o.o.</izvorni_sadrzaj>
    <derivirana_varijabla naziv="DomainObject.Predmet.ProtustrankaNazivFormated_1">VANSA  d.o.o.</derivirana_varijabla>
  </DomainObject.Predmet.ProtustrankaNazivFormated>
  <DomainObject.Predmet.ProtustrankaNazivFormatedOIB>
    <izvorni_sadrzaj>VANSA  d.o.o., OIB 66429763351</izvorni_sadrzaj>
    <derivirana_varijabla naziv="DomainObject.Predmet.ProtustrankaNazivFormatedOIB_1">VANSA  d.o.o., OIB 66429763351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VANSA  d.o.o. zastupanog po punomoćniku EDIN MUMINAGIĆ</izvorni_sadrzaj>
    <derivirana_varijabla naziv="DomainObject.Predmet.StrankaFormated_1">  VANSA  d.o.o. zastupanog po punomoćniku EDIN MUMINAGIĆ</derivirana_varijabla>
  </DomainObject.Predmet.StrankaFormated>
  <DomainObject.Predmet.StrankaFormatedOIB>
    <izvorni_sadrzaj>  VANSA  d.o.o., OIB 66429763351 zastupanog po punomoćniku EDIN MUMINAGIĆ</izvorni_sadrzaj>
    <derivirana_varijabla naziv="DomainObject.Predmet.StrankaFormatedOIB_1">  VANSA  d.o.o., OIB 66429763351 zastupanog po punomoćniku EDIN MUMINAGIĆ</derivirana_varijabla>
  </DomainObject.Predmet.StrankaFormatedOIB>
  <DomainObject.Predmet.StrankaFormatedWithAdress>
    <izvorni_sadrzaj> VANSA  d.o.o., Male putine 6, 10000 Zagreb zastupanog po punomoćniku EDIN MUMINAGIĆ</izvorni_sadrzaj>
    <derivirana_varijabla naziv="DomainObject.Predmet.StrankaFormatedWithAdress_1"> VANSA  d.o.o., Male putine 6, 10000 Zagreb zastupanog po punomoćniku EDIN MUMINAGIĆ</derivirana_varijabla>
  </DomainObject.Predmet.StrankaFormatedWithAdress>
  <DomainObject.Predmet.StrankaFormatedWithAdressOIB>
    <izvorni_sadrzaj> VANSA  d.o.o., OIB 66429763351, Male putine 6, 10000 Zagreb zastupanog po punomoćniku EDIN MUMINAGIĆ</izvorni_sadrzaj>
    <derivirana_varijabla naziv="DomainObject.Predmet.StrankaFormatedWithAdressOIB_1"> VANSA  d.o.o., OIB 66429763351, Male putine 6, 10000 Zagreb zastupanog po punomoćniku EDIN MUMINAGIĆ</derivirana_varijabla>
  </DomainObject.Predmet.StrankaFormatedWithAdressOIB>
  <DomainObject.Predmet.StrankaWithAdress>
    <izvorni_sadrzaj>VANSA  d.o.o. Male putine 6,10000 Zagreb</izvorni_sadrzaj>
    <derivirana_varijabla naziv="DomainObject.Predmet.StrankaWithAdress_1">VANSA  d.o.o. Male putine 6,10000 Zagreb</derivirana_varijabla>
  </DomainObject.Predmet.StrankaWithAdress>
  <DomainObject.Predmet.StrankaWithAdressOIB>
    <izvorni_sadrzaj>VANSA  d.o.o., OIB 66429763351, Male putine 6,10000 Zagreb</izvorni_sadrzaj>
    <derivirana_varijabla naziv="DomainObject.Predmet.StrankaWithAdressOIB_1">VANSA  d.o.o., OIB 66429763351, Male putine 6,10000 Zagreb</derivirana_varijabla>
  </DomainObject.Predmet.StrankaWithAdressOIB>
  <DomainObject.Predmet.StrankaNazivFormated>
    <izvorni_sadrzaj>VANSA  d.o.o.</izvorni_sadrzaj>
    <derivirana_varijabla naziv="DomainObject.Predmet.StrankaNazivFormated_1">VANSA  d.o.o.</derivirana_varijabla>
  </DomainObject.Predmet.StrankaNazivFormated>
  <DomainObject.Predmet.StrankaNazivFormatedOIB>
    <izvorni_sadrzaj>VANSA  d.o.o., OIB 66429763351</izvorni_sadrzaj>
    <derivirana_varijabla naziv="DomainObject.Predmet.StrankaNazivFormatedOIB_1">VANSA  d.o.o., OIB 66429763351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VANSA  d.o.o. zastupanog po punomoćniku EDIN MUMINAGIĆ</item>
    </izvorni_sadrzaj>
    <derivirana_varijabla naziv="DomainObject.Predmet.StrankaListFormated_1">
      <item>VANSA  d.o.o. zastupanog po punomoćniku EDIN MUMINAGIĆ</item>
    </derivirana_varijabla>
  </DomainObject.Predmet.StrankaListFormated>
  <DomainObject.Predmet.StrankaListFormatedOIB>
    <izvorni_sadrzaj>
      <item>VANSA  d.o.o., OIB 66429763351 zastupanog po punomoćniku EDIN MUMINAGIĆ</item>
    </izvorni_sadrzaj>
    <derivirana_varijabla naziv="DomainObject.Predmet.StrankaListFormatedOIB_1">
      <item>VANSA  d.o.o., OIB 66429763351 zastupanog po punomoćniku EDIN MUMINAGIĆ</item>
    </derivirana_varijabla>
  </DomainObject.Predmet.StrankaListFormatedOIB>
  <DomainObject.Predmet.StrankaListFormatedWithAdress>
    <izvorni_sadrzaj>
      <item>VANSA  d.o.o., Male putine 6, 10000 Zagreb zastupanog po punomoćniku EDIN MUMINAGIĆ</item>
    </izvorni_sadrzaj>
    <derivirana_varijabla naziv="DomainObject.Predmet.StrankaListFormatedWithAdress_1">
      <item>VANSA  d.o.o., Male putine 6, 10000 Zagreb zastupanog po punomoćniku EDIN MUMINAGIĆ</item>
    </derivirana_varijabla>
  </DomainObject.Predmet.StrankaListFormatedWithAdress>
  <DomainObject.Predmet.StrankaListFormatedWithAdressOIB>
    <izvorni_sadrzaj>
      <item>VANSA  d.o.o., OIB 66429763351, Male putine 6, 10000 Zagreb zastupanog po punomoćniku EDIN MUMINAGIĆ</item>
    </izvorni_sadrzaj>
    <derivirana_varijabla naziv="DomainObject.Predmet.StrankaListFormatedWithAdressOIB_1">
      <item>VANSA  d.o.o., OIB 66429763351, Male putine 6, 10000 Zagreb zastupanog po punomoćniku EDIN MUMINAGIĆ</item>
    </derivirana_varijabla>
  </DomainObject.Predmet.StrankaListFormatedWithAdressOIB>
  <DomainObject.Predmet.StrankaListNazivFormated>
    <izvorni_sadrzaj>
      <item>VANSA  d.o.o.</item>
    </izvorni_sadrzaj>
    <derivirana_varijabla naziv="DomainObject.Predmet.StrankaListNazivFormated_1">
      <item>VANSA  d.o.o.</item>
    </derivirana_varijabla>
  </DomainObject.Predmet.StrankaListNazivFormated>
  <DomainObject.Predmet.StrankaListNazivFormatedOIB>
    <izvorni_sadrzaj>
      <item>VANSA  d.o.o., OIB 66429763351</item>
    </izvorni_sadrzaj>
    <derivirana_varijabla naziv="DomainObject.Predmet.StrankaListNazivFormatedOIB_1">
      <item>VANSA  d.o.o., OIB 66429763351</item>
    </derivirana_varijabla>
  </DomainObject.Predmet.StrankaListNazivFormatedOIB>
  <DomainObject.Predmet.ProtuStrankaListFormated>
    <izvorni_sadrzaj>
      <item>VANSA  d.o.o.</item>
    </izvorni_sadrzaj>
    <derivirana_varijabla naziv="DomainObject.Predmet.ProtuStrankaListFormated_1">
      <item>VANSA  d.o.o.</item>
    </derivirana_varijabla>
  </DomainObject.Predmet.ProtuStrankaListFormated>
  <DomainObject.Predmet.ProtuStrankaListFormatedOIB>
    <izvorni_sadrzaj>
      <item>VANSA  d.o.o., OIB 66429763351</item>
    </izvorni_sadrzaj>
    <derivirana_varijabla naziv="DomainObject.Predmet.ProtuStrankaListFormatedOIB_1">
      <item>VANSA  d.o.o., OIB 66429763351</item>
    </derivirana_varijabla>
  </DomainObject.Predmet.ProtuStrankaListFormatedOIB>
  <DomainObject.Predmet.ProtuStrankaListFormatedWithAdress>
    <izvorni_sadrzaj>
      <item>VANSA  d.o.o., Male putine 6, 10000 Zagreb</item>
    </izvorni_sadrzaj>
    <derivirana_varijabla naziv="DomainObject.Predmet.ProtuStrankaListFormatedWithAdress_1">
      <item>VANSA  d.o.o., Male putine 6, 10000 Zagreb</item>
    </derivirana_varijabla>
  </DomainObject.Predmet.ProtuStrankaListFormatedWithAdress>
  <DomainObject.Predmet.ProtuStrankaListFormatedWithAdressOIB>
    <izvorni_sadrzaj>
      <item>VANSA  d.o.o., OIB 66429763351, Male putine 6, 10000 Zagreb</item>
    </izvorni_sadrzaj>
    <derivirana_varijabla naziv="DomainObject.Predmet.ProtuStrankaListFormatedWithAdressOIB_1">
      <item>VANSA  d.o.o., OIB 66429763351, Male putine 6, 10000 Zagreb</item>
    </derivirana_varijabla>
  </DomainObject.Predmet.ProtuStrankaListFormatedWithAdressOIB>
  <DomainObject.Predmet.ProtuStrankaListNazivFormated>
    <izvorni_sadrzaj>
      <item>VANSA  d.o.o.</item>
    </izvorni_sadrzaj>
    <derivirana_varijabla naziv="DomainObject.Predmet.ProtuStrankaListNazivFormated_1">
      <item>VANSA  d.o.o.</item>
    </derivirana_varijabla>
  </DomainObject.Predmet.ProtuStrankaListNazivFormated>
  <DomainObject.Predmet.ProtuStrankaListNazivFormatedOIB>
    <izvorni_sadrzaj>
      <item>VANSA  d.o.o., OIB 66429763351</item>
    </izvorni_sadrzaj>
    <derivirana_varijabla naziv="DomainObject.Predmet.ProtuStrankaListNazivFormatedOIB_1">
      <item>VANSA  d.o.o., OIB 66429763351</item>
    </derivirana_varijabla>
  </DomainObject.Predmet.ProtuStrankaListNazivFormatedOIB>
  <DomainObject.Predmet.OstaliListFormated>
    <izvorni_sadrzaj>
      <item>EDIN MUMINAGIĆ punomoćnik sudionika u postupku VANSA  d.o.o.</item>
    </izvorni_sadrzaj>
    <derivirana_varijabla naziv="DomainObject.Predmet.OstaliListFormated_1">
      <item>EDIN MUMINAGIĆ punomoćnik sudionika u postupku VANSA  d.o.o.</item>
    </derivirana_varijabla>
  </DomainObject.Predmet.OstaliListFormated>
  <DomainObject.Predmet.OstaliListFormatedOIB>
    <izvorni_sadrzaj>
      <item>EDIN MUMINAGIĆ punomoćnik sudionika u postupku VANSA  d.o.o.</item>
    </izvorni_sadrzaj>
    <derivirana_varijabla naziv="DomainObject.Predmet.OstaliListFormatedOIB_1">
      <item>EDIN MUMINAGIĆ punomoćnik sudionika u postupku VANSA  d.o.o.</item>
    </derivirana_varijabla>
  </DomainObject.Predmet.OstaliListFormatedOIB>
  <DomainObject.Predmet.OstaliListFormatedWithAdress>
    <izvorni_sadrzaj>
      <item>EDIN MUMINAGIĆ, Pavla Hatza 27, 10000 Zagreb punomoćnik sudionika u postupku VANSA  d.o.o.</item>
    </izvorni_sadrzaj>
    <derivirana_varijabla naziv="DomainObject.Predmet.OstaliListFormatedWithAdress_1">
      <item>EDIN MUMINAGIĆ, Pavla Hatza 27, 10000 Zagreb punomoćnik sudionika u postupku VANSA  d.o.o.</item>
    </derivirana_varijabla>
  </DomainObject.Predmet.OstaliListFormatedWithAdress>
  <DomainObject.Predmet.OstaliListFormatedWithAdressOIB>
    <izvorni_sadrzaj>
      <item>EDIN MUMINAGIĆ, Pavla Hatza 27, 10000 Zagreb punomoćnik sudionika u postupku VANSA  d.o.o.</item>
    </izvorni_sadrzaj>
    <derivirana_varijabla naziv="DomainObject.Predmet.OstaliListFormatedWithAdressOIB_1">
      <item>EDIN MUMINAGIĆ, Pavla Hatza 27, 10000 Zagreb punomoćnik sudionika u postupku VANSA  d.o.o.</item>
    </derivirana_varijabla>
  </DomainObject.Predmet.OstaliListFormatedWithAdressOIB>
  <DomainObject.Predmet.OstaliListNazivFormated>
    <izvorni_sadrzaj>
      <item>EDIN MUMINAGIĆ</item>
    </izvorni_sadrzaj>
    <derivirana_varijabla naziv="DomainObject.Predmet.OstaliListNazivFormated_1">
      <item>EDIN MUMINAGIĆ</item>
    </derivirana_varijabla>
  </DomainObject.Predmet.OstaliListNazivFormated>
  <DomainObject.Predmet.OstaliListNazivFormatedOIB>
    <izvorni_sadrzaj>
      <item>EDIN MUMINAGIĆ</item>
    </izvorni_sadrzaj>
    <derivirana_varijabla naziv="DomainObject.Predmet.OstaliListNazivFormatedOIB_1">
      <item>EDIN MUMINAGIĆ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VANSA  d.o.o.</izvorni_sadrzaj>
    <derivirana_varijabla naziv="DomainObject.Predmet.StrankaIDrugi_1">VANSA  d.o.o.</derivirana_varijabla>
  </DomainObject.Predmet.StrankaIDrugi>
  <DomainObject.Predmet.ProtustrankaIDrugi>
    <izvorni_sadrzaj>VANSA  d.o.o.</izvorni_sadrzaj>
    <derivirana_varijabla naziv="DomainObject.Predmet.ProtustrankaIDrugi_1">VANSA  d.o.o.</derivirana_varijabla>
  </DomainObject.Predmet.ProtustrankaIDrugi>
  <DomainObject.Predmet.StrankaIDrugiAdressOIB>
    <izvorni_sadrzaj>VANSA  d.o.o., OIB 66429763351, Male putine 6, 10000 Zagreb</izvorni_sadrzaj>
    <derivirana_varijabla naziv="DomainObject.Predmet.StrankaIDrugiAdressOIB_1">VANSA  d.o.o., OIB 66429763351, Male putine 6, 10000 Zagreb</derivirana_varijabla>
  </DomainObject.Predmet.StrankaIDrugiAdressOIB>
  <DomainObject.Predmet.ProtustrankaIDrugiAdressOIB>
    <izvorni_sadrzaj>VANSA  d.o.o., OIB 66429763351, Male putine 6, 10000 Zagreb</izvorni_sadrzaj>
    <derivirana_varijabla naziv="DomainObject.Predmet.ProtustrankaIDrugiAdressOIB_1">VANSA  d.o.o., OIB 66429763351, Male putine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VANSA  d.o.o.</item>
      <item>VANSA  d.o.o.</item>
      <item>EDIN MUMINAGIĆ</item>
    </izvorni_sadrzaj>
    <derivirana_varijabla naziv="DomainObject.Predmet.SudioniciListNaziv_1">
      <item>VANSA  d.o.o.</item>
      <item>VANSA  d.o.o.</item>
      <item>EDIN MUMINAGIĆ</item>
    </derivirana_varijabla>
  </DomainObject.Predmet.SudioniciListNaziv>
  <DomainObject.Predmet.SudioniciListAdressOIB>
    <izvorni_sadrzaj>
      <item>VANSA  d.o.o., OIB 66429763351, Male putine 6,10000 Zagreb</item>
      <item>VANSA  d.o.o., OIB 66429763351, Male putine 6,10000 Zagreb</item>
      <item>EDIN MUMINAGIĆ, Pavla Hatza 27,10000 Zagreb</item>
    </izvorni_sadrzaj>
    <derivirana_varijabla naziv="DomainObject.Predmet.SudioniciListAdressOIB_1">
      <item>VANSA  d.o.o., OIB 66429763351, Male putine 6,10000 Zagreb</item>
      <item>VANSA  d.o.o., OIB 66429763351, Male putine 6,10000 Zagreb</item>
      <item>EDIN MUMINAGIĆ, Pavla Hatza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66429763351</item>
      <item>, OIB 66429763351</item>
      <item>, OIB null</item>
    </izvorni_sadrzaj>
    <derivirana_varijabla naziv="DomainObject.Predmet.SudioniciListNazivOIB_1">
      <item>, OIB 66429763351</item>
      <item>, OIB 66429763351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55D73-8465-4026-A551-C62C4EFD3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5</properties:Pages>
  <properties:Words>663</properties:Words>
  <properties:Characters>3949</properties:Characters>
  <properties:Lines>640</properties:Lines>
  <properties:Paragraphs>288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2017-06-09T12:02:00Z</dcterms:created>
  <dc:creator>Andrea Galic</dc:creator>
  <cp:lastModifiedBy>Zlatka Plivelić</cp:lastModifiedBy>
  <cp:lastPrinted>2017-01-31T08:46:00Z</cp:lastPrinted>
  <dcterms:modified xmlns:xsi="http://www.w3.org/2001/XMLSchema-instance" xsi:type="dcterms:W3CDTF">2017-06-09T12:10:00Z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