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54c7" w14:paraId="b0054c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7336C7">
        <w:t>686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7336C7">
        <w:t xml:space="preserve">AUTO DAMA </w:t>
      </w:r>
      <w:r w:rsidR="00087AD2">
        <w:t xml:space="preserve">društvo s ograničenom odgovornošću za prijevoz i usluge </w:t>
      </w:r>
      <w:proofErr w:type="spellStart"/>
      <w:r w:rsidR="007336C7">
        <w:t>Švajcarnica</w:t>
      </w:r>
      <w:proofErr w:type="spellEnd"/>
      <w:r w:rsidR="007336C7">
        <w:t>, Dragutina Tadijanovića 4/A, OIB 28305739176, OIB</w:t>
      </w:r>
      <w:r w:rsidR="00087AD2">
        <w:t xml:space="preserve"> 0301</w:t>
      </w:r>
      <w:r w:rsidR="007336C7">
        <w:t>55281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7336C7">
        <w:t>31.  listopada</w:t>
      </w:r>
      <w:r w:rsidR="00087AD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7336C7">
        <w:t xml:space="preserve">AUTO DAMA društvo s ograničenom odgovornošću za prijevoz i usluge </w:t>
      </w:r>
      <w:proofErr w:type="spellStart"/>
      <w:r w:rsidR="007336C7">
        <w:t>Švajcarnica</w:t>
      </w:r>
      <w:proofErr w:type="spellEnd"/>
      <w:r w:rsidR="007336C7">
        <w:t>, Dragutina Tadijanovića 4/A, OIB 28305739176, OIB 030155281</w:t>
      </w:r>
      <w:r w:rsidR="00087AD2">
        <w:t xml:space="preserve"> </w:t>
      </w:r>
      <w:r w:rsidR="00F078E5">
        <w:t>iznosi</w:t>
      </w:r>
      <w:r w:rsidR="007336C7">
        <w:t xml:space="preserve"> 17.029,91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7336C7">
        <w:t>/direktor</w:t>
      </w:r>
      <w:r w:rsidR="00087AD2">
        <w:t xml:space="preserve"> 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7336C7">
        <w:t>686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7336C7">
        <w:t>31.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3D54E6" w:rsidR="00F77E84"/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D54E6"/>
    <w:rsid w:val="003E13B0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36C7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3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3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DAMA društvo s ograničenom odgovornošću za prijevoz i usluge</izvorni_sadrzaj>
    <derivirana_varijabla naziv="DomainObject.Predmet.ProtustrankaFormated_1">  AUTO DAMA društvo s ograničenom odgovornošću za prijevoz i usluge</derivirana_varijabla>
  </DomainObject.Predmet.ProtustrankaFormated>
  <DomainObject.Predmet.ProtustrankaFormatedOIB>
    <izvorni_sadrzaj>  AUTO DAMA društvo s ograničenom odgovornošću za prijevoz i usluge, OIB 28305739176</izvorni_sadrzaj>
    <derivirana_varijabla naziv="DomainObject.Predmet.ProtustrankaFormatedOIB_1">  AUTO DAMA društvo s ograničenom odgovornošću za prijevoz i usluge, OIB 28305739176</derivirana_varijabla>
  </DomainObject.Predmet.ProtustrankaFormatedOIB>
  <DomainObject.Predmet.ProtustrankaFormatedWithAdress>
    <izvorni_sadrzaj> AUTO DAMA društvo s ograničenom odgovornošću za prijevoz i usluge, Dragutina Tadijanovića 4/A, 31326 Švajcarnica</izvorni_sadrzaj>
    <derivirana_varijabla naziv="DomainObject.Predmet.ProtustrankaFormatedWithAdress_1"> AUTO DAMA društvo s ograničenom odgovornošću za prijevoz i usluge, Dragutina Tadijanovića 4/A, 31326 Švajcarnica</derivirana_varijabla>
  </DomainObject.Predmet.ProtustrankaFormatedWithAdress>
  <DomainObject.Predmet.ProtustrankaFormatedWithAdressOIB>
    <izvorni_sadrzaj> AUTO DAMA društvo s ograničenom odgovornošću za prijevoz i usluge, OIB 28305739176, Dragutina Tadijanovića 4/A, 31326 Švajcarnica</izvorni_sadrzaj>
    <derivirana_varijabla naziv="DomainObject.Predmet.ProtustrankaFormatedWithAdressOIB_1"> AUTO DAMA društvo s ograničenom odgovornošću za prijevoz i usluge, OIB 28305739176, Dragutina Tadijanovića 4/A, 31326 Švajcarnica</derivirana_varijabla>
  </DomainObject.Predmet.ProtustrankaFormatedWithAdressOIB>
  <DomainObject.Predmet.ProtustrankaWithAdress>
    <izvorni_sadrzaj>AUTO DAMA društvo s ograničenom odgovornošću za prijevoz i usluge Dragutina Tadijanovića 4/A, 31326 Švajcarnica</izvorni_sadrzaj>
    <derivirana_varijabla naziv="DomainObject.Predmet.ProtustrankaWithAdress_1">AUTO DAMA društvo s ograničenom odgovornošću za prijevoz i usluge Dragutina Tadijanovića 4/A, 31326 Švajcarnica</derivirana_varijabla>
  </DomainObject.Predmet.ProtustrankaWithAdress>
  <DomainObject.Predmet.ProtustrankaWithAdressOIB>
    <izvorni_sadrzaj>AUTO DAMA društvo s ograničenom odgovornošću za prijevoz i usluge, OIB 28305739176, Dragutina Tadijanovića 4/A, 31326 Švajcarnica</izvorni_sadrzaj>
    <derivirana_varijabla naziv="DomainObject.Predmet.ProtustrankaWithAdressOIB_1">AUTO DAMA društvo s ograničenom odgovornošću za prijevoz i usluge, OIB 28305739176, Dragutina Tadijanovića 4/A, 31326 Švajcarnica</derivirana_varijabla>
  </DomainObject.Predmet.ProtustrankaWithAdressOIB>
  <DomainObject.Predmet.ProtustrankaNazivFormated>
    <izvorni_sadrzaj>AUTO DAMA društvo s ograničenom odgovornošću za prijevoz i usluge</izvorni_sadrzaj>
    <derivirana_varijabla naziv="DomainObject.Predmet.ProtustrankaNazivFormated_1">AUTO DAMA društvo s ograničenom odgovornošću za prijevoz i usluge</derivirana_varijabla>
  </DomainObject.Predmet.ProtustrankaNazivFormated>
  <DomainObject.Predmet.ProtustrankaNazivFormatedOIB>
    <izvorni_sadrzaj>AUTO DAMA društvo s ograničenom odgovornošću za prijevoz i usluge, OIB 28305739176</izvorni_sadrzaj>
    <derivirana_varijabla naziv="DomainObject.Predmet.ProtustrankaNazivFormatedOIB_1">AUTO DAMA društvo s ograničenom odgovornošću za prijevoz i usluge, OIB 28305739176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DAMA društvo s ograničenom odgovornošću za prijevoz i usluge</item>
    </izvorni_sadrzaj>
    <derivirana_varijabla naziv="DomainObject.Predmet.ProtuStrankaListFormated_1">
      <item>AUTO DAMA društvo s ograničenom odgovornošću za prijevoz i usluge</item>
    </derivirana_varijabla>
  </DomainObject.Predmet.ProtuStrankaListFormated>
  <DomainObject.Predmet.ProtuStrankaListFormatedOIB>
    <izvorni_sadrzaj>
      <item>AUTO DAMA društvo s ograničenom odgovornošću za prijevoz i usluge, OIB 28305739176</item>
    </izvorni_sadrzaj>
    <derivirana_varijabla naziv="DomainObject.Predmet.ProtuStrankaListFormatedOIB_1">
      <item>AUTO DAMA društvo s ograničenom odgovornošću za prijevoz i usluge, OIB 28305739176</item>
    </derivirana_varijabla>
  </DomainObject.Predmet.ProtuStrankaListFormatedOIB>
  <DomainObject.Predmet.ProtuStrankaListFormatedWithAdress>
    <izvorni_sadrzaj>
      <item>AUTO DAMA društvo s ograničenom odgovornošću za prijevoz i usluge, Dragutina Tadijanovića 4/A, 31326 Švajcarnica</item>
    </izvorni_sadrzaj>
    <derivirana_varijabla naziv="DomainObject.Predmet.ProtuStrankaListFormatedWithAdress_1">
      <item>AUTO DAMA društvo s ograničenom odgovornošću za prijevoz i usluge, Dragutina Tadijanovića 4/A, 31326 Švajcarnica</item>
    </derivirana_varijabla>
  </DomainObject.Predmet.ProtuStrankaListFormatedWithAdress>
  <DomainObject.Predmet.ProtuStrankaListFormatedWithAdressOIB>
    <izvorni_sadrzaj>
      <item>AUTO DAMA društvo s ograničenom odgovornošću za prijevoz i usluge, OIB 28305739176, Dragutina Tadijanovića 4/A, 31326 Švajcarnica</item>
    </izvorni_sadrzaj>
    <derivirana_varijabla naziv="DomainObject.Predmet.ProtuStrankaListFormatedWithAdressOIB_1">
      <item>AUTO DAMA društvo s ograničenom odgovornošću za prijevoz i usluge, OIB 28305739176, Dragutina Tadijanovića 4/A, 31326 Švajcarnica</item>
    </derivirana_varijabla>
  </DomainObject.Predmet.ProtuStrankaListFormatedWithAdressOIB>
  <DomainObject.Predmet.ProtuStrankaListNazivFormated>
    <izvorni_sadrzaj>
      <item>AUTO DAMA društvo s ograničenom odgovornošću za prijevoz i usluge</item>
    </izvorni_sadrzaj>
    <derivirana_varijabla naziv="DomainObject.Predmet.ProtuStrankaListNazivFormated_1">
      <item>AUTO DAMA društvo s ograničenom odgovornošću za prijevoz i usluge</item>
    </derivirana_varijabla>
  </DomainObject.Predmet.ProtuStrankaListNazivFormated>
  <DomainObject.Predmet.ProtuStrankaListNazivFormatedOIB>
    <izvorni_sadrzaj>
      <item>AUTO DAMA društvo s ograničenom odgovornošću za prijevoz i usluge, OIB 28305739176</item>
    </izvorni_sadrzaj>
    <derivirana_varijabla naziv="DomainObject.Predmet.ProtuStrankaListNazivFormatedOIB_1">
      <item>AUTO DAMA društvo s ograničenom odgovornošću za prijevoz i usluge, OIB 28305739176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DAMA društvo s ograničenom odgovornošću za prijevoz i usluge</izvorni_sadrzaj>
    <derivirana_varijabla naziv="DomainObject.Predmet.ProtustrankaIDrugi_1">AUTO DAMA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DAMA društvo s ograničenom odgovornošću za prijevoz i usluge, OIB 28305739176, Dragutina Tadijanovića 4/A, 31326 Švajcarnica</izvorni_sadrzaj>
    <derivirana_varijabla naziv="DomainObject.Predmet.ProtustrankaIDrugiAdressOIB_1">AUTO DAMA društvo s ograničenom odgovornošću za prijevoz i usluge, OIB 28305739176, Dragutina Tadijanovića 4/A,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DAMA društvo s ograničenom odgovornošću za prijevoz i usluge</item>
    </izvorni_sadrzaj>
    <derivirana_varijabla naziv="DomainObject.Predmet.SudioniciListNaziv_1">
      <item>FINA RC OSIJEK</item>
      <item>AUTO DAMA društvo s ograničenom odgovornošću za prijevoz i usluge</item>
    </derivirana_varijabla>
  </DomainObject.Predmet.SudioniciListNaziv>
  <DomainObject.Predmet.SudioniciListAdressOIB>
    <izvorni_sadrzaj>
      <item>FINA RC OSIJEK, OIB 85821130368</item>
      <item>AUTO DAMA društvo s ograničenom odgovornošću za prijevoz i usluge, OIB 28305739176, Dragutina Tadijanovića 4/A,31326 Švajcarnica</item>
    </izvorni_sadrzaj>
    <derivirana_varijabla naziv="DomainObject.Predmet.SudioniciListAdressOIB_1">
      <item>FINA RC OSIJEK, OIB 85821130368</item>
      <item>AUTO DAMA društvo s ograničenom odgovornošću za prijevoz i usluge, OIB 28305739176, Dragutina Tadijanovića 4/A,31326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28305739176</item>
    </izvorni_sadrzaj>
    <derivirana_varijabla naziv="DomainObject.Predmet.SudioniciListNazivOIB_1">
      <item>, OIB 85821130368</item>
      <item>, OIB 28305739176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DC714-9980-4B91-AB7D-AE17E824F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1864</properties:Characters>
  <properties:Lines>46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2016-10-31T12:26:00Z</cp:lastPrinted>
  <dcterms:modified xmlns:xsi="http://www.w3.org/2001/XMLSchema-instance" xsi:type="dcterms:W3CDTF">2016-10-31T12:27:00Z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