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AC638E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AC638E">
                    <w:t>1941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4ac4a3" w14:paraId="b4ac4a3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3E1713">
        <w:t xml:space="preserve"> </w:t>
      </w:r>
      <w:r w:rsidR="00AC638E">
        <w:t>GODINA 3000 j.d.o.o. za proizvodnju, Zagreb, Bleiweisova ulica 27, MBS: 081068848, OIB: 68664558912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AC638E">
        <w:t>21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AC638E">
        <w:t>GODINA 3000 j.d.o.o. za proizvodnju, Zagreb, Bleiweisova ulica 27, MBS: 081068848, OIB: 68664558912</w:t>
      </w:r>
      <w:r>
        <w:t xml:space="preserve">, na temelju neizvršenih osnova za plaćanje iznosi </w:t>
      </w:r>
      <w:r w:rsidR="00AC638E">
        <w:t>19.647,52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74135">
        <w:t xml:space="preserve"> </w:t>
      </w:r>
      <w:r w:rsidR="00AC638E">
        <w:t>Hrvoje Šimić, Zagreb, Bleiweisova ulica 27, OIB: 45735250142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C638E">
        <w:t>1941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AC638E">
        <w:t>21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C638E">
        <w:t>20</w:t>
      </w:r>
      <w:r w:rsidR="001C5274">
        <w:t>.02.</w:t>
      </w:r>
    </w:p>
    <w:p w:rsidRDefault="00BC5238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1713"/>
    <w:rsid w:val="003E4468"/>
    <w:rsid w:val="004049C3"/>
    <w:rsid w:val="00431D6C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C638E"/>
    <w:rsid w:val="00AD67F8"/>
    <w:rsid w:val="00B456CC"/>
    <w:rsid w:val="00B6125C"/>
    <w:rsid w:val="00B871C0"/>
    <w:rsid w:val="00B96DED"/>
    <w:rsid w:val="00BC5238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2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2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2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2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2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2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2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2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1941</izvorni_sadrzaj>
    <derivirana_varijabla naziv="DomainObject.Predmet.Broj_1">1941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St-1941/2018</izvorni_sadrzaj>
    <derivirana_varijabla naziv="DomainObject.Predmet.OznakaBroj_1">St-1941/2018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GODINA 3000 jednostavno društvo s ograničenom odgovornošću za proizvodnju</izvorni_sadrzaj>
    <derivirana_varijabla naziv="DomainObject.Predmet.ProtustrankaFormated_1">  GODINA 3000 jednostavno društvo s ograničenom odgovornošću za proizvodnju</derivirana_varijabla>
  </DomainObject.Predmet.ProtustrankaFormated>
  <DomainObject.Predmet.ProtustrankaFormatedOIB>
    <izvorni_sadrzaj>  GODINA 3000 jednostavno društvo s ograničenom odgovornošću za proizvodnju, OIB 68664558912</izvorni_sadrzaj>
    <derivirana_varijabla naziv="DomainObject.Predmet.ProtustrankaFormatedOIB_1">  GODINA 3000 jednostavno društvo s ograničenom odgovornošću za proizvodnju, OIB 68664558912</derivirana_varijabla>
  </DomainObject.Predmet.ProtustrankaFormatedOIB>
  <DomainObject.Predmet.ProtustrankaFormatedWithAdress>
    <izvorni_sadrzaj> GODINA 3000 jednostavno društvo s ograničenom odgovornošću za proizvodnju, Bleiweisova ulica 27, 10000 Zagreb</izvorni_sadrzaj>
    <derivirana_varijabla naziv="DomainObject.Predmet.ProtustrankaFormatedWithAdress_1"> GODINA 3000 jednostavno društvo s ograničenom odgovornošću za proizvodnju, Bleiweisova ulica 27, 10000 Zagreb</derivirana_varijabla>
  </DomainObject.Predmet.ProtustrankaFormatedWithAdress>
  <DomainObject.Predmet.ProtustrankaFormatedWithAdressOIB>
    <izvorni_sadrzaj> GODINA 3000 jednostavno društvo s ograničenom odgovornošću za proizvodnju, OIB 68664558912, Bleiweisova ulica 27, 10000 Zagreb</izvorni_sadrzaj>
    <derivirana_varijabla naziv="DomainObject.Predmet.ProtustrankaFormatedWithAdressOIB_1"> GODINA 3000 jednostavno društvo s ograničenom odgovornošću za proizvodnju, OIB 68664558912, Bleiweisova ulica 27, 10000 Zagreb</derivirana_varijabla>
  </DomainObject.Predmet.ProtustrankaFormatedWithAdressOIB>
  <DomainObject.Predmet.ProtustrankaWithAdress>
    <izvorni_sadrzaj>GODINA 3000 jednostavno društvo s ograničenom odgovornošću za proizvodnju Bleiweisova ulica 27, 10000 Zagreb</izvorni_sadrzaj>
    <derivirana_varijabla naziv="DomainObject.Predmet.ProtustrankaWithAdress_1">GODINA 3000 jednostavno društvo s ograničenom odgovornošću za proizvodnju Bleiweisova ulica 27, 10000 Zagreb</derivirana_varijabla>
  </DomainObject.Predmet.ProtustrankaWithAdress>
  <DomainObject.Predmet.ProtustrankaWithAdressOIB>
    <izvorni_sadrzaj>GODINA 3000 jednostavno društvo s ograničenom odgovornošću za proizvodnju, OIB 68664558912, Bleiweisova ulica 27, 10000 Zagreb</izvorni_sadrzaj>
    <derivirana_varijabla naziv="DomainObject.Predmet.ProtustrankaWithAdressOIB_1">GODINA 3000 jednostavno društvo s ograničenom odgovornošću za proizvodnju, OIB 68664558912, Bleiweisova ulica 27, 10000 Zagreb</derivirana_varijabla>
  </DomainObject.Predmet.ProtustrankaWithAdressOIB>
  <DomainObject.Predmet.ProtustrankaNazivFormated>
    <izvorni_sadrzaj>GODINA 3000 jednostavno društvo s ograničenom odgovornošću za proizvodnju</izvorni_sadrzaj>
    <derivirana_varijabla naziv="DomainObject.Predmet.ProtustrankaNazivFormated_1">GODINA 3000 jednostavno društvo s ograničenom odgovornošću za proizvodnju</derivirana_varijabla>
  </DomainObject.Predmet.ProtustrankaNazivFormated>
  <DomainObject.Predmet.ProtustrankaNazivFormatedOIB>
    <izvorni_sadrzaj>GODINA 3000 jednostavno društvo s ograničenom odgovornošću za proizvodnju, OIB 68664558912</izvorni_sadrzaj>
    <derivirana_varijabla naziv="DomainObject.Predmet.ProtustrankaNazivFormatedOIB_1">GODINA 3000 jednostavno društvo s ograničenom odgovornošću za proizvodnju, OIB 68664558912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GODINA 3000 jednostavno društvo s ograničenom odgovornošću za proizvodnju</item>
    </izvorni_sadrzaj>
    <derivirana_varijabla naziv="DomainObject.Predmet.ProtuStrankaListFormated_1">
      <item>GODINA 3000 jednostavno društvo s ograničenom odgovornošću za proizvodnju</item>
    </derivirana_varijabla>
  </DomainObject.Predmet.ProtuStrankaListFormated>
  <DomainObject.Predmet.ProtuStrankaListFormatedOIB>
    <izvorni_sadrzaj>
      <item>GODINA 3000 jednostavno društvo s ograničenom odgovornošću za proizvodnju, OIB 68664558912</item>
    </izvorni_sadrzaj>
    <derivirana_varijabla naziv="DomainObject.Predmet.ProtuStrankaListFormatedOIB_1">
      <item>GODINA 3000 jednostavno društvo s ograničenom odgovornošću za proizvodnju, OIB 68664558912</item>
    </derivirana_varijabla>
  </DomainObject.Predmet.ProtuStrankaListFormatedOIB>
  <DomainObject.Predmet.ProtuStrankaListFormatedWithAdress>
    <izvorni_sadrzaj>
      <item>GODINA 3000 jednostavno društvo s ograničenom odgovornošću za proizvodnju, Bleiweisova ulica 27, 10000 Zagreb</item>
    </izvorni_sadrzaj>
    <derivirana_varijabla naziv="DomainObject.Predmet.ProtuStrankaListFormatedWithAdress_1">
      <item>GODINA 3000 jednostavno društvo s ograničenom odgovornošću za proizvodnju, Bleiweisova ulica 27, 10000 Zagreb</item>
    </derivirana_varijabla>
  </DomainObject.Predmet.ProtuStrankaListFormatedWithAdress>
  <DomainObject.Predmet.ProtuStrankaListFormatedWithAdressOIB>
    <izvorni_sadrzaj>
      <item>GODINA 3000 jednostavno društvo s ograničenom odgovornošću za proizvodnju, OIB 68664558912, Bleiweisova ulica 27, 10000 Zagreb</item>
    </izvorni_sadrzaj>
    <derivirana_varijabla naziv="DomainObject.Predmet.ProtuStrankaListFormatedWithAdressOIB_1">
      <item>GODINA 3000 jednostavno društvo s ograničenom odgovornošću za proizvodnju, OIB 68664558912, Bleiweisova ulica 27, 10000 Zagreb</item>
    </derivirana_varijabla>
  </DomainObject.Predmet.ProtuStrankaListFormatedWithAdressOIB>
  <DomainObject.Predmet.ProtuStrankaListNazivFormated>
    <izvorni_sadrzaj>
      <item>GODINA 3000 jednostavno društvo s ograničenom odgovornošću za proizvodnju</item>
    </izvorni_sadrzaj>
    <derivirana_varijabla naziv="DomainObject.Predmet.ProtuStrankaListNazivFormated_1">
      <item>GODINA 3000 jednostavno društvo s ograničenom odgovornošću za proizvodnju</item>
    </derivirana_varijabla>
  </DomainObject.Predmet.ProtuStrankaListNazivFormated>
  <DomainObject.Predmet.ProtuStrankaListNazivFormatedOIB>
    <izvorni_sadrzaj>
      <item>GODINA 3000 jednostavno društvo s ograničenom odgovornošću za proizvodnju, OIB 68664558912</item>
    </izvorni_sadrzaj>
    <derivirana_varijabla naziv="DomainObject.Predmet.ProtuStrankaListNazivFormatedOIB_1">
      <item>GODINA 3000 jednostavno društvo s ograničenom odgovornošću za proizvodnju, OIB 68664558912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GODINA 3000 jednostavno društvo s ograničenom odgovornošću za proizvodnju</izvorni_sadrzaj>
    <derivirana_varijabla naziv="DomainObject.Predmet.ProtustrankaIDrugi_1">GODINA 3000 jednostavno društvo s ograničenom odgovornošću za proizvodnju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GODINA 3000 jednostavno društvo s ograničenom odgovornošću za proizvodnju, OIB 68664558912, Bleiweisova ulica 27, 10000 Zagreb</izvorni_sadrzaj>
    <derivirana_varijabla naziv="DomainObject.Predmet.ProtustrankaIDrugiAdressOIB_1">GODINA 3000 jednostavno društvo s ograničenom odgovornošću za proizvodnju, OIB 68664558912, Bleiweisova ulica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GODINA 3000 jednostavno društvo s ograničenom odgovornošću za proizvodnju</item>
      <item>FINA Regionalni centar Zagreb</item>
    </izvorni_sadrzaj>
    <derivirana_varijabla naziv="DomainObject.Predmet.SudioniciListNaziv_1">
      <item>GODINA 3000 jednostavno društvo s ograničenom odgovornošću za proizvodnju</item>
      <item>FINA Regionalni centar Zagreb</item>
    </derivirana_varijabla>
  </DomainObject.Predmet.SudioniciListNaziv>
  <DomainObject.Predmet.SudioniciListAdressOIB>
    <izvorni_sadrzaj>
      <item>GODINA 3000 jednostavno društvo s ograničenom odgovornošću za proizvodnju, OIB 68664558912, Bleiweisova ulica 27,10000 Zagreb</item>
      <item>FINA Regionalni centar Zagreb, OIB 85821130368, Trg svibanjskih žrtava 1995. 1,10000 Zagreb</item>
    </izvorni_sadrzaj>
    <derivirana_varijabla naziv="DomainObject.Predmet.SudioniciListAdressOIB_1">
      <item>GODINA 3000 jednostavno društvo s ograničenom odgovornošću za proizvodnju, OIB 68664558912, Bleiweisova ulica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68664558912</item>
      <item>, OIB 85821130368</item>
    </izvorni_sadrzaj>
    <derivirana_varijabla naziv="DomainObject.Predmet.SudioniciListNazivOIB_1">
      <item>, OIB 68664558912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2153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2018-12-21T08:27:00Z</dcterms:created>
  <dc:creator>Snježana Andrijanić</dc:creator>
  <cp:lastModifiedBy>Sanda Gučić</cp:lastModifiedBy>
  <cp:lastPrinted>2018-12-17T08:42:00Z</cp:lastPrinted>
  <dcterms:modified xmlns:xsi="http://www.w3.org/2001/XMLSchema-instance" xsi:type="dcterms:W3CDTF">2018-12-21T08:28:00Z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(St-1941-18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