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fe547" w14:paraId="a7fe547" w:rsidRDefault="00214472" w:rsidP="00214472" w:rsidR="00214472" w:rsidRPr="008B6081">
      <w:pPr>
        <w15:collapsed w:val="false"/>
      </w:pPr>
      <w:bookmarkStart w:name="_GoBack" w:id="0"/>
      <w:bookmarkEnd w:id="0"/>
    </w:p>
    <w:p w:rsidRDefault="00214472" w:rsidP="00214472" w:rsidR="00214472" w:rsidRPr="008B6081"/>
    <w:p w:rsidRDefault="004638A6" w:rsidP="00910611" w:rsidR="004638A6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638A6" w:rsidP="00910611" w:rsidR="004638A6">
      <w:r>
        <w:rPr>
          <w:rFonts w:eastAsia="MS Mincho"/>
        </w:rPr>
        <w:t xml:space="preserve">   REPUBLIKA HRVATSKA</w:t>
      </w:r>
    </w:p>
    <w:p w:rsidRDefault="004638A6" w:rsidP="00910611" w:rsidR="004638A6">
      <w:r>
        <w:rPr>
          <w:rFonts w:eastAsia="MS Mincho"/>
        </w:rPr>
        <w:t>TRGOVAČKI SUD U RIJECI</w:t>
      </w:r>
    </w:p>
    <w:p w:rsidRDefault="004638A6" w:rsidR="004638A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763E9" w:rsidP="00214472" w:rsidR="000763E9"/>
    <w:p w:rsidRDefault="008B6081" w:rsidP="008B6081" w:rsidR="00214472" w:rsidRPr="000763E9">
      <w:pPr>
        <w:jc w:val="center"/>
      </w:pPr>
      <w:r w:rsidRPr="000763E9">
        <w:t>R E P U B L I KA   H R V A T S K A</w:t>
      </w:r>
    </w:p>
    <w:p w:rsidRDefault="00214472" w:rsidP="00214472" w:rsidR="00445D45" w:rsidRPr="000763E9">
      <w:r w:rsidRPr="000763E9">
        <w:t xml:space="preserve">         </w:t>
      </w:r>
      <w:r w:rsidRPr="000763E9">
        <w:tab/>
      </w:r>
      <w:r w:rsidRPr="000763E9">
        <w:tab/>
      </w:r>
      <w:r w:rsidRPr="000763E9">
        <w:tab/>
      </w:r>
    </w:p>
    <w:p w:rsidRDefault="00214472" w:rsidP="00214472" w:rsidR="00214472" w:rsidRPr="000763E9">
      <w:pPr>
        <w:jc w:val="center"/>
        <w:rPr>
          <w:bCs/>
        </w:rPr>
      </w:pPr>
      <w:r w:rsidRPr="000763E9">
        <w:rPr>
          <w:bCs/>
        </w:rPr>
        <w:t>R J E Š E N J E</w:t>
      </w:r>
    </w:p>
    <w:p w:rsidRDefault="00214472" w:rsidP="00214472" w:rsidR="00214472" w:rsidRPr="000763E9">
      <w:pPr>
        <w:jc w:val="both"/>
      </w:pPr>
    </w:p>
    <w:p w:rsidRDefault="00015B1F" w:rsidP="00015B1F" w:rsidR="00015B1F" w:rsidRPr="00015B1F">
      <w:pPr>
        <w:jc w:val="both"/>
      </w:pPr>
      <w:r>
        <w:tab/>
      </w:r>
      <w:r w:rsidRPr="00015B1F">
        <w:t>Trgovački sud u Rijeci, OIB 88785964957, po stečajnom sucu ovog suda Danieli Korlević, u prethodnom postupku radi utvrđivanja pretpostavki za otvaranja stečajnog postupka nad dužnikom trgovačkim društvom</w:t>
      </w:r>
      <w:r w:rsidR="002D00E2">
        <w:t xml:space="preserve"> </w:t>
      </w:r>
      <w:r w:rsidR="000763E9" w:rsidRPr="000763E9">
        <w:t>NIXXA jednostavno društvo s ograničenom odgovornošću za usluge, Krk, Vlade Tomašića 38, OIB 19878460115</w:t>
      </w:r>
      <w:r w:rsidR="000763E9">
        <w:t>,</w:t>
      </w:r>
      <w:r w:rsidR="000763E9" w:rsidRPr="000763E9">
        <w:t xml:space="preserve"> </w:t>
      </w:r>
      <w:r w:rsidRPr="00015B1F">
        <w:t>odlučujući o zahtjevu privremenog stečajnog uprav</w:t>
      </w:r>
      <w:r w:rsidR="002D00E2">
        <w:t>itelja za nagradu</w:t>
      </w:r>
      <w:r w:rsidRPr="00015B1F">
        <w:t xml:space="preserve">, dana </w:t>
      </w:r>
      <w:r w:rsidR="000763E9">
        <w:t>11. srpnja 2018</w:t>
      </w:r>
      <w:r w:rsidRPr="00015B1F">
        <w:t>. godine</w:t>
      </w:r>
    </w:p>
    <w:p w:rsidRDefault="00015B1F" w:rsidP="00015B1F" w:rsidR="00015B1F" w:rsidRPr="00015B1F">
      <w:pPr>
        <w:ind w:left="1425"/>
        <w:jc w:val="both"/>
      </w:pPr>
    </w:p>
    <w:p w:rsidRDefault="00015B1F" w:rsidP="00015B1F" w:rsidR="00015B1F" w:rsidRPr="00015B1F">
      <w:pPr>
        <w:ind w:left="1425"/>
        <w:jc w:val="center"/>
        <w:rPr>
          <w:b/>
        </w:rPr>
      </w:pPr>
      <w:r w:rsidRPr="00015B1F">
        <w:rPr>
          <w:b/>
        </w:rPr>
        <w:t>r i j e š i o    j e</w:t>
      </w:r>
    </w:p>
    <w:p w:rsidRDefault="00015B1F" w:rsidP="00015B1F" w:rsidR="00015B1F" w:rsidRPr="00015B1F">
      <w:pPr>
        <w:ind w:left="1425"/>
        <w:jc w:val="both"/>
      </w:pPr>
    </w:p>
    <w:p w:rsidRDefault="00015B1F" w:rsidP="00015B1F" w:rsidR="00015B1F">
      <w:pPr>
        <w:numPr>
          <w:ilvl w:val="0"/>
          <w:numId w:val="2"/>
        </w:numPr>
      </w:pPr>
      <w:r w:rsidRPr="00015B1F">
        <w:t xml:space="preserve">Privremenom stečajnom upravitelju </w:t>
      </w:r>
      <w:r w:rsidR="002D00E2">
        <w:t>Ani Glavan Dukić iz Rijeke, Brca 18, OIB 32609326349</w:t>
      </w:r>
      <w:r w:rsidRPr="00015B1F">
        <w:t xml:space="preserve"> određuje se jednokratna nagrada za rad u prethodnom postupku u bruto iznosu </w:t>
      </w:r>
      <w:r w:rsidR="00111724">
        <w:t>5.000,00</w:t>
      </w:r>
      <w:r w:rsidRPr="00015B1F">
        <w:t xml:space="preserve"> kn. </w:t>
      </w:r>
    </w:p>
    <w:p w:rsidRDefault="000343E5" w:rsidP="000343E5" w:rsidR="000343E5">
      <w:pPr>
        <w:ind w:left="1428"/>
      </w:pPr>
    </w:p>
    <w:p w:rsidRDefault="000343E5" w:rsidP="00E8305C" w:rsidR="000343E5" w:rsidRPr="000343E5">
      <w:pPr>
        <w:pStyle w:val="Odlomakpopisa"/>
        <w:numPr>
          <w:ilvl w:val="0"/>
          <w:numId w:val="2"/>
        </w:numPr>
        <w:jc w:val="both"/>
      </w:pPr>
      <w:r w:rsidRPr="000343E5">
        <w:t xml:space="preserve">Privremenom stečajnom upravitelju </w:t>
      </w:r>
      <w:r>
        <w:t xml:space="preserve"> </w:t>
      </w:r>
      <w:r w:rsidRPr="000343E5">
        <w:t>Ani Glavan Dukić iz Rijeke, Brca 18, OIB 32609326349 odobrava se obračun stvarnih troškova za radnje obavljene u prethodnom postupku u ukupnom iznosu</w:t>
      </w:r>
      <w:r w:rsidR="00E8305C">
        <w:t xml:space="preserve"> </w:t>
      </w:r>
      <w:r w:rsidR="000763E9">
        <w:t>11,50</w:t>
      </w:r>
      <w:r w:rsidRPr="000343E5">
        <w:t xml:space="preserve">  kn.</w:t>
      </w:r>
    </w:p>
    <w:p w:rsidRDefault="00015B1F" w:rsidP="00015B1F" w:rsidR="00015B1F" w:rsidRPr="00015B1F">
      <w:pPr>
        <w:ind w:left="1425"/>
      </w:pPr>
    </w:p>
    <w:p w:rsidRDefault="00015B1F" w:rsidP="00E8305C" w:rsidR="00E8305C" w:rsidRPr="00E8305C">
      <w:pPr>
        <w:numPr>
          <w:ilvl w:val="0"/>
          <w:numId w:val="2"/>
        </w:numPr>
        <w:jc w:val="both"/>
        <w:rPr>
          <w:b/>
          <w:bCs/>
        </w:rPr>
      </w:pPr>
      <w:r w:rsidRPr="00015B1F">
        <w:t>Nalaže se računovodstvu suda da nakon odbitka pripadajućih doprinosa iz osnovice poreza ili drugih naknada na iznos iz točke I.</w:t>
      </w:r>
      <w:r w:rsidR="00E8305C">
        <w:t xml:space="preserve"> i II.</w:t>
      </w:r>
      <w:r w:rsidRPr="00015B1F">
        <w:t xml:space="preserve"> izreke preostali iznos  isplati na žiroračun privremenog stečajnog upravitelja </w:t>
      </w:r>
      <w:r w:rsidR="002D00E2">
        <w:t xml:space="preserve">Ane Glavan Dukić iz Rijeke, Brca 18, </w:t>
      </w:r>
      <w:r w:rsidR="002D00E2" w:rsidRPr="002D00E2">
        <w:t xml:space="preserve"> OIB 32609326349</w:t>
      </w:r>
      <w:r w:rsidR="002D00E2">
        <w:t xml:space="preserve"> </w:t>
      </w:r>
      <w:r w:rsidRPr="00015B1F">
        <w:t>kod Zagr</w:t>
      </w:r>
      <w:r w:rsidR="00E96523">
        <w:t>ebačke banke Zagreb d.d. Zagreb broj IBAN HR86</w:t>
      </w:r>
      <w:r w:rsidR="000763E9">
        <w:t xml:space="preserve"> </w:t>
      </w:r>
      <w:r w:rsidR="00E96523">
        <w:t>2360</w:t>
      </w:r>
      <w:r w:rsidR="000763E9">
        <w:t xml:space="preserve"> </w:t>
      </w:r>
      <w:r w:rsidR="00E96523">
        <w:t>0001</w:t>
      </w:r>
      <w:r w:rsidR="000763E9">
        <w:t xml:space="preserve"> </w:t>
      </w:r>
      <w:r w:rsidR="00E96523">
        <w:t>1021</w:t>
      </w:r>
      <w:r w:rsidR="000763E9">
        <w:t xml:space="preserve"> </w:t>
      </w:r>
      <w:r w:rsidR="00E96523">
        <w:t>5152</w:t>
      </w:r>
      <w:r w:rsidR="000763E9">
        <w:t xml:space="preserve"> </w:t>
      </w:r>
      <w:r w:rsidR="00E96523">
        <w:t>5</w:t>
      </w:r>
      <w:r w:rsidRPr="00015B1F">
        <w:t xml:space="preserve"> a iz sredstava </w:t>
      </w:r>
      <w:r w:rsidR="00E8305C">
        <w:t>koje je</w:t>
      </w:r>
      <w:r w:rsidR="000763E9">
        <w:t xml:space="preserve"> na račun suda doznačila FINA dana 26. lipnja 2018. godine u iznosu 75,00 kn, a ostatak iz Fonda za namirenje troškova stečajnog postupka. </w:t>
      </w:r>
    </w:p>
    <w:p w:rsidRDefault="00E8305C" w:rsidP="00E8305C" w:rsidR="00E8305C" w:rsidRPr="00E8305C">
      <w:pPr>
        <w:ind w:left="1428"/>
        <w:jc w:val="both"/>
        <w:rPr>
          <w:b/>
          <w:bCs/>
        </w:rPr>
      </w:pPr>
    </w:p>
    <w:p w:rsidRDefault="00214472" w:rsidP="00E8305C" w:rsidR="00214472" w:rsidRPr="009F3C0A">
      <w:pPr>
        <w:ind w:left="1428"/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7F640C" w:rsidP="00214472" w:rsidR="00214472">
      <w:pPr>
        <w:jc w:val="both"/>
        <w:rPr>
          <w:bCs/>
        </w:rPr>
      </w:pPr>
      <w:r>
        <w:rPr>
          <w:bCs/>
        </w:rPr>
        <w:t xml:space="preserve"> </w:t>
      </w:r>
    </w:p>
    <w:p w:rsidRDefault="007F640C" w:rsidP="007F640C" w:rsidR="007F640C">
      <w:pPr>
        <w:jc w:val="both"/>
        <w:rPr>
          <w:bCs/>
        </w:rPr>
      </w:pPr>
      <w:r>
        <w:rPr>
          <w:bCs/>
        </w:rPr>
        <w:tab/>
      </w:r>
      <w:r w:rsidRPr="007F640C">
        <w:rPr>
          <w:bCs/>
        </w:rPr>
        <w:t>Privremeni stečajni upravitelj godine podnio</w:t>
      </w:r>
      <w:r w:rsidR="00E96523">
        <w:rPr>
          <w:bCs/>
        </w:rPr>
        <w:t xml:space="preserve"> je</w:t>
      </w:r>
      <w:r w:rsidRPr="007F640C">
        <w:rPr>
          <w:bCs/>
        </w:rPr>
        <w:t xml:space="preserve"> sudu zahtjev za određivanjem nagrade za radnje </w:t>
      </w:r>
      <w:r w:rsidR="00E8305C">
        <w:rPr>
          <w:bCs/>
        </w:rPr>
        <w:t>obavljene u prethodnom postupku i naknadu troškova.</w:t>
      </w:r>
    </w:p>
    <w:p w:rsidRDefault="00015B1F" w:rsidP="00015B1F" w:rsidR="00015B1F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>odredio privremenom stečajnom upravitelju jednokratnu nagradu za rad u prethodnom postupku</w:t>
      </w:r>
      <w:r>
        <w:rPr>
          <w:bCs/>
        </w:rPr>
        <w:t xml:space="preserve"> vodeći računa o složenosti poslova koje je obavio</w:t>
      </w:r>
      <w:r w:rsidRPr="008B6081">
        <w:rPr>
          <w:bCs/>
        </w:rPr>
        <w:t xml:space="preserve">. </w:t>
      </w:r>
    </w:p>
    <w:p w:rsidRDefault="00E8305C" w:rsidP="00015B1F" w:rsidR="00E8305C">
      <w:pPr>
        <w:jc w:val="both"/>
        <w:rPr>
          <w:bCs/>
        </w:rPr>
      </w:pPr>
      <w:r>
        <w:rPr>
          <w:bCs/>
        </w:rPr>
        <w:tab/>
        <w:t xml:space="preserve">Sud je privremenom stečajnom upravitelju odobrio naknadu troškova koje je imao u prethodnom postupku a koje se odnosi na </w:t>
      </w:r>
      <w:r w:rsidR="000763E9">
        <w:rPr>
          <w:bCs/>
        </w:rPr>
        <w:t>poštarine u iznosu 11.50 kn</w:t>
      </w:r>
      <w:r>
        <w:rPr>
          <w:bCs/>
        </w:rPr>
        <w:t>, a koje je sud ocijenio opravdanim u obavljanju dužnosti privremenog stečajnog upravitelja.</w:t>
      </w:r>
    </w:p>
    <w:p w:rsidRDefault="000763E9" w:rsidP="00015B1F" w:rsidR="000763E9">
      <w:pPr>
        <w:jc w:val="both"/>
        <w:rPr>
          <w:bCs/>
        </w:rPr>
      </w:pPr>
    </w:p>
    <w:p w:rsidRDefault="00015B1F" w:rsidP="00015B1F" w:rsidR="00015B1F">
      <w:pPr>
        <w:jc w:val="both"/>
      </w:pPr>
      <w:r w:rsidRPr="008B6081">
        <w:lastRenderedPageBreak/>
        <w:tab/>
        <w:t xml:space="preserve">Valjalo je stoga, temeljem </w:t>
      </w:r>
      <w:r>
        <w:t xml:space="preserve">odredbe čl.4. Uredbe o kriterijima i načinu obračuna i plaćanja nagrade stečajnim upraviteljima (Narodne novine broj 105/15), u vezi s </w:t>
      </w:r>
      <w:r w:rsidRPr="008B6081">
        <w:t>čl.</w:t>
      </w:r>
      <w:r>
        <w:t>94</w:t>
      </w:r>
      <w:r w:rsidRPr="008B6081">
        <w:t>. st.</w:t>
      </w:r>
      <w:r>
        <w:t>2</w:t>
      </w:r>
      <w:r w:rsidRPr="008B6081">
        <w:t>.</w:t>
      </w:r>
      <w:r w:rsidR="000763E9">
        <w:t>,</w:t>
      </w:r>
      <w:r w:rsidR="00E8305C">
        <w:t xml:space="preserve"> 3.</w:t>
      </w:r>
      <w:r w:rsidR="000763E9">
        <w:t xml:space="preserve"> i 6.</w:t>
      </w:r>
      <w:r w:rsidR="00E8305C">
        <w:t xml:space="preserve"> </w:t>
      </w:r>
      <w:r w:rsidRPr="008B6081">
        <w:t>Stečajnog zakona (N</w:t>
      </w:r>
      <w:r>
        <w:t>arodne novine broj</w:t>
      </w:r>
      <w:r w:rsidRPr="008B6081">
        <w:t xml:space="preserve"> </w:t>
      </w:r>
      <w:r w:rsidR="00E96523">
        <w:t>71/15</w:t>
      </w:r>
      <w:r w:rsidR="000763E9">
        <w:t xml:space="preserve"> i 104/17</w:t>
      </w:r>
      <w:r w:rsidR="00E96523">
        <w:t>) riješiti kao u izreci</w:t>
      </w:r>
      <w:r>
        <w:t>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0763E9">
        <w:t>11. srpnja 2018</w:t>
      </w:r>
      <w:r w:rsidR="0059411A">
        <w:t>.</w:t>
      </w:r>
      <w:r w:rsidR="00F87FDE">
        <w:t xml:space="preserve"> godine</w:t>
      </w:r>
    </w:p>
    <w:p w:rsidRDefault="006268A4" w:rsidP="004638A6" w:rsidR="004638A6" w:rsidRPr="0016426A">
      <w:pPr>
        <w:ind w:firstLine="708" w:left="1416"/>
        <w:jc w:val="right"/>
        <w:rPr>
          <w:sz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1E189E">
        <w:rPr>
          <w:b/>
        </w:rPr>
        <w:tab/>
      </w:r>
      <w:r w:rsidR="001E189E">
        <w:rPr>
          <w:b/>
        </w:rPr>
        <w:tab/>
      </w:r>
      <w:r w:rsidR="001E189E">
        <w:rPr>
          <w:b/>
        </w:rPr>
        <w:tab/>
      </w:r>
      <w:r w:rsidR="0016426A">
        <w:rPr>
          <w:b/>
        </w:rPr>
        <w:tab/>
      </w:r>
      <w:r w:rsidR="0016426A">
        <w:rPr>
          <w:b/>
        </w:rPr>
        <w:tab/>
      </w:r>
      <w:r w:rsidR="0016426A">
        <w:rPr>
          <w:b/>
        </w:rPr>
        <w:tab/>
      </w:r>
      <w:r w:rsidR="0016426A">
        <w:rPr>
          <w:b/>
        </w:rPr>
        <w:tab/>
      </w:r>
      <w:r w:rsidR="0016426A">
        <w:rPr>
          <w:b/>
        </w:rPr>
        <w:tab/>
      </w:r>
      <w:r w:rsidR="0016426A">
        <w:rPr>
          <w:b/>
        </w:rPr>
        <w:tab/>
      </w:r>
      <w:r w:rsidR="003C0F75">
        <w:rPr>
          <w:b/>
        </w:rPr>
        <w:t xml:space="preserve"> </w:t>
      </w:r>
      <w:r w:rsidR="0016426A">
        <w:rPr>
          <w:b/>
        </w:rPr>
        <w:tab/>
      </w:r>
      <w:r w:rsidR="0016426A">
        <w:rPr>
          <w:b/>
        </w:rPr>
        <w:tab/>
      </w:r>
      <w:r w:rsidR="00031131">
        <w:t>S</w:t>
      </w:r>
      <w:r w:rsidR="00214472" w:rsidRPr="008B6081">
        <w:t>udac</w:t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214472" w:rsidRPr="008B6081">
        <w:tab/>
      </w:r>
      <w:r w:rsidR="003C0F75">
        <w:t xml:space="preserve">  </w:t>
      </w:r>
      <w:r w:rsidR="00214472" w:rsidRPr="008B6081">
        <w:t>Daniela Korlević</w:t>
      </w:r>
      <w:r w:rsidR="001E189E">
        <w:t xml:space="preserve"> </w:t>
      </w:r>
    </w:p>
    <w:p w:rsidRDefault="001E189E" w:rsidP="00BD7893" w:rsidR="001E189E" w:rsidRPr="0016426A">
      <w:pPr>
        <w:jc w:val="right"/>
        <w:rPr>
          <w:sz w:val="28"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DD2471" w:rsidP="00214C3F" w:rsidR="00DD2471" w:rsidRPr="000A7232">
      <w:pPr>
        <w:jc w:val="both"/>
      </w:pPr>
      <w:r w:rsidRPr="000A7232">
        <w:t>Protiv ovog rješenja dopuštena je žalba</w:t>
      </w:r>
      <w:r w:rsidR="007F640C">
        <w:t>.</w:t>
      </w:r>
      <w:r w:rsidRPr="000A7232">
        <w:t xml:space="preserve"> Žalba se </w:t>
      </w:r>
      <w:r>
        <w:t xml:space="preserve">izjavljuje u dva primjerka u roku od osam dana od dostave prvostupanjskog rješenja. Dostava se smatra obavljenom </w:t>
      </w:r>
      <w:r w:rsidRPr="000A7232">
        <w:t>istekom osmoga dana od dana objave pismena na mrežnoj stranici e-Oglasna ploča</w:t>
      </w:r>
      <w:r>
        <w:t xml:space="preserve">, </w:t>
      </w:r>
      <w:r w:rsidRPr="000A7232">
        <w:t xml:space="preserve">a o žalbi odlučuje Visoki trgovački sud Republike Hrvatske. </w:t>
      </w:r>
    </w:p>
    <w:p w:rsidRDefault="00DE5B76" w:rsidP="00D73FD8" w:rsidR="00DE5B76" w:rsidRPr="00182EB2">
      <w:pPr>
        <w:jc w:val="both"/>
        <w:rPr>
          <w:b/>
        </w:rPr>
      </w:pPr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38A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0763E9">
      <w:t>201/17-23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0590F0A"/>
    <w:multiLevelType w:val="hybridMultilevel"/>
    <w:tmpl w:val="05EC7886"/>
    <w:lvl w:tplc="2AF2074C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15B1F"/>
    <w:rsid w:val="00031131"/>
    <w:rsid w:val="000343E5"/>
    <w:rsid w:val="000763E9"/>
    <w:rsid w:val="000A78B5"/>
    <w:rsid w:val="000A7D22"/>
    <w:rsid w:val="000E4805"/>
    <w:rsid w:val="00111724"/>
    <w:rsid w:val="00137298"/>
    <w:rsid w:val="0016426A"/>
    <w:rsid w:val="001937F7"/>
    <w:rsid w:val="001E189E"/>
    <w:rsid w:val="00206C63"/>
    <w:rsid w:val="00214472"/>
    <w:rsid w:val="002909CE"/>
    <w:rsid w:val="002D00E2"/>
    <w:rsid w:val="002F3581"/>
    <w:rsid w:val="0030327A"/>
    <w:rsid w:val="00312847"/>
    <w:rsid w:val="00316A04"/>
    <w:rsid w:val="003270C3"/>
    <w:rsid w:val="003565CB"/>
    <w:rsid w:val="003C0F75"/>
    <w:rsid w:val="00416E78"/>
    <w:rsid w:val="00437396"/>
    <w:rsid w:val="00445D45"/>
    <w:rsid w:val="004638A6"/>
    <w:rsid w:val="004C7CB0"/>
    <w:rsid w:val="005712C4"/>
    <w:rsid w:val="00585A77"/>
    <w:rsid w:val="0059411A"/>
    <w:rsid w:val="005B64E7"/>
    <w:rsid w:val="005E00BA"/>
    <w:rsid w:val="005F450A"/>
    <w:rsid w:val="006268A4"/>
    <w:rsid w:val="006F74A6"/>
    <w:rsid w:val="00757D3B"/>
    <w:rsid w:val="007863DC"/>
    <w:rsid w:val="00791320"/>
    <w:rsid w:val="007D2B49"/>
    <w:rsid w:val="007F640C"/>
    <w:rsid w:val="00850331"/>
    <w:rsid w:val="008B6081"/>
    <w:rsid w:val="008D25AF"/>
    <w:rsid w:val="008F64C3"/>
    <w:rsid w:val="0095082E"/>
    <w:rsid w:val="009A5E54"/>
    <w:rsid w:val="009E169F"/>
    <w:rsid w:val="009F3C0A"/>
    <w:rsid w:val="00A50178"/>
    <w:rsid w:val="00A52130"/>
    <w:rsid w:val="00AD3E2E"/>
    <w:rsid w:val="00B032AC"/>
    <w:rsid w:val="00B60DCD"/>
    <w:rsid w:val="00BA591A"/>
    <w:rsid w:val="00BD7893"/>
    <w:rsid w:val="00C00F45"/>
    <w:rsid w:val="00C623A8"/>
    <w:rsid w:val="00C65432"/>
    <w:rsid w:val="00C73F75"/>
    <w:rsid w:val="00CB0C14"/>
    <w:rsid w:val="00CC57E2"/>
    <w:rsid w:val="00D771D7"/>
    <w:rsid w:val="00D920E9"/>
    <w:rsid w:val="00DD2471"/>
    <w:rsid w:val="00DE5B76"/>
    <w:rsid w:val="00E128BC"/>
    <w:rsid w:val="00E578C6"/>
    <w:rsid w:val="00E8305C"/>
    <w:rsid w:val="00E94762"/>
    <w:rsid w:val="00E96523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8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38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38A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38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38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4638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38A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38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38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38A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38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38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4638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38A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</izvorni_sadrzaj>
    <derivirana_varijabla naziv="DomainObject.Predmet.Broj_1">201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svibnja 2018.</izvorni_sadrzaj>
    <derivirana_varijabla naziv="DomainObject.Predmet.DatumRjesavanja_1">30.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St-201/2017</izvorni_sadrzaj>
    <derivirana_varijabla naziv="DomainObject.Predmet.OznakaBroj_1">St-201/2017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NIXXA j.d.o.o.</izvorni_sadrzaj>
    <derivirana_varijabla naziv="DomainObject.Predmet.ProtustrankaFormated_1">  NIXXA j.d.o.o.</derivirana_varijabla>
  </DomainObject.Predmet.ProtustrankaFormated>
  <DomainObject.Predmet.ProtustrankaFormatedOIB>
    <izvorni_sadrzaj>  NIXXA j.d.o.o., OIB 19878460115</izvorni_sadrzaj>
    <derivirana_varijabla naziv="DomainObject.Predmet.ProtustrankaFormatedOIB_1">  NIXXA j.d.o.o., OIB 19878460115</derivirana_varijabla>
  </DomainObject.Predmet.ProtustrankaFormatedOIB>
  <DomainObject.Predmet.ProtustrankaFormatedWithAdress>
    <izvorni_sadrzaj> NIXXA j.d.o.o., Vlade Tomašića 38, 51500 Krk</izvorni_sadrzaj>
    <derivirana_varijabla naziv="DomainObject.Predmet.ProtustrankaFormatedWithAdress_1"> NIXXA j.d.o.o., Vlade Tomašića 38, 51500 Krk</derivirana_varijabla>
  </DomainObject.Predmet.ProtustrankaFormatedWithAdress>
  <DomainObject.Predmet.ProtustrankaFormatedWithAdressOIB>
    <izvorni_sadrzaj> NIXXA j.d.o.o., OIB 19878460115, Vlade Tomašića 38, 51500 Krk</izvorni_sadrzaj>
    <derivirana_varijabla naziv="DomainObject.Predmet.ProtustrankaFormatedWithAdressOIB_1"> NIXXA j.d.o.o., OIB 19878460115, Vlade Tomašića 38, 51500 Krk</derivirana_varijabla>
  </DomainObject.Predmet.ProtustrankaFormatedWithAdressOIB>
  <DomainObject.Predmet.ProtustrankaWithAdress>
    <izvorni_sadrzaj>NIXXA j.d.o.o. Vlade Tomašića 38, 51500 Krk</izvorni_sadrzaj>
    <derivirana_varijabla naziv="DomainObject.Predmet.ProtustrankaWithAdress_1">NIXXA j.d.o.o. Vlade Tomašića 38, 51500 Krk</derivirana_varijabla>
  </DomainObject.Predmet.ProtustrankaWithAdress>
  <DomainObject.Predmet.ProtustrankaWithAdressOIB>
    <izvorni_sadrzaj>NIXXA j.d.o.o., OIB 19878460115, Vlade Tomašića 38, 51500 Krk</izvorni_sadrzaj>
    <derivirana_varijabla naziv="DomainObject.Predmet.ProtustrankaWithAdressOIB_1">NIXXA j.d.o.o., OIB 19878460115, Vlade Tomašića 38, 51500 Krk</derivirana_varijabla>
  </DomainObject.Predmet.ProtustrankaWithAdressOIB>
  <DomainObject.Predmet.ProtustrankaNazivFormated>
    <izvorni_sadrzaj>NIXXA j.d.o.o.</izvorni_sadrzaj>
    <derivirana_varijabla naziv="DomainObject.Predmet.ProtustrankaNazivFormated_1">NIXXA j.d.o.o.</derivirana_varijabla>
  </DomainObject.Predmet.ProtustrankaNazivFormated>
  <DomainObject.Predmet.ProtustrankaNazivFormatedOIB>
    <izvorni_sadrzaj>NIXXA j.d.o.o., OIB 19878460115</izvorni_sadrzaj>
    <derivirana_varijabla naziv="DomainObject.Predmet.ProtustrankaNazivFormatedOIB_1">NIXXA j.d.o.o., OIB 19878460115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NIXXA j.d.o.o.</item>
    </izvorni_sadrzaj>
    <derivirana_varijabla naziv="DomainObject.Predmet.ProtuStrankaListFormated_1">
      <item>NIXXA j.d.o.o.</item>
    </derivirana_varijabla>
  </DomainObject.Predmet.ProtuStrankaListFormated>
  <DomainObject.Predmet.ProtuStrankaListFormatedOIB>
    <izvorni_sadrzaj>
      <item>NIXXA j.d.o.o., OIB 19878460115</item>
    </izvorni_sadrzaj>
    <derivirana_varijabla naziv="DomainObject.Predmet.ProtuStrankaListFormatedOIB_1">
      <item>NIXXA j.d.o.o., OIB 19878460115</item>
    </derivirana_varijabla>
  </DomainObject.Predmet.ProtuStrankaListFormatedOIB>
  <DomainObject.Predmet.ProtuStrankaListFormatedWithAdress>
    <izvorni_sadrzaj>
      <item>NIXXA j.d.o.o., Vlade Tomašića 38, 51500 Krk</item>
    </izvorni_sadrzaj>
    <derivirana_varijabla naziv="DomainObject.Predmet.ProtuStrankaListFormatedWithAdress_1">
      <item>NIXXA j.d.o.o., Vlade Tomašića 38, 51500 Krk</item>
    </derivirana_varijabla>
  </DomainObject.Predmet.ProtuStrankaListFormatedWithAdress>
  <DomainObject.Predmet.ProtuStrankaListFormatedWithAdressOIB>
    <izvorni_sadrzaj>
      <item>NIXXA j.d.o.o., OIB 19878460115, Vlade Tomašića 38, 51500 Krk</item>
    </izvorni_sadrzaj>
    <derivirana_varijabla naziv="DomainObject.Predmet.ProtuStrankaListFormatedWithAdressOIB_1">
      <item>NIXXA j.d.o.o., OIB 19878460115, Vlade Tomašića 38, 51500 Krk</item>
    </derivirana_varijabla>
  </DomainObject.Predmet.ProtuStrankaListFormatedWithAdressOIB>
  <DomainObject.Predmet.ProtuStrankaListNazivFormated>
    <izvorni_sadrzaj>
      <item>NIXXA j.d.o.o.</item>
    </izvorni_sadrzaj>
    <derivirana_varijabla naziv="DomainObject.Predmet.ProtuStrankaListNazivFormated_1">
      <item>NIXXA j.d.o.o.</item>
    </derivirana_varijabla>
  </DomainObject.Predmet.ProtuStrankaListNazivFormated>
  <DomainObject.Predmet.ProtuStrankaListNazivFormatedOIB>
    <izvorni_sadrzaj>
      <item>NIXXA j.d.o.o., OIB 19878460115</item>
    </izvorni_sadrzaj>
    <derivirana_varijabla naziv="DomainObject.Predmet.ProtuStrankaListNazivFormatedOIB_1">
      <item>NIXXA j.d.o.o., OIB 19878460115</item>
    </derivirana_varijabla>
  </DomainObject.Predmet.ProtuStrankaListNazivFormatedOIB>
  <DomainObject.Predmet.OstaliListFormated>
    <izvorni_sadrzaj>
      <item>Nikola Križ</item>
    </izvorni_sadrzaj>
    <derivirana_varijabla naziv="DomainObject.Predmet.OstaliListFormated_1">
      <item>Nikola Križ</item>
    </derivirana_varijabla>
  </DomainObject.Predmet.OstaliListFormated>
  <DomainObject.Predmet.OstaliListFormatedOIB>
    <izvorni_sadrzaj>
      <item>Nikola Križ, OIB 04815876720</item>
    </izvorni_sadrzaj>
    <derivirana_varijabla naziv="DomainObject.Predmet.OstaliListFormatedOIB_1">
      <item>Nikola Križ, OIB 04815876720</item>
    </derivirana_varijabla>
  </DomainObject.Predmet.OstaliListFormatedOIB>
  <DomainObject.Predmet.OstaliListFormatedWithAdress>
    <izvorni_sadrzaj>
      <item>Nikola Križ, Josipa Jurja Strossmayera 35, 51500 Krk</item>
    </izvorni_sadrzaj>
    <derivirana_varijabla naziv="DomainObject.Predmet.OstaliListFormatedWithAdress_1">
      <item>Nikola Križ, Josipa Jurja Strossmayera 35, 51500 Krk</item>
    </derivirana_varijabla>
  </DomainObject.Predmet.OstaliListFormatedWithAdress>
  <DomainObject.Predmet.OstaliListFormatedWithAdressOIB>
    <izvorni_sadrzaj>
      <item>Nikola Križ, OIB 04815876720, Josipa Jurja Strossmayera 35, 51500 Krk</item>
    </izvorni_sadrzaj>
    <derivirana_varijabla naziv="DomainObject.Predmet.OstaliListFormatedWithAdressOIB_1">
      <item>Nikola Križ, OIB 04815876720, Josipa Jurja Strossmayera 35, 51500 Krk</item>
    </derivirana_varijabla>
  </DomainObject.Predmet.OstaliListFormatedWithAdressOIB>
  <DomainObject.Predmet.OstaliListNazivFormated>
    <izvorni_sadrzaj>
      <item>Nikola Križ</item>
    </izvorni_sadrzaj>
    <derivirana_varijabla naziv="DomainObject.Predmet.OstaliListNazivFormated_1">
      <item>Nikola Križ</item>
    </derivirana_varijabla>
  </DomainObject.Predmet.OstaliListNazivFormated>
  <DomainObject.Predmet.OstaliListNazivFormatedOIB>
    <izvorni_sadrzaj>
      <item>Nikola Križ, OIB 04815876720</item>
    </izvorni_sadrzaj>
    <derivirana_varijabla naziv="DomainObject.Predmet.OstaliListNazivFormatedOIB_1">
      <item>Nikola Križ, OIB 04815876720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NIXXA j.d.o.o.</izvorni_sadrzaj>
    <derivirana_varijabla naziv="DomainObject.Predmet.ProtustrankaIDrugi_1">NIXXA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NIXXA j.d.o.o., OIB 19878460115, Vlade Tomašića 38, 51500 Krk</izvorni_sadrzaj>
    <derivirana_varijabla naziv="DomainObject.Predmet.ProtustrankaIDrugiAdressOIB_1">NIXXA j.d.o.o., OIB 19878460115, Vlade Tomašića 38,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svibnja 2018.</izvorni_sadrzaj>
    <derivirana_varijabla naziv="DomainObject.Predmet.OdlukaRjesenje.DatumDonosenjaOdluke_1">30. svibnja 2018.</derivirana_varijabla>
  </DomainObject.Predmet.OdlukaRjesenje.DatumDonosenjaOdluke>
  <DomainObject.Predmet.OdlukaRjesenje.DatumPravomocnosti>
    <izvorni_sadrzaj>18. lipnja 2018.</izvorni_sadrzaj>
    <derivirana_varijabla naziv="DomainObject.Predmet.OdlukaRjesenje.DatumPravomocnosti_1">18. lipnja 2018.</derivirana_varijabla>
  </DomainObject.Predmet.OdlukaRjesenje.DatumPravomocnosti>
  <DomainObject.Predmet.OdlukaRjesenje.Oznaka>
    <izvorni_sadrzaj>St-201/2017-19</izvorni_sadrzaj>
    <derivirana_varijabla naziv="DomainObject.Predmet.OdlukaRjesenje.Oznaka_1">St-201/2017-19</derivirana_varijabla>
  </DomainObject.Predmet.OdlukaRjesenje.Oznaka>
  <DomainObject.Predmet.SudioniciListNaziv>
    <izvorni_sadrzaj>
      <item>FINA  Rijeka</item>
      <item>NIXXA j.d.o.o.</item>
      <item>Nikola Križ</item>
    </izvorni_sadrzaj>
    <derivirana_varijabla naziv="DomainObject.Predmet.SudioniciListNaziv_1">
      <item>FINA  Rijeka</item>
      <item>NIXXA j.d.o.o.</item>
      <item>Nikola Križ</item>
    </derivirana_varijabla>
  </DomainObject.Predmet.SudioniciListNaziv>
  <DomainObject.Predmet.SudioniciListAdressOIB>
    <izvorni_sadrzaj>
      <item>FINA  Rijeka, OIB 85821130368, Frana Kurelca 8,51000 Rijeka</item>
      <item>NIXXA j.d.o.o., OIB 19878460115, Vlade Tomašića 38,51500 Krk</item>
      <item>Nikola Križ, OIB 04815876720, Josipa Jurja Strossmayera 35,51500 Krk</item>
    </izvorni_sadrzaj>
    <derivirana_varijabla naziv="DomainObject.Predmet.SudioniciListAdressOIB_1">
      <item>FINA  Rijeka, OIB 85821130368, Frana Kurelca 8,51000 Rijeka</item>
      <item>NIXXA j.d.o.o., OIB 19878460115, Vlade Tomašića 38,51500 Krk</item>
      <item>Nikola Križ, OIB 04815876720, Josipa Jurja Strossmayera 35,51500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19878460115</item>
      <item>, OIB 04815876720</item>
    </izvorni_sadrzaj>
    <derivirana_varijabla naziv="DomainObject.Predmet.SudioniciListNazivOIB_1">
      <item>, OIB 85821130368</item>
      <item>, OIB 19878460115</item>
      <item>, OIB 04815876720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134BA8-911D-4DBC-AD71-4A4EC681CF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2203</properties:Characters>
  <properties:Lines>65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2018-07-11T09:28:00Z</dcterms:created>
  <dc:creator>dcmelik</dc:creator>
  <cp:lastModifiedBy>Jasna Radulović</cp:lastModifiedBy>
  <cp:lastPrinted>2018-07-11T09:29:00Z</cp:lastPrinted>
  <dcterms:modified xmlns:xsi="http://www.w3.org/2001/XMLSchema-instance" xsi:type="dcterms:W3CDTF">2018-07-11T09:30:00Z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(201-17 nagrada fond ANA GLAVAN DUKIĆ.docx)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