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A1877" w:rsidR="00DB77B6" w:rsidP="00DB77B6" w:rsidRDefault="00DB77B6" w14:paraId="fab3c90" w14:textId="fab3c90">
      <w:pPr>
        <w15:collapsed w:val="false"/>
      </w:pPr>
      <w:bookmarkStart w:name="_GoBack" w:id="0"/>
      <w:bookmarkEnd w:id="0"/>
      <w:r w:rsidRPr="00EA1877">
        <w:rPr>
          <w:noProof/>
          <w:lang w:eastAsia="hr-HR"/>
        </w:rPr>
        <w:drawing>
          <wp:inline distT="0" distB="0" distL="0" distR="0">
            <wp:extent cx="577850" cy="724535"/>
            <wp:effectExtent l="0" t="0" r="0" b="0"/>
            <wp:docPr id="2" name="Slika 2" descr="cid:image001.jpg@01C5F68A.E0453980"/>
            <wp:cNvGraphicFramePr>
              <a:graphicFrameLocks noChangeAspect="true"/>
            </wp:cNvGraphicFramePr>
            <a:graphic>
              <a:graphicData uri="http://schemas.openxmlformats.org/drawingml/2006/picture">
                <pic:pic>
                  <pic:nvPicPr>
                    <pic:cNvPr id="0" name="Slika 1" descr="cid:image001.jpg@01C5F68A.E0453980"/>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7850" cy="724535"/>
                    </a:xfrm>
                    <a:prstGeom prst="rect">
                      <a:avLst/>
                    </a:prstGeom>
                    <a:noFill/>
                    <a:ln>
                      <a:noFill/>
                    </a:ln>
                  </pic:spPr>
                </pic:pic>
              </a:graphicData>
            </a:graphic>
          </wp:inline>
        </w:drawing>
      </w:r>
    </w:p>
    <w:p w:rsidRPr="00EA1877" w:rsidR="00DB77B6" w:rsidP="00DB77B6" w:rsidRDefault="00DB77B6">
      <w:pPr>
        <w:jc w:val="both"/>
      </w:pPr>
      <w:r w:rsidRPr="00EA1877">
        <w:t>REPUBLIKA HRVATSKA</w:t>
      </w:r>
    </w:p>
    <w:p w:rsidRPr="00EA1877" w:rsidR="00DB77B6" w:rsidP="00DB77B6" w:rsidRDefault="00DB77B6">
      <w:pPr>
        <w:jc w:val="both"/>
      </w:pPr>
      <w:r w:rsidRPr="00EA1877">
        <w:t>TRGOVAČKI SUD U ZAGREBU</w:t>
      </w:r>
    </w:p>
    <w:p w:rsidRPr="00EA1877" w:rsidR="00DB77B6" w:rsidP="00DB77B6" w:rsidRDefault="00DB77B6">
      <w:pPr>
        <w:jc w:val="both"/>
      </w:pPr>
      <w:r w:rsidRPr="00EA1877">
        <w:t xml:space="preserve">Zagreb, Amruševa 2/II     </w:t>
      </w:r>
      <w:r w:rsidRPr="00EA1877">
        <w:tab/>
      </w:r>
      <w:r w:rsidRPr="00EA1877">
        <w:tab/>
      </w:r>
      <w:r w:rsidRPr="00EA1877">
        <w:tab/>
      </w:r>
      <w:r w:rsidRPr="00EA1877">
        <w:tab/>
      </w:r>
      <w:r w:rsidRPr="00EA1877">
        <w:tab/>
      </w:r>
      <w:r w:rsidRPr="00EA1877">
        <w:tab/>
      </w:r>
      <w:r w:rsidRPr="00EA1877">
        <w:tab/>
      </w:r>
    </w:p>
    <w:p w:rsidRPr="00EA1877" w:rsidR="00D038F0" w:rsidP="00A63F94" w:rsidRDefault="00D038F0"/>
    <w:p w:rsidR="004E5534" w:rsidP="00DB77B6" w:rsidRDefault="004E5534">
      <w:pPr>
        <w:jc w:val="center"/>
      </w:pPr>
    </w:p>
    <w:p w:rsidRPr="00EA1877" w:rsidR="00EA1877" w:rsidP="00DB77B6" w:rsidRDefault="00EA1877">
      <w:pPr>
        <w:jc w:val="center"/>
      </w:pPr>
    </w:p>
    <w:p w:rsidRPr="00EA1877" w:rsidR="00DB77B6" w:rsidP="00DB77B6" w:rsidRDefault="00DB77B6">
      <w:pPr>
        <w:jc w:val="center"/>
      </w:pPr>
      <w:r w:rsidRPr="00EA1877">
        <w:t>R E P U B L I K A   H R V A T S K A</w:t>
      </w:r>
    </w:p>
    <w:p w:rsidRPr="00EA1877" w:rsidR="00DB77B6" w:rsidP="00DB77B6" w:rsidRDefault="00DB77B6">
      <w:pPr>
        <w:jc w:val="both"/>
      </w:pPr>
    </w:p>
    <w:p w:rsidRPr="00EA1877" w:rsidR="00DB77B6" w:rsidP="00DB77B6" w:rsidRDefault="00DB77B6">
      <w:pPr>
        <w:jc w:val="center"/>
      </w:pPr>
      <w:r w:rsidRPr="00EA1877">
        <w:t>R J E Š E NJ E</w:t>
      </w:r>
    </w:p>
    <w:p w:rsidRPr="00EA1877" w:rsidR="00DB77B6" w:rsidP="00DB77B6" w:rsidRDefault="00DB77B6">
      <w:pPr>
        <w:jc w:val="both"/>
      </w:pPr>
    </w:p>
    <w:p w:rsidRPr="00EA1877" w:rsidR="00034821" w:rsidP="00EA1877" w:rsidRDefault="00034821">
      <w:pPr>
        <w:ind w:firstLine="708"/>
        <w:jc w:val="both"/>
      </w:pPr>
      <w:r w:rsidRPr="00EA1877">
        <w:t>Trgovački sud u Zagrebu, po sucu Nikoli Ribarić, u predstečajnom postupku u povodu prijedloga dužnika BIO PHARM VET d.o.o., Zagreb (Grad Zagreb), Medvedgradska 1/c, OIB: 59417050556, dana 3. srpnja 2018. godine, dana 27. rujna 2019.</w:t>
      </w:r>
    </w:p>
    <w:p w:rsidRPr="00EA1877" w:rsidR="00034821" w:rsidP="00DB77B6" w:rsidRDefault="00034821">
      <w:pPr>
        <w:jc w:val="center"/>
      </w:pPr>
    </w:p>
    <w:p w:rsidRPr="00EA1877" w:rsidR="00034821" w:rsidP="00DB77B6" w:rsidRDefault="00034821">
      <w:pPr>
        <w:jc w:val="center"/>
      </w:pPr>
    </w:p>
    <w:p w:rsidRPr="00EA1877" w:rsidR="00DB77B6" w:rsidP="00DB77B6" w:rsidRDefault="00DB77B6">
      <w:pPr>
        <w:jc w:val="center"/>
        <w:rPr>
          <w:b/>
        </w:rPr>
      </w:pPr>
      <w:r w:rsidRPr="00EA1877">
        <w:t xml:space="preserve">r i j e š i o </w:t>
      </w:r>
      <w:r w:rsidR="00BB6323">
        <w:t xml:space="preserve"> </w:t>
      </w:r>
      <w:r w:rsidRPr="00EA1877">
        <w:t xml:space="preserve"> j e</w:t>
      </w:r>
    </w:p>
    <w:p w:rsidRPr="00EA1877" w:rsidR="008E16A0" w:rsidP="00034821" w:rsidRDefault="00DB77B6">
      <w:pPr>
        <w:jc w:val="both"/>
      </w:pPr>
      <w:r w:rsidRPr="00EA1877">
        <w:tab/>
      </w:r>
    </w:p>
    <w:p w:rsidRPr="00EA1877" w:rsidR="008C7087" w:rsidP="008C7087" w:rsidRDefault="00357068">
      <w:pPr>
        <w:ind w:firstLine="708"/>
        <w:jc w:val="both"/>
      </w:pPr>
      <w:r w:rsidRPr="00EA1877">
        <w:t>I</w:t>
      </w:r>
      <w:r w:rsidRPr="00EA1877" w:rsidR="004103B3">
        <w:t xml:space="preserve">. </w:t>
      </w:r>
      <w:r w:rsidRPr="00EA1877" w:rsidR="008C7087">
        <w:rPr>
          <w:rFonts w:eastAsiaTheme="minorHAnsi"/>
          <w:noProof/>
        </w:rPr>
        <w:t xml:space="preserve">Nalaže se dužniku </w:t>
      </w:r>
      <w:r w:rsidRPr="00EA1877" w:rsidR="00034821">
        <w:t>BIO PHARM VET d.o.o., Zagreb (Grad Zagreb), Medvedgradska 1/c, OIB: 59417050556,</w:t>
      </w:r>
      <w:r w:rsidRPr="00EA1877" w:rsidR="008C7087">
        <w:t xml:space="preserve">, </w:t>
      </w:r>
      <w:r w:rsidRPr="00EA1877" w:rsidR="00E83ECD">
        <w:rPr>
          <w:rFonts w:eastAsiaTheme="minorHAnsi"/>
          <w:noProof/>
        </w:rPr>
        <w:t>u roku osam (8) od isteka osmog dana od dana objave ovog rješenja na mrežnoj stranici e-Oglasna ploča Trgovačkog suda u Zagrebu kao dana dostave ovog rješenja</w:t>
      </w:r>
      <w:r w:rsidRPr="00EA1877" w:rsidR="00E83ECD">
        <w:t>, p</w:t>
      </w:r>
      <w:r w:rsidRPr="00EA1877" w:rsidR="008C7087">
        <w:rPr>
          <w:rFonts w:eastAsiaTheme="minorHAnsi"/>
          <w:noProof/>
        </w:rPr>
        <w:t xml:space="preserve">latiti </w:t>
      </w:r>
      <w:r w:rsidRPr="00EA1877" w:rsidR="008C7087">
        <w:t>Financijskoj agenciji, Zagreb, Ulica grada Vukovara 70, OIB: 85821130368, iznos od</w:t>
      </w:r>
      <w:r w:rsidRPr="00EA1877" w:rsidR="00737354">
        <w:t xml:space="preserve"> 184,52 kuna</w:t>
      </w:r>
      <w:r w:rsidRPr="00EA1877" w:rsidR="008C7087">
        <w:t xml:space="preserve"> sa zateznom kamatom koja teče od </w:t>
      </w:r>
      <w:r w:rsidRPr="00EA1877" w:rsidR="00737354">
        <w:t>27</w:t>
      </w:r>
      <w:r w:rsidRPr="00EA1877" w:rsidR="008C7087">
        <w:t>.</w:t>
      </w:r>
      <w:r w:rsidRPr="00EA1877" w:rsidR="00737354">
        <w:t xml:space="preserve"> rujna</w:t>
      </w:r>
      <w:r w:rsidRPr="00EA1877" w:rsidR="008C7087">
        <w:t xml:space="preserve"> 201</w:t>
      </w:r>
      <w:r w:rsidRPr="00EA1877" w:rsidR="00304785">
        <w:t>9</w:t>
      </w:r>
      <w:r w:rsidRPr="00EA1877" w:rsidR="008C7087">
        <w:t xml:space="preserve">. do isplate </w:t>
      </w:r>
      <w:r w:rsidRPr="00EA1877" w:rsidR="00E83ECD">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Pr="00EA1877" w:rsidR="008C7087">
        <w:t>, na žiro račun HR4223900011100017042, model HR05, poziv na broj 7524005-</w:t>
      </w:r>
      <w:r w:rsidRPr="00EA1877" w:rsidR="00737354">
        <w:t>59417050556</w:t>
      </w:r>
      <w:r w:rsidRPr="00EA1877" w:rsidR="006E0D16">
        <w:t>.</w:t>
      </w:r>
      <w:r w:rsidRPr="00EA1877" w:rsidR="00AD37AE">
        <w:t xml:space="preserve"> </w:t>
      </w:r>
    </w:p>
    <w:p w:rsidRPr="00EA1877" w:rsidR="008B5870" w:rsidP="00A63F94" w:rsidRDefault="00524764">
      <w:pPr>
        <w:pStyle w:val="Odlomakpopisa"/>
        <w:spacing w:before="200"/>
        <w:ind w:left="0" w:firstLine="708"/>
        <w:jc w:val="both"/>
      </w:pPr>
      <w:r w:rsidRPr="00EA1877">
        <w:rPr>
          <w:rFonts w:eastAsiaTheme="minorHAnsi"/>
          <w:noProof/>
        </w:rPr>
        <w:t>II</w:t>
      </w:r>
      <w:r w:rsidRPr="00EA1877" w:rsidR="00AD37AE">
        <w:rPr>
          <w:rFonts w:eastAsiaTheme="minorHAnsi"/>
          <w:noProof/>
        </w:rPr>
        <w:t xml:space="preserve">. </w:t>
      </w:r>
      <w:r w:rsidRPr="00EA1877" w:rsidR="00116051">
        <w:rPr>
          <w:rFonts w:eastAsiaTheme="minorHAnsi"/>
          <w:noProof/>
        </w:rPr>
        <w:t xml:space="preserve">Odbija se zahtjev Financijske agencije, </w:t>
      </w:r>
      <w:r w:rsidRPr="00EA1877" w:rsidR="00116051">
        <w:t xml:space="preserve">Zagreb, Ulica grada Vukovara 70, OIB: 85821130368, za isplatu iznosa od </w:t>
      </w:r>
      <w:r w:rsidRPr="00EA1877" w:rsidR="00357068">
        <w:t>46,13</w:t>
      </w:r>
      <w:r w:rsidRPr="00EA1877" w:rsidR="000A65FF">
        <w:t xml:space="preserve"> </w:t>
      </w:r>
      <w:r w:rsidRPr="00EA1877" w:rsidR="00116051">
        <w:t xml:space="preserve">kn sa zakonskom zateznom kamatom koja teče od </w:t>
      </w:r>
      <w:r w:rsidRPr="00EA1877" w:rsidR="009E0785">
        <w:t>11</w:t>
      </w:r>
      <w:r w:rsidRPr="00EA1877" w:rsidR="00116051">
        <w:t>.</w:t>
      </w:r>
      <w:r w:rsidRPr="00EA1877" w:rsidR="009E0785">
        <w:t xml:space="preserve"> srpnja</w:t>
      </w:r>
      <w:r w:rsidRPr="00EA1877" w:rsidR="00116051">
        <w:t xml:space="preserve"> 201</w:t>
      </w:r>
      <w:r w:rsidRPr="00EA1877" w:rsidR="00AD10FC">
        <w:t>9</w:t>
      </w:r>
      <w:r w:rsidRPr="00EA1877" w:rsidR="00116051">
        <w:t>.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Pr="00EA1877" w:rsidR="00A63F94" w:rsidP="00A63F94" w:rsidRDefault="00A63F94">
      <w:pPr>
        <w:pStyle w:val="Odlomakpopisa"/>
        <w:spacing w:before="200"/>
        <w:ind w:left="0" w:firstLine="708"/>
        <w:jc w:val="both"/>
      </w:pPr>
    </w:p>
    <w:p w:rsidRPr="00EA1877" w:rsidR="00224479" w:rsidP="00224479" w:rsidRDefault="00224479">
      <w:pPr>
        <w:spacing w:before="240" w:after="100"/>
        <w:jc w:val="center"/>
        <w:rPr>
          <w:rFonts w:eastAsia="Calibri"/>
        </w:rPr>
      </w:pPr>
      <w:r w:rsidRPr="00EA1877">
        <w:rPr>
          <w:rFonts w:eastAsia="Calibri"/>
        </w:rPr>
        <w:t>Obrazloženje</w:t>
      </w:r>
    </w:p>
    <w:p w:rsidRPr="00EA1877" w:rsidR="00224479" w:rsidP="00224479" w:rsidRDefault="00224479">
      <w:pPr>
        <w:ind w:firstLine="708"/>
        <w:jc w:val="both"/>
      </w:pPr>
    </w:p>
    <w:p w:rsidRPr="00EA1877" w:rsidR="00224479" w:rsidP="00224479" w:rsidRDefault="00AD10FC">
      <w:pPr>
        <w:ind w:firstLine="708"/>
        <w:jc w:val="both"/>
      </w:pPr>
      <w:r w:rsidRPr="00EA1877">
        <w:t xml:space="preserve">Podneskom od </w:t>
      </w:r>
      <w:r w:rsidRPr="00EA1877" w:rsidR="00357068">
        <w:t>24</w:t>
      </w:r>
      <w:r w:rsidRPr="00EA1877" w:rsidR="00224479">
        <w:t>.</w:t>
      </w:r>
      <w:r w:rsidRPr="00EA1877" w:rsidR="00357068">
        <w:t xml:space="preserve"> siječnja</w:t>
      </w:r>
      <w:r w:rsidRPr="00EA1877" w:rsidR="00224479">
        <w:t xml:space="preserve"> 201</w:t>
      </w:r>
      <w:r w:rsidRPr="00EA1877" w:rsidR="00510B82">
        <w:t>9</w:t>
      </w:r>
      <w:r w:rsidRPr="00EA1877" w:rsidR="00224479">
        <w:t xml:space="preserve">. </w:t>
      </w:r>
      <w:r w:rsidRPr="00EA1877" w:rsidR="00E50CED">
        <w:t>(l</w:t>
      </w:r>
      <w:r w:rsidRPr="00EA1877" w:rsidR="004E0224">
        <w:t xml:space="preserve">ist </w:t>
      </w:r>
      <w:r w:rsidRPr="00EA1877" w:rsidR="00357068">
        <w:t>505-506</w:t>
      </w:r>
      <w:r w:rsidRPr="00EA1877" w:rsidR="004E0224">
        <w:t xml:space="preserve"> spisa) </w:t>
      </w:r>
      <w:r w:rsidRPr="00EA1877" w:rsidR="00224479">
        <w:t xml:space="preserve">Financijska agencija podnijela je ovom sudu </w:t>
      </w:r>
      <w:r w:rsidRPr="00EA1877" w:rsidR="00370326">
        <w:t>zahtjev</w:t>
      </w:r>
      <w:r w:rsidRPr="00EA1877" w:rsidR="00224479">
        <w:t xml:space="preserve"> za naknadu </w:t>
      </w:r>
      <w:r w:rsidRPr="00EA1877" w:rsidR="008D3389">
        <w:t>za</w:t>
      </w:r>
      <w:r w:rsidRPr="00EA1877" w:rsidR="00224479">
        <w:t xml:space="preserve"> prijav</w:t>
      </w:r>
      <w:r w:rsidRPr="00EA1877" w:rsidR="00C164A2">
        <w:t>u</w:t>
      </w:r>
      <w:r w:rsidRPr="00EA1877" w:rsidR="00224479">
        <w:t xml:space="preserve"> tražbin</w:t>
      </w:r>
      <w:r w:rsidRPr="00EA1877" w:rsidR="00C164A2">
        <w:t>a</w:t>
      </w:r>
      <w:r w:rsidRPr="00EA1877" w:rsidR="00224479">
        <w:t xml:space="preserve">, </w:t>
      </w:r>
      <w:r w:rsidRPr="00EA1877" w:rsidR="008D3389">
        <w:t>kojim zahtijeva isplatu</w:t>
      </w:r>
      <w:r w:rsidRPr="00EA1877" w:rsidR="00224479">
        <w:t>:</w:t>
      </w:r>
    </w:p>
    <w:p w:rsidRPr="00EA1877" w:rsidR="000210CE" w:rsidP="003E68CC" w:rsidRDefault="00224479">
      <w:pPr>
        <w:pStyle w:val="Odlomakpopisa"/>
        <w:numPr>
          <w:ilvl w:val="0"/>
          <w:numId w:val="13"/>
        </w:numPr>
        <w:jc w:val="both"/>
      </w:pPr>
      <w:r w:rsidRPr="00EA1877">
        <w:t>naknad</w:t>
      </w:r>
      <w:r w:rsidRPr="00EA1877" w:rsidR="008D3389">
        <w:t>e</w:t>
      </w:r>
      <w:r w:rsidRPr="00EA1877">
        <w:t xml:space="preserve"> u iznosu</w:t>
      </w:r>
      <w:r w:rsidRPr="00EA1877" w:rsidR="008D3389">
        <w:t xml:space="preserve"> od </w:t>
      </w:r>
      <w:r w:rsidRPr="00EA1877" w:rsidR="00357068">
        <w:t>57,71</w:t>
      </w:r>
      <w:r w:rsidRPr="00EA1877" w:rsidR="008D3389">
        <w:t xml:space="preserve"> kn (</w:t>
      </w:r>
      <w:r w:rsidRPr="00EA1877" w:rsidR="00EE260B">
        <w:t>46,17</w:t>
      </w:r>
      <w:r w:rsidRPr="00EA1877" w:rsidR="000210CE">
        <w:t xml:space="preserve"> </w:t>
      </w:r>
      <w:r w:rsidRPr="00EA1877" w:rsidR="008D3389">
        <w:t xml:space="preserve">kn + </w:t>
      </w:r>
      <w:r w:rsidRPr="00EA1877" w:rsidR="009562E3">
        <w:t xml:space="preserve">porez na dodanu vrijednost (dalje: </w:t>
      </w:r>
      <w:r w:rsidRPr="00EA1877" w:rsidR="008D3389">
        <w:t>PDV)</w:t>
      </w:r>
      <w:r w:rsidRPr="00EA1877">
        <w:t xml:space="preserve">, za prijavljenu tražbinu vjerovnika </w:t>
      </w:r>
      <w:r w:rsidRPr="00EA1877" w:rsidR="000210CE">
        <w:t>ADDIKO BANK d.d. u iznosu od 2.308,78 kuna,</w:t>
      </w:r>
    </w:p>
    <w:p w:rsidRPr="00EA1877" w:rsidR="001023DD" w:rsidP="003E68CC" w:rsidRDefault="00517A86">
      <w:pPr>
        <w:pStyle w:val="Odlomakpopisa"/>
        <w:numPr>
          <w:ilvl w:val="0"/>
          <w:numId w:val="13"/>
        </w:numPr>
        <w:jc w:val="both"/>
      </w:pPr>
      <w:r w:rsidRPr="00EA1877">
        <w:t xml:space="preserve">naknadu u iznosu od </w:t>
      </w:r>
      <w:r w:rsidRPr="00EA1877" w:rsidR="000210CE">
        <w:t>18,00 kuna</w:t>
      </w:r>
      <w:r w:rsidRPr="00EA1877">
        <w:t xml:space="preserve"> (</w:t>
      </w:r>
      <w:r w:rsidRPr="00EA1877" w:rsidR="000210CE">
        <w:t>14,40 kn+</w:t>
      </w:r>
      <w:r w:rsidRPr="00EA1877">
        <w:t xml:space="preserve"> porez na dodanu vrijednost (dalje: PDV), za prijavljenu tražbinu vjerovnika </w:t>
      </w:r>
      <w:r w:rsidRPr="00EA1877" w:rsidR="001023DD">
        <w:t>HRVATSKA RADIOTELEVIZIJA u iznosu od 720,00 kuna,</w:t>
      </w:r>
    </w:p>
    <w:p w:rsidRPr="00EA1877" w:rsidR="001023DD" w:rsidP="003E68CC" w:rsidRDefault="001023DD">
      <w:pPr>
        <w:pStyle w:val="Odlomakpopisa"/>
        <w:numPr>
          <w:ilvl w:val="0"/>
          <w:numId w:val="13"/>
        </w:numPr>
        <w:jc w:val="both"/>
      </w:pPr>
      <w:r w:rsidRPr="00EA1877">
        <w:lastRenderedPageBreak/>
        <w:t>naknadu u iznosu od 3,95 kuna (3,16 kn+ porez na dodanu vrijednost (dalje: PDV), za prijavljenu tražbinu vjerovnika HRVATSKE VODE u iznosu od 158,10 kuna</w:t>
      </w:r>
    </w:p>
    <w:p w:rsidRPr="00EA1877" w:rsidR="001023DD" w:rsidP="003E68CC" w:rsidRDefault="001023DD">
      <w:pPr>
        <w:pStyle w:val="Odlomakpopisa"/>
        <w:numPr>
          <w:ilvl w:val="0"/>
          <w:numId w:val="13"/>
        </w:numPr>
        <w:jc w:val="both"/>
      </w:pPr>
      <w:r w:rsidRPr="00EA1877">
        <w:t xml:space="preserve">naknadu u iznosu od </w:t>
      </w:r>
      <w:r w:rsidRPr="00EA1877" w:rsidR="00772440">
        <w:t>136,29</w:t>
      </w:r>
      <w:r w:rsidRPr="00EA1877">
        <w:t xml:space="preserve"> kuna (</w:t>
      </w:r>
      <w:r w:rsidRPr="00EA1877" w:rsidR="00772440">
        <w:t>109,03</w:t>
      </w:r>
      <w:r w:rsidRPr="00EA1877">
        <w:t xml:space="preserve"> kn+ porez na dodanu vrijednost (dalje: PDV), za prijavljenu tražbinu vjerovnika </w:t>
      </w:r>
      <w:r w:rsidRPr="00EA1877" w:rsidR="00772440">
        <w:t>REPUBLIKA HRVATSKA, MINISTARSTVO FINANCIJA u iznosu od</w:t>
      </w:r>
      <w:r w:rsidRPr="00EA1877">
        <w:t xml:space="preserve"> </w:t>
      </w:r>
      <w:r w:rsidRPr="00EA1877" w:rsidR="00772440">
        <w:t>5.451,86</w:t>
      </w:r>
      <w:r w:rsidRPr="00EA1877">
        <w:t xml:space="preserve"> kuna</w:t>
      </w:r>
    </w:p>
    <w:p w:rsidRPr="00EA1877" w:rsidR="007B58BC" w:rsidP="00F51F30" w:rsidRDefault="001023DD">
      <w:pPr>
        <w:pStyle w:val="Odlomakpopisa"/>
        <w:numPr>
          <w:ilvl w:val="0"/>
          <w:numId w:val="13"/>
        </w:numPr>
        <w:jc w:val="both"/>
      </w:pPr>
      <w:r w:rsidRPr="00EA1877">
        <w:t xml:space="preserve">naknadu u iznosu od </w:t>
      </w:r>
      <w:r w:rsidRPr="00EA1877" w:rsidR="00772440">
        <w:t>14,70</w:t>
      </w:r>
      <w:r w:rsidRPr="00EA1877">
        <w:t xml:space="preserve"> kuna (</w:t>
      </w:r>
      <w:r w:rsidRPr="00EA1877" w:rsidR="00772440">
        <w:t>11,76</w:t>
      </w:r>
      <w:r w:rsidRPr="00EA1877">
        <w:t xml:space="preserve"> kn+ porez na dodanu vrijednost (dalje: PDV), za prijavljenu tražbinu vjerovnika </w:t>
      </w:r>
      <w:r w:rsidRPr="00EA1877" w:rsidR="00772440">
        <w:t>ZAGREBAČKI HOLDING-PODRUŽNICA ZAGREBPARKING</w:t>
      </w:r>
      <w:r w:rsidRPr="00EA1877">
        <w:t xml:space="preserve"> u iznosu od </w:t>
      </w:r>
      <w:r w:rsidRPr="00EA1877" w:rsidR="006A06B5">
        <w:t>588,30</w:t>
      </w:r>
      <w:r w:rsidRPr="00EA1877">
        <w:t xml:space="preserve"> kuna</w:t>
      </w:r>
      <w:r w:rsidRPr="00EA1877" w:rsidR="006A06B5">
        <w:t>,</w:t>
      </w:r>
      <w:r w:rsidR="00F51F30">
        <w:t xml:space="preserve"> </w:t>
      </w:r>
      <w:r w:rsidRPr="00EA1877" w:rsidR="004E0224">
        <w:t>kao i isplatu zakonskih zateznih kamata na određene iznose naknade po stopi propisanoj odredbom čl. 29. st. 2. Zakona o obveznim odnosima ("Narodne novine" broj</w:t>
      </w:r>
      <w:r w:rsidRPr="00EA1877" w:rsidR="00FF56D1">
        <w:t xml:space="preserve"> 35/05, </w:t>
      </w:r>
      <w:r w:rsidRPr="00EA1877" w:rsidR="00DC350D">
        <w:t>41/08, 125/11 i 78/15; dalje: ZOO</w:t>
      </w:r>
      <w:r w:rsidRPr="00EA1877" w:rsidR="004E0224">
        <w:t>) za ostale odnose</w:t>
      </w:r>
      <w:r w:rsidRPr="00EA1877" w:rsidR="007B58BC">
        <w:t>.</w:t>
      </w:r>
    </w:p>
    <w:p w:rsidRPr="00EA1877" w:rsidR="007B58BC" w:rsidP="00224479" w:rsidRDefault="007B58BC">
      <w:pPr>
        <w:ind w:firstLine="708"/>
        <w:jc w:val="both"/>
        <w:rPr>
          <w:b/>
        </w:rPr>
      </w:pPr>
    </w:p>
    <w:p w:rsidRPr="00EA1877" w:rsidR="007B58BC" w:rsidP="0075017D" w:rsidRDefault="0075017D">
      <w:pPr>
        <w:ind w:firstLine="720"/>
        <w:jc w:val="both"/>
      </w:pPr>
      <w:r w:rsidRPr="00EA1877">
        <w:t xml:space="preserve">Prema odredbi </w:t>
      </w:r>
      <w:r w:rsidRPr="00EA1877" w:rsidR="007B58BC">
        <w:t xml:space="preserve">čl. 40. st. 1. </w:t>
      </w:r>
      <w:r w:rsidRPr="00EA1877">
        <w:t xml:space="preserve">Stečajnog zakona („Narodne novine“ broj 71/2015: dalje: SZ), ako </w:t>
      </w:r>
      <w:r w:rsidRPr="00EA1877" w:rsidR="007B58BC">
        <w:t>je pojedina prijavljena tražbina navedena u prijedlogu za otvaranje predstečajnog</w:t>
      </w:r>
      <w:r w:rsidRPr="00EA1877">
        <w:t>a</w:t>
      </w:r>
      <w:r w:rsidRPr="00EA1877" w:rsidR="007B58BC">
        <w:t xml:space="preserve"> postupka i bude osporena, podnositelj prijave dužan je za prijavu svake pojedine tražbine platiti naknadu Financijskoj agenciji u iznosu od 2% </w:t>
      </w:r>
      <w:r w:rsidRPr="00EA1877">
        <w:t xml:space="preserve">od </w:t>
      </w:r>
      <w:r w:rsidRPr="00EA1877" w:rsidR="007B58BC">
        <w:t>iznosa tražbine, ali ne više od 200,00 kn. Ako pojedina prijavljena tražbina nije navedena u prijedlogu za otvaranje predstečajnog</w:t>
      </w:r>
      <w:r w:rsidRPr="00EA1877">
        <w:t>a</w:t>
      </w:r>
      <w:r w:rsidRPr="00EA1877" w:rsidR="007B58BC">
        <w:t xml:space="preserve"> postupka i nije osporena, naknadu za prijavu tražbine dužan je platiti dužnik</w:t>
      </w:r>
      <w:r w:rsidRPr="00EA1877" w:rsidR="00C164A2">
        <w:t xml:space="preserve"> (čl. 40. st. 2. SZ)</w:t>
      </w:r>
      <w:r w:rsidRPr="00EA1877" w:rsidR="009F3301">
        <w:t>.</w:t>
      </w:r>
    </w:p>
    <w:p w:rsidRPr="00EA1877" w:rsidR="00224479" w:rsidP="00224479" w:rsidRDefault="00224479">
      <w:pPr>
        <w:ind w:firstLine="708"/>
        <w:jc w:val="both"/>
      </w:pPr>
    </w:p>
    <w:p w:rsidRPr="00EA1877" w:rsidR="00224479" w:rsidP="00C76223" w:rsidRDefault="00224479">
      <w:pPr>
        <w:ind w:firstLine="709"/>
        <w:jc w:val="both"/>
      </w:pPr>
      <w:r w:rsidRPr="00EA1877">
        <w:rPr>
          <w:lang w:eastAsia="hr-HR"/>
        </w:rPr>
        <w:t xml:space="preserve">Rješenjem ovoga suda od </w:t>
      </w:r>
      <w:r w:rsidRPr="00EA1877" w:rsidR="006A06B5">
        <w:rPr>
          <w:lang w:eastAsia="hr-HR"/>
        </w:rPr>
        <w:t>20. rujna 2018</w:t>
      </w:r>
      <w:r w:rsidRPr="00EA1877">
        <w:rPr>
          <w:lang w:eastAsia="hr-HR"/>
        </w:rPr>
        <w:t xml:space="preserve">., koje je istoga dana objavljeno na mrežnoj stranici e-oglasna ploča ovoga suda, otvoren je predstečajni postupak nad dužnikom u skladu s odredbama čl. 34. SZ-a, dok je </w:t>
      </w:r>
      <w:r w:rsidRPr="00EA1877" w:rsidR="002E6B26">
        <w:rPr>
          <w:lang w:eastAsia="hr-HR"/>
        </w:rPr>
        <w:t xml:space="preserve">16. travnja </w:t>
      </w:r>
      <w:r w:rsidRPr="00EA1877">
        <w:rPr>
          <w:lang w:eastAsia="hr-HR"/>
        </w:rPr>
        <w:t>20</w:t>
      </w:r>
      <w:r w:rsidRPr="00EA1877" w:rsidR="000F39AC">
        <w:rPr>
          <w:lang w:eastAsia="hr-HR"/>
        </w:rPr>
        <w:t>19</w:t>
      </w:r>
      <w:r w:rsidRPr="00EA1877">
        <w:rPr>
          <w:lang w:eastAsia="hr-HR"/>
        </w:rPr>
        <w:t>. održano ročište radi ispitivanja tražbina u skladu s odredbama</w:t>
      </w:r>
      <w:r w:rsidRPr="00EA1877" w:rsidR="00227DFC">
        <w:rPr>
          <w:lang w:eastAsia="hr-HR"/>
        </w:rPr>
        <w:t xml:space="preserve"> čl. 46. SZ-a,</w:t>
      </w:r>
      <w:r w:rsidRPr="00EA1877" w:rsidR="009A124D">
        <w:rPr>
          <w:lang w:eastAsia="hr-HR"/>
        </w:rPr>
        <w:t xml:space="preserve"> nakon kojeg je </w:t>
      </w:r>
      <w:r w:rsidRPr="00EA1877" w:rsidR="004C1B5D">
        <w:rPr>
          <w:lang w:eastAsia="hr-HR"/>
        </w:rPr>
        <w:t>6</w:t>
      </w:r>
      <w:r w:rsidRPr="00EA1877" w:rsidR="001E16F1">
        <w:rPr>
          <w:lang w:eastAsia="hr-HR"/>
        </w:rPr>
        <w:t>.</w:t>
      </w:r>
      <w:r w:rsidRPr="00EA1877" w:rsidR="004C1B5D">
        <w:rPr>
          <w:lang w:eastAsia="hr-HR"/>
        </w:rPr>
        <w:t xml:space="preserve"> lipnja</w:t>
      </w:r>
      <w:r w:rsidRPr="00EA1877" w:rsidR="001E16F1">
        <w:rPr>
          <w:lang w:eastAsia="hr-HR"/>
        </w:rPr>
        <w:t xml:space="preserve"> 2019</w:t>
      </w:r>
      <w:r w:rsidRPr="00EA1877" w:rsidR="009A124D">
        <w:rPr>
          <w:lang w:eastAsia="hr-HR"/>
        </w:rPr>
        <w:t>. donijeto rješenje o utvrđenim i osporenim tražbinama, te o upućivanju u parnicu radi osporavanja tražbine u skladu s odredbama čl. 50. SZ-a.</w:t>
      </w:r>
    </w:p>
    <w:p w:rsidRPr="00EA1877" w:rsidR="00224479" w:rsidP="00224479" w:rsidRDefault="00224479">
      <w:pPr>
        <w:jc w:val="both"/>
      </w:pPr>
    </w:p>
    <w:p w:rsidRPr="00EA1877" w:rsidR="008E1261" w:rsidP="00E67DFA" w:rsidRDefault="001364EA">
      <w:pPr>
        <w:ind w:firstLine="708"/>
        <w:jc w:val="both"/>
        <w:rPr>
          <w:lang w:eastAsia="hr-HR"/>
        </w:rPr>
      </w:pPr>
      <w:r w:rsidRPr="00EA1877">
        <w:rPr>
          <w:lang w:eastAsia="hr-HR"/>
        </w:rPr>
        <w:t>Uvidom u isprave u spisu utvrđeno je kako je v</w:t>
      </w:r>
      <w:r w:rsidRPr="00EA1877" w:rsidR="008E1261">
        <w:rPr>
          <w:lang w:eastAsia="hr-HR"/>
        </w:rPr>
        <w:t>jerovnik:</w:t>
      </w:r>
    </w:p>
    <w:p w:rsidRPr="00EA1877" w:rsidR="008E1261" w:rsidP="00E67DFA" w:rsidRDefault="008E1261">
      <w:pPr>
        <w:ind w:firstLine="708"/>
        <w:jc w:val="both"/>
        <w:rPr>
          <w:lang w:eastAsia="hr-HR"/>
        </w:rPr>
      </w:pPr>
    </w:p>
    <w:p w:rsidRPr="00EA1877" w:rsidR="00B16005" w:rsidP="00B16005" w:rsidRDefault="00B16005">
      <w:pPr>
        <w:jc w:val="both"/>
        <w:rPr>
          <w:lang w:eastAsia="hr-HR"/>
        </w:rPr>
      </w:pPr>
      <w:r w:rsidRPr="00EA1877">
        <w:rPr>
          <w:lang w:eastAsia="hr-HR"/>
        </w:rPr>
        <w:t>-</w:t>
      </w:r>
      <w:r w:rsidR="00F51F30">
        <w:rPr>
          <w:lang w:eastAsia="hr-HR"/>
        </w:rPr>
        <w:t xml:space="preserve"> </w:t>
      </w:r>
      <w:r w:rsidRPr="00EA1877">
        <w:rPr>
          <w:lang w:eastAsia="hr-HR"/>
        </w:rPr>
        <w:t>ADDIKO BANK d.d. prijavio tražbinu u iznosu od 2.308,78 kuna,</w:t>
      </w:r>
    </w:p>
    <w:p w:rsidRPr="00EA1877" w:rsidR="00414054" w:rsidP="00B16005" w:rsidRDefault="00414054">
      <w:pPr>
        <w:jc w:val="both"/>
        <w:rPr>
          <w:lang w:eastAsia="hr-HR"/>
        </w:rPr>
      </w:pPr>
      <w:r w:rsidRPr="00EA1877">
        <w:rPr>
          <w:lang w:eastAsia="hr-HR"/>
        </w:rPr>
        <w:t>-</w:t>
      </w:r>
      <w:r w:rsidRPr="00EA1877">
        <w:t xml:space="preserve"> HRVATSKA RADIOTELEVIZIJA prijavio tražbinu u iznosu od 720,00 kuna,</w:t>
      </w:r>
    </w:p>
    <w:p w:rsidRPr="00EA1877" w:rsidR="00B16005" w:rsidP="00B16005" w:rsidRDefault="00B16005">
      <w:pPr>
        <w:jc w:val="both"/>
        <w:rPr>
          <w:lang w:eastAsia="hr-HR"/>
        </w:rPr>
      </w:pPr>
      <w:r w:rsidRPr="00EA1877">
        <w:rPr>
          <w:lang w:eastAsia="hr-HR"/>
        </w:rPr>
        <w:t>-</w:t>
      </w:r>
      <w:r w:rsidR="00F51F30">
        <w:rPr>
          <w:lang w:eastAsia="hr-HR"/>
        </w:rPr>
        <w:t xml:space="preserve"> </w:t>
      </w:r>
      <w:r w:rsidRPr="00EA1877">
        <w:rPr>
          <w:lang w:eastAsia="hr-HR"/>
        </w:rPr>
        <w:t>HRVATSKE VODE prijavio tražbinu u iznosu od 158,10 kuna</w:t>
      </w:r>
    </w:p>
    <w:p w:rsidRPr="00EA1877" w:rsidR="00B16005" w:rsidP="00B16005" w:rsidRDefault="00B16005">
      <w:pPr>
        <w:jc w:val="both"/>
        <w:rPr>
          <w:lang w:eastAsia="hr-HR"/>
        </w:rPr>
      </w:pPr>
      <w:r w:rsidRPr="00EA1877">
        <w:rPr>
          <w:lang w:eastAsia="hr-HR"/>
        </w:rPr>
        <w:t>-</w:t>
      </w:r>
      <w:r w:rsidR="00F51F30">
        <w:rPr>
          <w:lang w:eastAsia="hr-HR"/>
        </w:rPr>
        <w:t xml:space="preserve"> </w:t>
      </w:r>
      <w:r w:rsidRPr="00EA1877">
        <w:rPr>
          <w:lang w:eastAsia="hr-HR"/>
        </w:rPr>
        <w:t>REPUBLIKA HRVATSKA, MINISTARSTVO FINANCIJA prijavio tražbinu u iznosu od 5.451,86 kuna,</w:t>
      </w:r>
    </w:p>
    <w:p w:rsidRPr="00EA1877" w:rsidR="008E1261" w:rsidP="00B16005" w:rsidRDefault="00B16005">
      <w:pPr>
        <w:jc w:val="both"/>
        <w:rPr>
          <w:lang w:eastAsia="hr-HR"/>
        </w:rPr>
      </w:pPr>
      <w:r w:rsidRPr="00EA1877">
        <w:rPr>
          <w:lang w:eastAsia="hr-HR"/>
        </w:rPr>
        <w:t>-</w:t>
      </w:r>
      <w:r w:rsidR="00F51F30">
        <w:rPr>
          <w:lang w:eastAsia="hr-HR"/>
        </w:rPr>
        <w:t xml:space="preserve"> </w:t>
      </w:r>
      <w:r w:rsidRPr="00EA1877">
        <w:rPr>
          <w:lang w:eastAsia="hr-HR"/>
        </w:rPr>
        <w:t>ZAGREBAČKI HOLDING-PODRUŽNICA ZAGREBPARKING prijavio tražbinu u iznosu od 588,30 kuna,</w:t>
      </w:r>
    </w:p>
    <w:p w:rsidRPr="00EA1877" w:rsidR="001364EA" w:rsidP="00414054" w:rsidRDefault="00370D47">
      <w:pPr>
        <w:jc w:val="both"/>
        <w:rPr>
          <w:lang w:eastAsia="hr-HR"/>
        </w:rPr>
      </w:pPr>
      <w:r w:rsidRPr="00EA1877">
        <w:rPr>
          <w:lang w:eastAsia="hr-HR"/>
        </w:rPr>
        <w:t>dok je u</w:t>
      </w:r>
      <w:r w:rsidRPr="00EA1877" w:rsidR="001364EA">
        <w:rPr>
          <w:lang w:eastAsia="hr-HR"/>
        </w:rPr>
        <w:t>vidom u prijedlog za</w:t>
      </w:r>
      <w:r w:rsidRPr="00EA1877">
        <w:rPr>
          <w:lang w:eastAsia="hr-HR"/>
        </w:rPr>
        <w:t xml:space="preserve"> </w:t>
      </w:r>
      <w:r w:rsidRPr="00EA1877" w:rsidR="001364EA">
        <w:rPr>
          <w:lang w:eastAsia="hr-HR"/>
        </w:rPr>
        <w:t xml:space="preserve">otvaranje predstečajnoga postupka </w:t>
      </w:r>
      <w:r w:rsidRPr="00EA1877">
        <w:rPr>
          <w:lang w:eastAsia="hr-HR"/>
        </w:rPr>
        <w:t>utvrđeno kako tražbine navedenih vjerovnika</w:t>
      </w:r>
      <w:r w:rsidRPr="00EA1877" w:rsidR="00384DD4">
        <w:rPr>
          <w:lang w:eastAsia="hr-HR"/>
        </w:rPr>
        <w:t xml:space="preserve"> nisu navedene u tom prijedlogu. Tražbine navedenih vjerovnika su utvr</w:t>
      </w:r>
      <w:r w:rsidRPr="00EA1877" w:rsidR="00414054">
        <w:rPr>
          <w:lang w:eastAsia="hr-HR"/>
        </w:rPr>
        <w:t>đene pravomoćnim rješenjem od 16</w:t>
      </w:r>
      <w:r w:rsidRPr="00EA1877" w:rsidR="00384DD4">
        <w:rPr>
          <w:lang w:eastAsia="hr-HR"/>
        </w:rPr>
        <w:t>.</w:t>
      </w:r>
      <w:r w:rsidRPr="00EA1877" w:rsidR="00414054">
        <w:rPr>
          <w:lang w:eastAsia="hr-HR"/>
        </w:rPr>
        <w:t xml:space="preserve"> travnja</w:t>
      </w:r>
      <w:r w:rsidRPr="00EA1877" w:rsidR="00384DD4">
        <w:rPr>
          <w:lang w:eastAsia="hr-HR"/>
        </w:rPr>
        <w:t xml:space="preserve"> 201</w:t>
      </w:r>
      <w:r w:rsidRPr="00EA1877" w:rsidR="002F7254">
        <w:rPr>
          <w:lang w:eastAsia="hr-HR"/>
        </w:rPr>
        <w:t>9</w:t>
      </w:r>
      <w:r w:rsidRPr="00EA1877" w:rsidR="00384DD4">
        <w:rPr>
          <w:lang w:eastAsia="hr-HR"/>
        </w:rPr>
        <w:t>. jer nisu osporene.</w:t>
      </w:r>
    </w:p>
    <w:p w:rsidRPr="00EA1877" w:rsidR="00384DD4" w:rsidP="00370D47" w:rsidRDefault="00384DD4">
      <w:pPr>
        <w:jc w:val="both"/>
        <w:rPr>
          <w:lang w:eastAsia="hr-HR"/>
        </w:rPr>
      </w:pPr>
    </w:p>
    <w:p w:rsidRPr="00EA1877" w:rsidR="00F45241" w:rsidP="00D7580B" w:rsidRDefault="00384DD4">
      <w:pPr>
        <w:jc w:val="both"/>
        <w:rPr>
          <w:lang w:eastAsia="hr-HR"/>
        </w:rPr>
      </w:pPr>
      <w:r w:rsidRPr="00EA1877">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Pr="00EA1877" w:rsidR="007E64D1">
        <w:rPr>
          <w:lang w:eastAsia="hr-HR"/>
        </w:rPr>
        <w:t xml:space="preserve"> u iznosu 2% od iznosa tih tražbina</w:t>
      </w:r>
      <w:r w:rsidRPr="00EA1877" w:rsidR="009A63A0">
        <w:rPr>
          <w:lang w:eastAsia="hr-HR"/>
        </w:rPr>
        <w:t xml:space="preserve"> (ali ne više od 200,00 kn)</w:t>
      </w:r>
      <w:r w:rsidRPr="00EA1877">
        <w:rPr>
          <w:lang w:eastAsia="hr-HR"/>
        </w:rPr>
        <w:t xml:space="preserve">, </w:t>
      </w:r>
      <w:r w:rsidRPr="00EA1877" w:rsidR="00D7580B">
        <w:rPr>
          <w:lang w:eastAsia="hr-HR"/>
        </w:rPr>
        <w:t xml:space="preserve">a kako je to navedeno u izreci Rješenja </w:t>
      </w:r>
      <w:r w:rsidRPr="00EA1877" w:rsidR="00F45241">
        <w:rPr>
          <w:lang w:eastAsia="hr-HR"/>
        </w:rPr>
        <w:t>za prijavljene tražbine</w:t>
      </w:r>
      <w:r w:rsidRPr="00EA1877" w:rsidR="007116F2">
        <w:rPr>
          <w:lang w:eastAsia="hr-HR"/>
        </w:rPr>
        <w:t xml:space="preserve"> vjerovnika</w:t>
      </w:r>
      <w:r w:rsidRPr="00EA1877" w:rsidR="00F45241">
        <w:rPr>
          <w:lang w:eastAsia="hr-HR"/>
        </w:rPr>
        <w:t>.</w:t>
      </w:r>
    </w:p>
    <w:p w:rsidRPr="00EA1877" w:rsidR="00197704" w:rsidP="00197704" w:rsidRDefault="00197704">
      <w:pPr>
        <w:ind w:firstLine="708"/>
        <w:jc w:val="both"/>
      </w:pPr>
      <w:r w:rsidRPr="00EA1877">
        <w:t>Na određeni iznos naknade Financijska agencija ima pravo i na zateznu kamatu u skladu s odredbom čl. 29. st. 2. ZOO-a, po stopi propisanoj za ostale odnose, koja teče od dana donošenja ovog rješenja do isplate.</w:t>
      </w:r>
    </w:p>
    <w:p w:rsidRPr="00EA1877" w:rsidR="00197704" w:rsidP="00197704" w:rsidRDefault="00197704">
      <w:pPr>
        <w:ind w:firstLine="708"/>
        <w:jc w:val="both"/>
      </w:pPr>
    </w:p>
    <w:p w:rsidRPr="00EA1877" w:rsidR="00197704" w:rsidP="00197704" w:rsidRDefault="00197704">
      <w:pPr>
        <w:ind w:firstLine="708"/>
        <w:jc w:val="both"/>
      </w:pPr>
      <w:r w:rsidRPr="00EA1877">
        <w:t xml:space="preserve">Slijedom navedenog, na temelju odredbe čl. 40. st. 2. </w:t>
      </w:r>
      <w:r w:rsidRPr="00EA1877" w:rsidR="00F45241">
        <w:t>SZ-a, odlučeno je kao u točki I</w:t>
      </w:r>
      <w:r w:rsidRPr="00EA1877">
        <w:t>. izreke ovog rješenja.</w:t>
      </w:r>
    </w:p>
    <w:p w:rsidRPr="00EA1877" w:rsidR="000E6E07" w:rsidP="00197704" w:rsidRDefault="00197704">
      <w:pPr>
        <w:ind w:firstLine="708"/>
        <w:jc w:val="both"/>
      </w:pPr>
      <w:r w:rsidRPr="00EA1877">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Pr="00EA1877" w:rsidR="000E6E07">
        <w:t xml:space="preserve">broj 106/15, dalje: Pravilnik) nije </w:t>
      </w:r>
      <w:r w:rsidRPr="00EA1877">
        <w:t>propisano da se naknada za prijavu tražbina uvećava za PDV, kao što je to, primjerice, propisano u čl. 2. st. 1. Pravilnika za naknadu za obavljanje poslova u predstečajnom postupku.</w:t>
      </w:r>
      <w:r w:rsidRPr="00EA1877" w:rsidR="000E6E07">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Pr="00EA1877" w:rsidR="003D4A41">
        <w:t>e</w:t>
      </w:r>
      <w:r w:rsidRPr="00EA1877" w:rsidR="000E6E07">
        <w:t xml:space="preserve">, već u odnosu na </w:t>
      </w:r>
      <w:r w:rsidRPr="00EA1877" w:rsidR="003D4A41">
        <w:t xml:space="preserve">tu </w:t>
      </w:r>
      <w:r w:rsidRPr="00EA1877" w:rsidR="000E6E07">
        <w:t xml:space="preserve">naknadu samo upućuje na odredbe čl. 40. SZ-a, kojima također nije propisano pravo Financijske agencije na PDV na </w:t>
      </w:r>
      <w:r w:rsidRPr="00EA1877" w:rsidR="003D4A41">
        <w:t xml:space="preserve">navedenu </w:t>
      </w:r>
      <w:r w:rsidRPr="00EA1877" w:rsidR="000E6E07">
        <w:t>naknadu</w:t>
      </w:r>
      <w:r w:rsidRPr="00EA1877" w:rsidR="003D4A41">
        <w:t>.</w:t>
      </w:r>
    </w:p>
    <w:p w:rsidRPr="00EA1877" w:rsidR="000E6E07" w:rsidP="00197704" w:rsidRDefault="000E6E07">
      <w:pPr>
        <w:ind w:firstLine="708"/>
        <w:jc w:val="both"/>
      </w:pPr>
    </w:p>
    <w:p w:rsidRPr="00EA1877" w:rsidR="00524764" w:rsidP="00197704" w:rsidRDefault="00F45241">
      <w:pPr>
        <w:ind w:firstLine="708"/>
        <w:jc w:val="both"/>
      </w:pPr>
      <w:r w:rsidRPr="00EA1877">
        <w:t>N</w:t>
      </w:r>
      <w:r w:rsidRPr="00EA1877" w:rsidR="00197704">
        <w:t>a određeni iznos naknade za prijavu tražbin</w:t>
      </w:r>
      <w:r w:rsidRPr="00EA1877" w:rsidR="003D4A41">
        <w:t>e</w:t>
      </w:r>
      <w:r w:rsidRPr="00EA1877" w:rsidR="00197704">
        <w:t xml:space="preserve"> u iznosu od </w:t>
      </w:r>
      <w:r w:rsidRPr="00EA1877" w:rsidR="00D70F52">
        <w:t>184,52</w:t>
      </w:r>
      <w:r w:rsidRPr="00EA1877" w:rsidR="00034773">
        <w:t xml:space="preserve"> kuna</w:t>
      </w:r>
      <w:r w:rsidRPr="00EA1877" w:rsidR="00197704">
        <w:rPr>
          <w:lang w:eastAsia="hr-HR"/>
        </w:rPr>
        <w:t xml:space="preserve"> (koju je dužan platiti dužnik)</w:t>
      </w:r>
      <w:r w:rsidRPr="00EA1877" w:rsidR="00197704">
        <w:t xml:space="preserve">, Financijska agencija nema pravo na PDV u iznosu od </w:t>
      </w:r>
      <w:r w:rsidRPr="00EA1877" w:rsidR="00D70F52">
        <w:t>46,13</w:t>
      </w:r>
      <w:r w:rsidRPr="00EA1877" w:rsidR="00A8346F">
        <w:t xml:space="preserve"> kuna</w:t>
      </w:r>
      <w:r w:rsidRPr="00EA1877" w:rsidR="00197704">
        <w:t xml:space="preserve">. Stoga </w:t>
      </w:r>
      <w:r w:rsidRPr="00EA1877" w:rsidR="00524764">
        <w:t>je, uzevši u obzir</w:t>
      </w:r>
      <w:r w:rsidRPr="00EA1877" w:rsidR="00197704">
        <w:t xml:space="preserve"> </w:t>
      </w:r>
      <w:r w:rsidRPr="00EA1877" w:rsidR="00524764">
        <w:t>navedeno</w:t>
      </w:r>
      <w:r w:rsidRPr="00EA1877" w:rsidR="00D70F52">
        <w:t>,</w:t>
      </w:r>
      <w:r w:rsidRPr="00EA1877" w:rsidR="00524764">
        <w:t xml:space="preserve"> odlučeno kao </w:t>
      </w:r>
      <w:r w:rsidRPr="00EA1877" w:rsidR="00D70F52">
        <w:t>u točki II</w:t>
      </w:r>
      <w:r w:rsidRPr="00EA1877" w:rsidR="00524764">
        <w:t>. izreke ovog rješenja.</w:t>
      </w:r>
    </w:p>
    <w:p w:rsidRPr="00EA1877" w:rsidR="00A8346F" w:rsidP="00197704" w:rsidRDefault="00A8346F">
      <w:pPr>
        <w:ind w:firstLine="708"/>
        <w:jc w:val="both"/>
      </w:pPr>
    </w:p>
    <w:p w:rsidRPr="00EA1877" w:rsidR="00DB77B6" w:rsidP="00DB77B6" w:rsidRDefault="00DB77B6">
      <w:pPr>
        <w:jc w:val="center"/>
      </w:pPr>
      <w:r w:rsidRPr="00EA1877">
        <w:t xml:space="preserve">U Zagrebu </w:t>
      </w:r>
      <w:r w:rsidRPr="00EA1877" w:rsidR="00D70F52">
        <w:t>27</w:t>
      </w:r>
      <w:r w:rsidRPr="00EA1877">
        <w:t>.</w:t>
      </w:r>
      <w:r w:rsidRPr="00EA1877" w:rsidR="00A21748">
        <w:t xml:space="preserve"> </w:t>
      </w:r>
      <w:r w:rsidRPr="00EA1877" w:rsidR="00D70F52">
        <w:t>rujna</w:t>
      </w:r>
      <w:r w:rsidRPr="00EA1877">
        <w:t xml:space="preserve"> 201</w:t>
      </w:r>
      <w:r w:rsidRPr="00EA1877" w:rsidR="009866AB">
        <w:t>9</w:t>
      </w:r>
      <w:r w:rsidRPr="00EA1877">
        <w:t xml:space="preserve">.                                                                                                                 </w:t>
      </w:r>
    </w:p>
    <w:p w:rsidRPr="00EA1877" w:rsidR="00DB77B6" w:rsidP="00DB77B6" w:rsidRDefault="00DB77B6">
      <w:pPr>
        <w:pStyle w:val="Podnaslov"/>
        <w:ind w:left="4956" w:firstLine="708"/>
        <w:rPr>
          <w:rFonts w:ascii="Times New Roman" w:hAnsi="Times New Roman"/>
          <w:b w:val="false"/>
          <w:color w:val="auto"/>
          <w:szCs w:val="24"/>
        </w:rPr>
      </w:pPr>
    </w:p>
    <w:p w:rsidRPr="00EA1877" w:rsidR="00DB77B6" w:rsidP="001573DD" w:rsidRDefault="00DB77B6">
      <w:pPr>
        <w:pStyle w:val="Podnaslov"/>
        <w:ind w:left="6372" w:firstLine="708"/>
        <w:rPr>
          <w:rFonts w:ascii="Times New Roman" w:hAnsi="Times New Roman"/>
          <w:b w:val="false"/>
          <w:color w:val="auto"/>
          <w:szCs w:val="24"/>
        </w:rPr>
      </w:pPr>
      <w:r w:rsidRPr="00EA1877">
        <w:rPr>
          <w:rFonts w:ascii="Times New Roman" w:hAnsi="Times New Roman"/>
          <w:b w:val="false"/>
          <w:color w:val="auto"/>
          <w:szCs w:val="24"/>
        </w:rPr>
        <w:t>Sudac:</w:t>
      </w:r>
    </w:p>
    <w:p w:rsidR="00DB77B6" w:rsidP="001573DD" w:rsidRDefault="00A8346F">
      <w:pPr>
        <w:pStyle w:val="Podnaslov"/>
        <w:ind w:left="6372" w:firstLine="708"/>
        <w:rPr>
          <w:rFonts w:ascii="Times New Roman" w:hAnsi="Times New Roman"/>
          <w:b w:val="false"/>
          <w:color w:val="auto"/>
          <w:szCs w:val="24"/>
        </w:rPr>
      </w:pPr>
      <w:r w:rsidRPr="00EA1877">
        <w:rPr>
          <w:rFonts w:ascii="Times New Roman" w:hAnsi="Times New Roman"/>
          <w:b w:val="false"/>
          <w:color w:val="auto"/>
          <w:szCs w:val="24"/>
        </w:rPr>
        <w:t>Nikola Ribarić</w:t>
      </w:r>
      <w:r w:rsidR="00190102">
        <w:rPr>
          <w:rFonts w:ascii="Times New Roman" w:hAnsi="Times New Roman"/>
          <w:b w:val="false"/>
          <w:color w:val="auto"/>
          <w:szCs w:val="24"/>
        </w:rPr>
        <w:t>, v.r.</w:t>
      </w:r>
    </w:p>
    <w:p w:rsidR="00190102" w:rsidP="001573DD" w:rsidRDefault="00190102">
      <w:pPr>
        <w:pStyle w:val="Podnaslov"/>
        <w:ind w:left="6372" w:firstLine="708"/>
        <w:rPr>
          <w:rFonts w:ascii="Times New Roman" w:hAnsi="Times New Roman"/>
          <w:b w:val="false"/>
          <w:color w:val="auto"/>
          <w:szCs w:val="24"/>
        </w:rPr>
      </w:pPr>
    </w:p>
    <w:p w:rsidR="00190102" w:rsidP="00190102" w:rsidRDefault="00190102">
      <w:pPr>
        <w:pStyle w:val="Podnaslov"/>
        <w:ind w:left="4956"/>
        <w:rPr>
          <w:rFonts w:ascii="Times New Roman" w:hAnsi="Times New Roman"/>
          <w:b w:val="false"/>
          <w:color w:val="auto"/>
          <w:szCs w:val="24"/>
        </w:rPr>
      </w:pPr>
      <w:r>
        <w:rPr>
          <w:rFonts w:ascii="Times New Roman" w:hAnsi="Times New Roman"/>
          <w:b w:val="false"/>
          <w:color w:val="auto"/>
          <w:szCs w:val="24"/>
        </w:rPr>
        <w:t>Za točnost otpravka – ovlašteni službenik</w:t>
      </w:r>
    </w:p>
    <w:p w:rsidRPr="00EA1877" w:rsidR="00190102" w:rsidP="001573DD" w:rsidRDefault="00190102">
      <w:pPr>
        <w:pStyle w:val="Podnaslov"/>
        <w:ind w:left="6372" w:firstLine="708"/>
        <w:rPr>
          <w:rFonts w:ascii="Times New Roman" w:hAnsi="Times New Roman"/>
          <w:b w:val="false"/>
          <w:color w:val="auto"/>
          <w:szCs w:val="24"/>
        </w:rPr>
      </w:pPr>
      <w:r>
        <w:rPr>
          <w:rFonts w:ascii="Times New Roman" w:hAnsi="Times New Roman"/>
          <w:b w:val="false"/>
          <w:color w:val="auto"/>
          <w:szCs w:val="24"/>
        </w:rPr>
        <w:t>Maja Hajtek</w:t>
      </w:r>
    </w:p>
    <w:p w:rsidRPr="00EA1877" w:rsidR="00A8346F" w:rsidP="00A8346F" w:rsidRDefault="00A8346F">
      <w:pPr>
        <w:pStyle w:val="Podnaslov"/>
        <w:ind w:left="4956" w:firstLine="708"/>
        <w:rPr>
          <w:rFonts w:ascii="Times New Roman" w:hAnsi="Times New Roman"/>
          <w:szCs w:val="24"/>
        </w:rPr>
      </w:pPr>
    </w:p>
    <w:p w:rsidRPr="00EA1877" w:rsidR="001573DD" w:rsidP="00DB77B6" w:rsidRDefault="001573DD">
      <w:pPr>
        <w:jc w:val="both"/>
      </w:pPr>
    </w:p>
    <w:p w:rsidRPr="00EA1877" w:rsidR="009B1568" w:rsidP="00DB77B6" w:rsidRDefault="009B1568">
      <w:pPr>
        <w:jc w:val="both"/>
      </w:pPr>
    </w:p>
    <w:p w:rsidRPr="00EA1877" w:rsidR="00DB77B6" w:rsidP="00DB77B6" w:rsidRDefault="00DB77B6">
      <w:pPr>
        <w:jc w:val="both"/>
      </w:pPr>
      <w:r w:rsidRPr="00EA1877">
        <w:t>Uputa o pravnom lijeku:</w:t>
      </w:r>
    </w:p>
    <w:p w:rsidRPr="00EA1877" w:rsidR="00DB77B6" w:rsidP="00777FA4" w:rsidRDefault="00DB77B6">
      <w:pPr>
        <w:jc w:val="both"/>
      </w:pPr>
      <w:r w:rsidRPr="00EA1877">
        <w:t xml:space="preserve">Protiv ovog rješenja može se izjaviti žalba Visokom trgovačkom sudu Republike Hrvatske u roku od 8 dana od dostave rješenja (čl. 19. st. 2. SZ), a podnosi se putem ovog suda u 2 primjerka. </w:t>
      </w:r>
      <w:r w:rsidRPr="00EA1877">
        <w:rPr>
          <w:color w:val="000000"/>
        </w:rPr>
        <w:t>Dostava se smatra obavljenom istekom osmoga dana od dana objave pismena na mrežnoj stranici e-Oglasna ploča sudova (čl. 12. st. 2. SZ).</w:t>
      </w:r>
    </w:p>
    <w:p w:rsidRPr="00EA1877" w:rsidR="00DB77B6" w:rsidP="00DB77B6" w:rsidRDefault="00DB77B6">
      <w:pPr>
        <w:jc w:val="both"/>
      </w:pPr>
    </w:p>
    <w:p w:rsidRPr="00EA1877" w:rsidR="00DB77B6" w:rsidP="00DB77B6" w:rsidRDefault="00DB77B6"/>
    <w:p w:rsidRPr="00EA1877" w:rsidR="001573DD" w:rsidP="00190102" w:rsidRDefault="001573DD">
      <w:pPr>
        <w:pStyle w:val="Odlomakpopisa"/>
        <w:ind w:left="1068"/>
        <w:jc w:val="both"/>
      </w:pPr>
    </w:p>
    <w:sectPr w:rsidRPr="00EA1877" w:rsidR="001573DD" w:rsidSect="00D038F0">
      <w:headerReference w:type="even" r:id="rId11"/>
      <w:headerReference w:type="default" r:id="rId12"/>
      <w:headerReference w:type="first" r:id="rId13"/>
      <w:pgSz w:w="12240" w:h="15840"/>
      <w:pgMar w:top="886" w:right="1622" w:bottom="719" w:left="1622" w:header="709" w:footer="709" w:gutter="0"/>
      <w:pgNumType w:chapStyle="1"/>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6D5A" w:rsidRDefault="00296D5A">
      <w:r>
        <w:separator/>
      </w:r>
    </w:p>
  </w:endnote>
  <w:endnote w:type="continuationSeparator" w:id="0">
    <w:p w:rsidR="00296D5A" w:rsidRDefault="00296D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6D5A" w:rsidRDefault="00296D5A">
      <w:r>
        <w:separator/>
      </w:r>
    </w:p>
  </w:footnote>
  <w:footnote w:type="continuationSeparator" w:id="0">
    <w:p w:rsidR="00296D5A" w:rsidRDefault="00296D5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D09E2" w:rsidP="00585191" w:rsidRDefault="00FB7F33">
    <w:pPr>
      <w:pStyle w:val="Zaglavlje"/>
      <w:framePr w:wrap="around" w:hAnchor="margin" w:vAnchor="text" w:xAlign="center" w:y="1"/>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190102">
      <w:rPr>
        <w:rStyle w:val="Brojstranice"/>
        <w:noProof/>
      </w:rPr>
      <w:t>2</w:t>
    </w:r>
    <w:r>
      <w:rPr>
        <w:rStyle w:val="Brojstranice"/>
      </w:rPr>
      <w:fldChar w:fldCharType="end"/>
    </w:r>
  </w:p>
  <w:sdt>
    <w:sdtPr>
      <w:id w:val="413201566"/>
      <w:docPartObj>
        <w:docPartGallery w:val="Page Numbers (Top of Page)"/>
        <w:docPartUnique/>
      </w:docPartObj>
    </w:sdtPr>
    <w:sdtEndPr/>
    <w:sdtContent>
      <w:sdt>
        <w:sdtPr>
          <w:id w:val="-442760155"/>
          <w:docPartObj>
            <w:docPartGallery w:val="Page Numbers (Top of Page)"/>
            <w:docPartUnique/>
          </w:docPartObj>
        </w:sdtPr>
        <w:sdtEndPr/>
        <w:sdtContent>
          <w:p w:rsidR="00FF4A63" w:rsidP="003C01AF" w:rsidRDefault="00FF4A63">
            <w:pPr>
              <w:pStyle w:val="Zaglavlje"/>
              <w:ind w:left="3252"/>
              <w:jc w:val="right"/>
            </w:pPr>
          </w:p>
          <w:p w:rsidR="004E5534" w:rsidP="003C01AF" w:rsidRDefault="00FF4A63">
            <w:pPr>
              <w:pStyle w:val="Zaglavlje"/>
              <w:ind w:left="3252"/>
              <w:jc w:val="right"/>
            </w:pPr>
            <w:r>
              <w:tab/>
            </w:r>
            <w:r>
              <w:tab/>
            </w:r>
            <w:r w:rsidRPr="00D038F0" w:rsidR="00EA1877">
              <w:t>72. St-</w:t>
            </w:r>
            <w:r w:rsidR="00EA1877">
              <w:t>2068/2018-58</w:t>
            </w:r>
          </w:p>
        </w:sdtContent>
      </w:sdt>
    </w:sdtContent>
  </w:sdt>
  <w:p w:rsidR="00CD09E2" w:rsidP="004E5534" w:rsidRDefault="00CD09E2">
    <w:pPr>
      <w:pStyle w:val="Zaglavlje"/>
      <w:ind w:left="1836" w:firstLine="4536"/>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03DAA" w:rsidP="003C01AF" w:rsidRDefault="003C01AF">
    <w:pPr>
      <w:pStyle w:val="Zaglavlje"/>
      <w:jc w:val="center"/>
    </w:pPr>
    <w:r>
      <w:t xml:space="preserve">                                                                      3                                            </w:t>
    </w:r>
    <w:r w:rsidRPr="00D038F0" w:rsidR="00EA1877">
      <w:t>72. St-</w:t>
    </w:r>
    <w:r w:rsidR="00EA1877">
      <w:t>2068/2018-58</w:t>
    </w:r>
  </w:p>
  <w:p w:rsidR="00D038F0" w:rsidP="003C01AF" w:rsidRDefault="00D038F0">
    <w:pPr>
      <w:pStyle w:val="Zaglavlje"/>
      <w:jc w:val="cente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1200306"/>
      <w:docPartObj>
        <w:docPartGallery w:val="Page Numbers (Top of Page)"/>
        <w:docPartUnique/>
      </w:docPartObj>
    </w:sdtPr>
    <w:sdtEndPr/>
    <w:sdtContent>
      <w:p w:rsidR="00D038F0" w:rsidRDefault="00D038F0">
        <w:pPr>
          <w:pStyle w:val="Zaglavlje"/>
          <w:jc w:val="center"/>
        </w:pPr>
        <w:r>
          <w:t xml:space="preserve">                                                                           </w:t>
        </w:r>
        <w:r>
          <w:fldChar w:fldCharType="begin"/>
        </w:r>
        <w:r>
          <w:instrText>PAGE   \* MERGEFORMAT</w:instrText>
        </w:r>
        <w:r>
          <w:fldChar w:fldCharType="separate"/>
        </w:r>
        <w:r w:rsidR="00190102">
          <w:rPr>
            <w:noProof/>
          </w:rPr>
          <w:t>1</w:t>
        </w:r>
        <w:r>
          <w:fldChar w:fldCharType="end"/>
        </w:r>
        <w:r>
          <w:t xml:space="preserve">                                       </w:t>
        </w:r>
        <w:r w:rsidRPr="00D038F0">
          <w:t>72. St-</w:t>
        </w:r>
        <w:r w:rsidR="00034821">
          <w:t>2068/2018</w:t>
        </w:r>
        <w:r w:rsidR="00EA1877">
          <w:t>-58</w:t>
        </w:r>
      </w:p>
    </w:sdtContent>
  </w:sdt>
  <w:p w:rsidR="00414A38" w:rsidRDefault="00414A3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ilvl="0" w:tplc="9F109CB4">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
    <w:nsid w:val="029B205E"/>
    <w:multiLevelType w:val="hybridMultilevel"/>
    <w:tmpl w:val="F4A62508"/>
    <w:lvl w:ilvl="0" w:tplc="D6E21F1C">
      <w:start w:val="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A0C1094"/>
    <w:multiLevelType w:val="hybridMultilevel"/>
    <w:tmpl w:val="5E4869DA"/>
    <w:lvl w:ilvl="0" w:tplc="3F1227C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0F10787A"/>
    <w:multiLevelType w:val="hybridMultilevel"/>
    <w:tmpl w:val="557AAAFE"/>
    <w:lvl w:ilvl="0" w:tplc="3E442852">
      <w:start w:val="7"/>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6852C3F"/>
    <w:multiLevelType w:val="hybridMultilevel"/>
    <w:tmpl w:val="558C552A"/>
    <w:lvl w:ilvl="0" w:tplc="35BA702A">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1B415464"/>
    <w:multiLevelType w:val="hybridMultilevel"/>
    <w:tmpl w:val="86A885C0"/>
    <w:lvl w:ilvl="0" w:tplc="D666A85C">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07D19BE"/>
    <w:multiLevelType w:val="hybridMultilevel"/>
    <w:tmpl w:val="6DA864C6"/>
    <w:lvl w:ilvl="0" w:tplc="AE18401E">
      <w:start w:val="1"/>
      <w:numFmt w:val="upperRoman"/>
      <w:lvlText w:val="%1."/>
      <w:lvlJc w:val="left"/>
      <w:pPr>
        <w:tabs>
          <w:tab w:val="num" w:pos="1080"/>
        </w:tabs>
        <w:ind w:left="1080" w:hanging="720"/>
      </w:pPr>
      <w:rPr>
        <w:rFonts w:hint="default"/>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266B0978"/>
    <w:multiLevelType w:val="hybridMultilevel"/>
    <w:tmpl w:val="7032B92E"/>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2D1778AE"/>
    <w:multiLevelType w:val="hybridMultilevel"/>
    <w:tmpl w:val="07DA8AA0"/>
    <w:lvl w:ilvl="0" w:tplc="C802734E">
      <w:start w:val="2"/>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abstractNum w:abstractNumId="9">
    <w:nsid w:val="433F02FF"/>
    <w:multiLevelType w:val="hybridMultilevel"/>
    <w:tmpl w:val="08F26C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7A65FF3"/>
    <w:multiLevelType w:val="hybridMultilevel"/>
    <w:tmpl w:val="CF9C336C"/>
    <w:lvl w:ilvl="0" w:tplc="80DAB352">
      <w:start w:val="1"/>
      <w:numFmt w:val="decimalZero"/>
      <w:lvlText w:val="%1."/>
      <w:lvlJc w:val="left"/>
      <w:pPr>
        <w:ind w:left="1776" w:hanging="360"/>
      </w:pPr>
    </w:lvl>
    <w:lvl w:ilvl="1" w:tplc="041A0019">
      <w:start w:val="1"/>
      <w:numFmt w:val="lowerLetter"/>
      <w:lvlText w:val="%2."/>
      <w:lvlJc w:val="left"/>
      <w:pPr>
        <w:ind w:left="2496" w:hanging="360"/>
      </w:pPr>
    </w:lvl>
    <w:lvl w:ilvl="2" w:tplc="041A001B">
      <w:start w:val="1"/>
      <w:numFmt w:val="lowerRoman"/>
      <w:lvlText w:val="%3."/>
      <w:lvlJc w:val="right"/>
      <w:pPr>
        <w:ind w:left="3216" w:hanging="180"/>
      </w:pPr>
    </w:lvl>
    <w:lvl w:ilvl="3" w:tplc="041A000F">
      <w:start w:val="1"/>
      <w:numFmt w:val="decimal"/>
      <w:lvlText w:val="%4."/>
      <w:lvlJc w:val="left"/>
      <w:pPr>
        <w:ind w:left="3936" w:hanging="360"/>
      </w:pPr>
    </w:lvl>
    <w:lvl w:ilvl="4" w:tplc="041A0019">
      <w:start w:val="1"/>
      <w:numFmt w:val="lowerLetter"/>
      <w:lvlText w:val="%5."/>
      <w:lvlJc w:val="left"/>
      <w:pPr>
        <w:ind w:left="4656" w:hanging="360"/>
      </w:pPr>
    </w:lvl>
    <w:lvl w:ilvl="5" w:tplc="041A001B">
      <w:start w:val="1"/>
      <w:numFmt w:val="lowerRoman"/>
      <w:lvlText w:val="%6."/>
      <w:lvlJc w:val="right"/>
      <w:pPr>
        <w:ind w:left="5376" w:hanging="180"/>
      </w:pPr>
    </w:lvl>
    <w:lvl w:ilvl="6" w:tplc="041A000F">
      <w:start w:val="1"/>
      <w:numFmt w:val="decimal"/>
      <w:lvlText w:val="%7."/>
      <w:lvlJc w:val="left"/>
      <w:pPr>
        <w:ind w:left="6096" w:hanging="360"/>
      </w:pPr>
    </w:lvl>
    <w:lvl w:ilvl="7" w:tplc="041A0019">
      <w:start w:val="1"/>
      <w:numFmt w:val="lowerLetter"/>
      <w:lvlText w:val="%8."/>
      <w:lvlJc w:val="left"/>
      <w:pPr>
        <w:ind w:left="6816" w:hanging="360"/>
      </w:pPr>
    </w:lvl>
    <w:lvl w:ilvl="8" w:tplc="041A001B">
      <w:start w:val="1"/>
      <w:numFmt w:val="lowerRoman"/>
      <w:lvlText w:val="%9."/>
      <w:lvlJc w:val="right"/>
      <w:pPr>
        <w:ind w:left="7536" w:hanging="180"/>
      </w:pPr>
    </w:lvl>
  </w:abstractNum>
  <w:abstractNum w:abstractNumId="11">
    <w:nsid w:val="4CC4506F"/>
    <w:multiLevelType w:val="hybridMultilevel"/>
    <w:tmpl w:val="EDD2339C"/>
    <w:lvl w:ilvl="0" w:tplc="8BB4198C">
      <w:start w:val="1"/>
      <w:numFmt w:val="upperRoman"/>
      <w:lvlText w:val="%1."/>
      <w:lvlJc w:val="left"/>
      <w:pPr>
        <w:tabs>
          <w:tab w:val="num" w:pos="1080"/>
        </w:tabs>
        <w:ind w:left="1080" w:hanging="720"/>
      </w:pPr>
      <w:rPr>
        <w:b w:val="false"/>
        <w:color w:val="auto"/>
      </w:rPr>
    </w:lvl>
    <w:lvl w:ilvl="1" w:tplc="8EACFD06">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F8441D2"/>
    <w:multiLevelType w:val="hybridMultilevel"/>
    <w:tmpl w:val="5E4869DA"/>
    <w:lvl w:ilvl="0" w:tplc="3F1227C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5B964175"/>
    <w:multiLevelType w:val="hybridMultilevel"/>
    <w:tmpl w:val="3502009A"/>
    <w:lvl w:ilvl="0" w:tplc="AD96D36A">
      <w:start w:val="5"/>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4">
    <w:nsid w:val="64CB7B16"/>
    <w:multiLevelType w:val="hybridMultilevel"/>
    <w:tmpl w:val="074A1A5C"/>
    <w:lvl w:ilvl="0" w:tplc="BB6CA0BE">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7E1F36F2"/>
    <w:multiLevelType w:val="hybridMultilevel"/>
    <w:tmpl w:val="A6A46682"/>
    <w:lvl w:ilvl="0" w:tplc="9D486B08">
      <w:start w:val="4"/>
      <w:numFmt w:val="bullet"/>
      <w:lvlText w:val="-"/>
      <w:lvlJc w:val="left"/>
      <w:pPr>
        <w:ind w:left="1065" w:hanging="360"/>
      </w:pPr>
      <w:rPr>
        <w:rFonts w:hint="default" w:ascii="Times New Roman" w:hAnsi="Times New Roman" w:eastAsia="Times New Roman" w:cs="Times New Roman"/>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num w:numId="1">
    <w:abstractNumId w:val="6"/>
  </w:num>
  <w:num w:numId="2">
    <w:abstractNumId w:val="1"/>
  </w:num>
  <w:num w:numId="3">
    <w:abstractNumId w:val="9"/>
  </w:num>
  <w:num w:numId="4">
    <w:abstractNumId w:val="5"/>
  </w:num>
  <w:num w:numId="5">
    <w:abstractNumId w:val="4"/>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7"/>
  </w:num>
  <w:num w:numId="13">
    <w:abstractNumId w:val="12"/>
  </w:num>
  <w:num w:numId="14">
    <w:abstractNumId w:val="14"/>
  </w:num>
  <w:num w:numId="15">
    <w:abstractNumId w:val="2"/>
  </w:num>
  <w:num w:numId="16">
    <w:abstractNumId w:val="1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evenAndOddHeaders/>
  <w:characterSpacingControl w:val="doNotCompress"/>
  <w:hdrShapeDefaults>
    <o:shapedefaults spidmax="389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07B"/>
    <w:rsid w:val="00001137"/>
    <w:rsid w:val="00001B8B"/>
    <w:rsid w:val="000046E6"/>
    <w:rsid w:val="000149C1"/>
    <w:rsid w:val="0001779A"/>
    <w:rsid w:val="000210CE"/>
    <w:rsid w:val="000222F0"/>
    <w:rsid w:val="00030B81"/>
    <w:rsid w:val="00033201"/>
    <w:rsid w:val="00034773"/>
    <w:rsid w:val="00034821"/>
    <w:rsid w:val="000432D2"/>
    <w:rsid w:val="00045037"/>
    <w:rsid w:val="00053AEB"/>
    <w:rsid w:val="00055F89"/>
    <w:rsid w:val="00056822"/>
    <w:rsid w:val="00065FA4"/>
    <w:rsid w:val="00074EEC"/>
    <w:rsid w:val="000846DF"/>
    <w:rsid w:val="00086A78"/>
    <w:rsid w:val="00096401"/>
    <w:rsid w:val="00097773"/>
    <w:rsid w:val="000A0DD4"/>
    <w:rsid w:val="000A65FF"/>
    <w:rsid w:val="000A740B"/>
    <w:rsid w:val="000B0FFB"/>
    <w:rsid w:val="000E6E07"/>
    <w:rsid w:val="000F39AC"/>
    <w:rsid w:val="001023DD"/>
    <w:rsid w:val="00103981"/>
    <w:rsid w:val="00103DAA"/>
    <w:rsid w:val="00110AFA"/>
    <w:rsid w:val="00116051"/>
    <w:rsid w:val="0012053C"/>
    <w:rsid w:val="0012466F"/>
    <w:rsid w:val="00124C34"/>
    <w:rsid w:val="00131378"/>
    <w:rsid w:val="001331DB"/>
    <w:rsid w:val="001337AE"/>
    <w:rsid w:val="001362EB"/>
    <w:rsid w:val="001364EA"/>
    <w:rsid w:val="001573DD"/>
    <w:rsid w:val="001655BD"/>
    <w:rsid w:val="001702E2"/>
    <w:rsid w:val="00180101"/>
    <w:rsid w:val="00180E83"/>
    <w:rsid w:val="001811EA"/>
    <w:rsid w:val="00182FF6"/>
    <w:rsid w:val="0018441A"/>
    <w:rsid w:val="00190102"/>
    <w:rsid w:val="001960D5"/>
    <w:rsid w:val="00197704"/>
    <w:rsid w:val="001A1C1F"/>
    <w:rsid w:val="001C5A54"/>
    <w:rsid w:val="001D30AF"/>
    <w:rsid w:val="001D33C9"/>
    <w:rsid w:val="001D7C1D"/>
    <w:rsid w:val="001E156E"/>
    <w:rsid w:val="001E16F1"/>
    <w:rsid w:val="001E4739"/>
    <w:rsid w:val="00200422"/>
    <w:rsid w:val="0020114B"/>
    <w:rsid w:val="0020156D"/>
    <w:rsid w:val="00203C23"/>
    <w:rsid w:val="002074CC"/>
    <w:rsid w:val="00220063"/>
    <w:rsid w:val="00224479"/>
    <w:rsid w:val="00227DFC"/>
    <w:rsid w:val="00227E5D"/>
    <w:rsid w:val="00250691"/>
    <w:rsid w:val="002611EE"/>
    <w:rsid w:val="002764F2"/>
    <w:rsid w:val="00277304"/>
    <w:rsid w:val="0028723E"/>
    <w:rsid w:val="00293775"/>
    <w:rsid w:val="00293D54"/>
    <w:rsid w:val="002951AA"/>
    <w:rsid w:val="00296D5A"/>
    <w:rsid w:val="002A6BCA"/>
    <w:rsid w:val="002B6196"/>
    <w:rsid w:val="002D3E0D"/>
    <w:rsid w:val="002D6042"/>
    <w:rsid w:val="002E6B26"/>
    <w:rsid w:val="002F0C57"/>
    <w:rsid w:val="002F3E8C"/>
    <w:rsid w:val="002F7254"/>
    <w:rsid w:val="00304785"/>
    <w:rsid w:val="00313E2E"/>
    <w:rsid w:val="0032387F"/>
    <w:rsid w:val="00334785"/>
    <w:rsid w:val="00337CEE"/>
    <w:rsid w:val="003426A9"/>
    <w:rsid w:val="00344C8E"/>
    <w:rsid w:val="003459F3"/>
    <w:rsid w:val="00346BD0"/>
    <w:rsid w:val="003522E5"/>
    <w:rsid w:val="0035307A"/>
    <w:rsid w:val="0035454C"/>
    <w:rsid w:val="00357068"/>
    <w:rsid w:val="00370326"/>
    <w:rsid w:val="00370D47"/>
    <w:rsid w:val="00373E34"/>
    <w:rsid w:val="00375B58"/>
    <w:rsid w:val="003816DD"/>
    <w:rsid w:val="00383019"/>
    <w:rsid w:val="00384DD4"/>
    <w:rsid w:val="00393847"/>
    <w:rsid w:val="003A5DD2"/>
    <w:rsid w:val="003B2CD3"/>
    <w:rsid w:val="003B7D65"/>
    <w:rsid w:val="003C01AF"/>
    <w:rsid w:val="003C590F"/>
    <w:rsid w:val="003D054D"/>
    <w:rsid w:val="003D37A4"/>
    <w:rsid w:val="003D4A41"/>
    <w:rsid w:val="003D70F4"/>
    <w:rsid w:val="003D730A"/>
    <w:rsid w:val="003E718A"/>
    <w:rsid w:val="003E7EA5"/>
    <w:rsid w:val="00401738"/>
    <w:rsid w:val="004103B3"/>
    <w:rsid w:val="004116EA"/>
    <w:rsid w:val="00414054"/>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A6F1F"/>
    <w:rsid w:val="004C1B5D"/>
    <w:rsid w:val="004C3D03"/>
    <w:rsid w:val="004C6D26"/>
    <w:rsid w:val="004D6C01"/>
    <w:rsid w:val="004E0224"/>
    <w:rsid w:val="004E0ABE"/>
    <w:rsid w:val="004E0E98"/>
    <w:rsid w:val="004E4C27"/>
    <w:rsid w:val="004E5534"/>
    <w:rsid w:val="004E5BEE"/>
    <w:rsid w:val="004E6026"/>
    <w:rsid w:val="004F0341"/>
    <w:rsid w:val="004F0AB4"/>
    <w:rsid w:val="004F2E0E"/>
    <w:rsid w:val="004F5330"/>
    <w:rsid w:val="004F5B4C"/>
    <w:rsid w:val="00503716"/>
    <w:rsid w:val="00505DE4"/>
    <w:rsid w:val="00510B82"/>
    <w:rsid w:val="00517A86"/>
    <w:rsid w:val="00524764"/>
    <w:rsid w:val="00525A5B"/>
    <w:rsid w:val="00530573"/>
    <w:rsid w:val="0053599E"/>
    <w:rsid w:val="00540747"/>
    <w:rsid w:val="0054148E"/>
    <w:rsid w:val="00542C31"/>
    <w:rsid w:val="00552AAE"/>
    <w:rsid w:val="00552D15"/>
    <w:rsid w:val="00554285"/>
    <w:rsid w:val="0055738A"/>
    <w:rsid w:val="00560713"/>
    <w:rsid w:val="005620F0"/>
    <w:rsid w:val="005840B1"/>
    <w:rsid w:val="00585191"/>
    <w:rsid w:val="005965EE"/>
    <w:rsid w:val="005A3656"/>
    <w:rsid w:val="005A5C51"/>
    <w:rsid w:val="005B4DE4"/>
    <w:rsid w:val="005C0355"/>
    <w:rsid w:val="005C3C8E"/>
    <w:rsid w:val="005C7340"/>
    <w:rsid w:val="005D7B34"/>
    <w:rsid w:val="005E1F45"/>
    <w:rsid w:val="00600151"/>
    <w:rsid w:val="00615BDD"/>
    <w:rsid w:val="00622C16"/>
    <w:rsid w:val="00622C6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06B5"/>
    <w:rsid w:val="006A4C7C"/>
    <w:rsid w:val="006B7E45"/>
    <w:rsid w:val="006C2AC8"/>
    <w:rsid w:val="006C6D31"/>
    <w:rsid w:val="006E00FF"/>
    <w:rsid w:val="006E0C14"/>
    <w:rsid w:val="006E0D16"/>
    <w:rsid w:val="006E2473"/>
    <w:rsid w:val="006E4706"/>
    <w:rsid w:val="006F1FCB"/>
    <w:rsid w:val="006F2525"/>
    <w:rsid w:val="006F2E2D"/>
    <w:rsid w:val="006F730C"/>
    <w:rsid w:val="007116F2"/>
    <w:rsid w:val="007165BF"/>
    <w:rsid w:val="00723C40"/>
    <w:rsid w:val="00723FFE"/>
    <w:rsid w:val="00726EFF"/>
    <w:rsid w:val="0073147B"/>
    <w:rsid w:val="00732D8D"/>
    <w:rsid w:val="00737354"/>
    <w:rsid w:val="00746277"/>
    <w:rsid w:val="0075017D"/>
    <w:rsid w:val="00751ABD"/>
    <w:rsid w:val="007700B1"/>
    <w:rsid w:val="00771160"/>
    <w:rsid w:val="00772440"/>
    <w:rsid w:val="00772463"/>
    <w:rsid w:val="0077772F"/>
    <w:rsid w:val="00777FA4"/>
    <w:rsid w:val="0078257D"/>
    <w:rsid w:val="0078780C"/>
    <w:rsid w:val="00787F74"/>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8BB"/>
    <w:rsid w:val="0085489D"/>
    <w:rsid w:val="00861086"/>
    <w:rsid w:val="00863555"/>
    <w:rsid w:val="00873338"/>
    <w:rsid w:val="00874D0C"/>
    <w:rsid w:val="00895447"/>
    <w:rsid w:val="008A0B94"/>
    <w:rsid w:val="008A1446"/>
    <w:rsid w:val="008A43B6"/>
    <w:rsid w:val="008B5033"/>
    <w:rsid w:val="008B5870"/>
    <w:rsid w:val="008B5ABB"/>
    <w:rsid w:val="008C27EB"/>
    <w:rsid w:val="008C6095"/>
    <w:rsid w:val="008C7087"/>
    <w:rsid w:val="008D15B9"/>
    <w:rsid w:val="008D3389"/>
    <w:rsid w:val="008E062F"/>
    <w:rsid w:val="008E1261"/>
    <w:rsid w:val="008E16A0"/>
    <w:rsid w:val="008E3CE2"/>
    <w:rsid w:val="008E40A3"/>
    <w:rsid w:val="008F1F6F"/>
    <w:rsid w:val="00904A28"/>
    <w:rsid w:val="00940333"/>
    <w:rsid w:val="00943BB6"/>
    <w:rsid w:val="009562E3"/>
    <w:rsid w:val="009657FD"/>
    <w:rsid w:val="00975BD3"/>
    <w:rsid w:val="00977526"/>
    <w:rsid w:val="009866AB"/>
    <w:rsid w:val="009903DB"/>
    <w:rsid w:val="009A124D"/>
    <w:rsid w:val="009A5362"/>
    <w:rsid w:val="009A63A0"/>
    <w:rsid w:val="009B0598"/>
    <w:rsid w:val="009B1568"/>
    <w:rsid w:val="009B2A24"/>
    <w:rsid w:val="009B73E3"/>
    <w:rsid w:val="009C3707"/>
    <w:rsid w:val="009C71D4"/>
    <w:rsid w:val="009E0785"/>
    <w:rsid w:val="009E07C4"/>
    <w:rsid w:val="009F0179"/>
    <w:rsid w:val="009F137F"/>
    <w:rsid w:val="009F3301"/>
    <w:rsid w:val="00A0453E"/>
    <w:rsid w:val="00A053F6"/>
    <w:rsid w:val="00A143B2"/>
    <w:rsid w:val="00A153F8"/>
    <w:rsid w:val="00A164BF"/>
    <w:rsid w:val="00A21748"/>
    <w:rsid w:val="00A34D03"/>
    <w:rsid w:val="00A47167"/>
    <w:rsid w:val="00A47A45"/>
    <w:rsid w:val="00A50489"/>
    <w:rsid w:val="00A545CD"/>
    <w:rsid w:val="00A570A5"/>
    <w:rsid w:val="00A60343"/>
    <w:rsid w:val="00A63F94"/>
    <w:rsid w:val="00A66E04"/>
    <w:rsid w:val="00A705A4"/>
    <w:rsid w:val="00A73B0F"/>
    <w:rsid w:val="00A76D45"/>
    <w:rsid w:val="00A82235"/>
    <w:rsid w:val="00A8321B"/>
    <w:rsid w:val="00A8346F"/>
    <w:rsid w:val="00AA05AE"/>
    <w:rsid w:val="00AB52BF"/>
    <w:rsid w:val="00AC5095"/>
    <w:rsid w:val="00AC7202"/>
    <w:rsid w:val="00AD10FC"/>
    <w:rsid w:val="00AD1CD0"/>
    <w:rsid w:val="00AD37AE"/>
    <w:rsid w:val="00AD4799"/>
    <w:rsid w:val="00AF1C54"/>
    <w:rsid w:val="00B04C5C"/>
    <w:rsid w:val="00B076A4"/>
    <w:rsid w:val="00B07B4E"/>
    <w:rsid w:val="00B13F51"/>
    <w:rsid w:val="00B16005"/>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B6323"/>
    <w:rsid w:val="00BC0C30"/>
    <w:rsid w:val="00BC21E9"/>
    <w:rsid w:val="00BD431A"/>
    <w:rsid w:val="00BF7524"/>
    <w:rsid w:val="00C00943"/>
    <w:rsid w:val="00C0452B"/>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B7B6F"/>
    <w:rsid w:val="00CC24A9"/>
    <w:rsid w:val="00CC73E1"/>
    <w:rsid w:val="00CD09E2"/>
    <w:rsid w:val="00CD2602"/>
    <w:rsid w:val="00CD6951"/>
    <w:rsid w:val="00CE0697"/>
    <w:rsid w:val="00CE49F6"/>
    <w:rsid w:val="00CE4C1C"/>
    <w:rsid w:val="00CF7906"/>
    <w:rsid w:val="00D00CC7"/>
    <w:rsid w:val="00D038F0"/>
    <w:rsid w:val="00D03905"/>
    <w:rsid w:val="00D25EAD"/>
    <w:rsid w:val="00D30C96"/>
    <w:rsid w:val="00D42A79"/>
    <w:rsid w:val="00D4308A"/>
    <w:rsid w:val="00D46BFA"/>
    <w:rsid w:val="00D52B12"/>
    <w:rsid w:val="00D54DD5"/>
    <w:rsid w:val="00D576B0"/>
    <w:rsid w:val="00D579EF"/>
    <w:rsid w:val="00D623A3"/>
    <w:rsid w:val="00D70C6F"/>
    <w:rsid w:val="00D70F52"/>
    <w:rsid w:val="00D7257A"/>
    <w:rsid w:val="00D7580B"/>
    <w:rsid w:val="00D81547"/>
    <w:rsid w:val="00D83009"/>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8A0"/>
    <w:rsid w:val="00DD6E91"/>
    <w:rsid w:val="00DE13B2"/>
    <w:rsid w:val="00DE4C41"/>
    <w:rsid w:val="00E02D42"/>
    <w:rsid w:val="00E03421"/>
    <w:rsid w:val="00E06AAF"/>
    <w:rsid w:val="00E12816"/>
    <w:rsid w:val="00E40578"/>
    <w:rsid w:val="00E42E98"/>
    <w:rsid w:val="00E50CED"/>
    <w:rsid w:val="00E617B1"/>
    <w:rsid w:val="00E67DFA"/>
    <w:rsid w:val="00E82E09"/>
    <w:rsid w:val="00E8301E"/>
    <w:rsid w:val="00E83ECD"/>
    <w:rsid w:val="00E856EB"/>
    <w:rsid w:val="00E97102"/>
    <w:rsid w:val="00EA1877"/>
    <w:rsid w:val="00EB3825"/>
    <w:rsid w:val="00EC0715"/>
    <w:rsid w:val="00EC11D4"/>
    <w:rsid w:val="00EC73C1"/>
    <w:rsid w:val="00ED3B98"/>
    <w:rsid w:val="00EE260B"/>
    <w:rsid w:val="00EE5E63"/>
    <w:rsid w:val="00F05D0A"/>
    <w:rsid w:val="00F226F7"/>
    <w:rsid w:val="00F35B69"/>
    <w:rsid w:val="00F41CF8"/>
    <w:rsid w:val="00F45241"/>
    <w:rsid w:val="00F51F30"/>
    <w:rsid w:val="00F66D6D"/>
    <w:rsid w:val="00F67B80"/>
    <w:rsid w:val="00F70A23"/>
    <w:rsid w:val="00F71B3C"/>
    <w:rsid w:val="00F753F1"/>
    <w:rsid w:val="00F766EF"/>
    <w:rsid w:val="00F86313"/>
    <w:rsid w:val="00F87117"/>
    <w:rsid w:val="00F9615A"/>
    <w:rsid w:val="00FB4A34"/>
    <w:rsid w:val="00FB7F33"/>
    <w:rsid w:val="00FC1AFD"/>
    <w:rsid w:val="00FE2C2D"/>
    <w:rsid w:val="00FE3423"/>
    <w:rsid w:val="00FE6398"/>
    <w:rsid w:val="00FF19F5"/>
    <w:rsid w:val="00FF416D"/>
    <w:rsid w:val="00FF4A63"/>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89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2407B"/>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42407B"/>
    <w:pPr>
      <w:jc w:val="both"/>
    </w:pPr>
    <w:rPr>
      <w:lang w:eastAsia="hr-HR"/>
    </w:rPr>
  </w:style>
  <w:style w:type="paragraph" w:styleId="Zaglavlje">
    <w:name w:val="header"/>
    <w:basedOn w:val="Normal"/>
    <w:link w:val="ZaglavljeChar"/>
    <w:uiPriority w:val="99"/>
    <w:rsid w:val="0042407B"/>
    <w:pPr>
      <w:tabs>
        <w:tab w:val="center" w:pos="4536"/>
        <w:tab w:val="right" w:pos="9072"/>
      </w:tabs>
    </w:pPr>
  </w:style>
  <w:style w:type="character" w:styleId="Brojstranice">
    <w:name w:val="page number"/>
    <w:basedOn w:val="Zadanifontodlomka"/>
    <w:rsid w:val="0042407B"/>
  </w:style>
  <w:style w:type="paragraph" w:styleId="Podnoje">
    <w:name w:val="footer"/>
    <w:basedOn w:val="Normal"/>
    <w:rsid w:val="00A545CD"/>
    <w:pPr>
      <w:tabs>
        <w:tab w:val="center" w:pos="4536"/>
        <w:tab w:val="right" w:pos="9072"/>
      </w:tabs>
    </w:pPr>
  </w:style>
  <w:style w:type="character" w:styleId="TijelotekstaChar" w:customStyle="true">
    <w:name w:val="Tijelo teksta Char"/>
    <w:link w:val="Tijeloteksta"/>
    <w:rsid w:val="00ED3B98"/>
    <w:rPr>
      <w:sz w:val="24"/>
      <w:szCs w:val="24"/>
    </w:rPr>
  </w:style>
  <w:style w:type="paragraph" w:styleId="Podnaslov">
    <w:name w:val="Subtitle"/>
    <w:basedOn w:val="Normal"/>
    <w:link w:val="PodnaslovChar"/>
    <w:qFormat/>
    <w:rsid w:val="00554285"/>
    <w:pPr>
      <w:jc w:val="both"/>
    </w:pPr>
    <w:rPr>
      <w:rFonts w:ascii="Tahoma" w:hAnsi="Tahoma"/>
      <w:b/>
      <w:color w:val="0000FF"/>
      <w:szCs w:val="20"/>
      <w:lang w:eastAsia="hr-HR"/>
    </w:rPr>
  </w:style>
  <w:style w:type="character" w:styleId="PodnaslovChar" w:customStyle="true">
    <w:name w:val="Podnaslov Char"/>
    <w:basedOn w:val="Zadanifontodlomka"/>
    <w:link w:val="Podnaslov"/>
    <w:rsid w:val="00554285"/>
    <w:rPr>
      <w:rFonts w:ascii="Tahoma" w:hAnsi="Tahoma"/>
      <w:b/>
      <w:color w:val="0000FF"/>
      <w:sz w:val="24"/>
    </w:rPr>
  </w:style>
  <w:style w:type="paragraph" w:styleId="Tekstbalonia">
    <w:name w:val="Balloon Text"/>
    <w:basedOn w:val="Normal"/>
    <w:link w:val="TekstbaloniaChar"/>
    <w:rsid w:val="001D7C1D"/>
    <w:rPr>
      <w:rFonts w:ascii="Tahoma" w:hAnsi="Tahoma" w:cs="Tahoma"/>
      <w:sz w:val="16"/>
      <w:szCs w:val="16"/>
    </w:rPr>
  </w:style>
  <w:style w:type="character" w:styleId="TekstbaloniaChar" w:customStyle="true">
    <w:name w:val="Tekst balončića Char"/>
    <w:basedOn w:val="Zadanifontodlomka"/>
    <w:link w:val="Tekstbalonia"/>
    <w:rsid w:val="001D7C1D"/>
    <w:rPr>
      <w:rFonts w:ascii="Tahoma" w:hAnsi="Tahoma" w:cs="Tahoma"/>
      <w:sz w:val="16"/>
      <w:szCs w:val="16"/>
      <w:lang w:eastAsia="en-US"/>
    </w:rPr>
  </w:style>
  <w:style w:type="character" w:styleId="Hiperveza">
    <w:name w:val="Hyperlink"/>
    <w:uiPriority w:val="99"/>
    <w:unhideWhenUsed/>
    <w:rsid w:val="001D7C1D"/>
    <w:rPr>
      <w:color w:val="0000FF"/>
      <w:u w:val="single"/>
    </w:rPr>
  </w:style>
  <w:style w:type="paragraph" w:styleId="Odlomakpopisa">
    <w:name w:val="List Paragraph"/>
    <w:basedOn w:val="Normal"/>
    <w:uiPriority w:val="34"/>
    <w:qFormat/>
    <w:rsid w:val="00045037"/>
    <w:pPr>
      <w:ind w:left="720"/>
      <w:contextualSpacing/>
    </w:pPr>
  </w:style>
  <w:style w:type="paragraph" w:styleId="Default" w:customStyle="true">
    <w:name w:val="Default"/>
    <w:rsid w:val="001E4739"/>
    <w:pPr>
      <w:autoSpaceDE w:val="false"/>
      <w:autoSpaceDN w:val="false"/>
      <w:adjustRightInd w:val="false"/>
    </w:pPr>
    <w:rPr>
      <w:color w:val="000000"/>
      <w:sz w:val="24"/>
      <w:szCs w:val="24"/>
    </w:rPr>
  </w:style>
  <w:style w:type="character" w:styleId="ZaglavljeChar" w:customStyle="true">
    <w:name w:val="Zaglavlje Char"/>
    <w:basedOn w:val="Zadanifontodlomka"/>
    <w:link w:val="Zaglavlje"/>
    <w:uiPriority w:val="99"/>
    <w:rsid w:val="00414A38"/>
    <w:rPr>
      <w:sz w:val="24"/>
      <w:szCs w:val="24"/>
      <w:lang w:eastAsia="en-US"/>
    </w:rPr>
  </w:style>
  <w:style w:type="paragraph" w:styleId="t-9-8" w:customStyle="true">
    <w:name w:val="t-9-8"/>
    <w:basedOn w:val="Normal"/>
    <w:rsid w:val="00F71B3C"/>
    <w:pPr>
      <w:spacing w:before="100" w:beforeAutospacing="true" w:after="225"/>
    </w:pPr>
    <w:rPr>
      <w:lang w:eastAsia="hr-HR"/>
    </w:rPr>
  </w:style>
  <w:style w:type="character" w:styleId="Tekstrezerviranogmjesta">
    <w:name w:val="Placeholder Text"/>
    <w:basedOn w:val="Zadanifontodlomka"/>
    <w:uiPriority w:val="99"/>
    <w:semiHidden/>
    <w:rsid w:val="00190102"/>
    <w:rPr>
      <w:color w:val="808080"/>
      <w:bdr w:val="none" w:color="auto" w:sz="0" w:space="0"/>
      <w:shd w:val="clear" w:color="auto" w:fill="auto"/>
    </w:rPr>
  </w:style>
  <w:style w:type="character" w:styleId="eSPISCCParagraphDefaultFont" w:customStyle="true">
    <w:name w:val="eSPIS_CC_Paragraph Default Font"/>
    <w:basedOn w:val="Zadanifontodlomka"/>
    <w:rsid w:val="0019010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90102"/>
    <w:rPr>
      <w:bdr w:val="none" w:color="auto" w:sz="0" w:space="0"/>
      <w:shd w:val="clear" w:color="auto" w:fill="FFFFCC"/>
      <w:lang w:val="hr-HR"/>
    </w:rPr>
  </w:style>
  <w:style w:type="character" w:styleId="PozadinaSvijetloCrvena" w:customStyle="true">
    <w:name w:val="Pozadina_SvijetloCrvena"/>
    <w:basedOn w:val="eSPISCCParagraphDefaultFont"/>
    <w:rsid w:val="0019010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9010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190102"/>
    <w:rPr>
      <w:color w:val="808080"/>
      <w:bdr w:color="auto" w:space="0" w:sz="0" w:val="none"/>
      <w:shd w:color="auto" w:fill="auto" w:val="clear"/>
    </w:rPr>
  </w:style>
  <w:style w:customStyle="1" w:styleId="eSPISCCParagraphDefaultFont" w:type="character">
    <w:name w:val="eSPIS_CC_Paragraph Default Font"/>
    <w:basedOn w:val="Zadanifontodlomka"/>
    <w:rsid w:val="001901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102"/>
    <w:rPr>
      <w:bdr w:color="auto" w:space="0" w:sz="0" w:val="none"/>
      <w:shd w:color="auto" w:fill="FFFFCC" w:val="clear"/>
      <w:lang w:val="hr-HR"/>
    </w:rPr>
  </w:style>
  <w:style w:customStyle="1" w:styleId="PozadinaSvijetloCrvena" w:type="character">
    <w:name w:val="Pozadina_SvijetloCrvena"/>
    <w:basedOn w:val="eSPISCCParagraphDefaultFont"/>
    <w:rsid w:val="001901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010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val="none" w:color="auto" w:sz="0" w:space="0"/>
        <w:left w:val="none" w:color="auto" w:sz="0" w:space="0"/>
        <w:bottom w:val="none" w:color="auto" w:sz="0" w:space="0"/>
        <w:right w:val="none" w:color="auto" w:sz="0" w:space="0"/>
      </w:divBdr>
    </w:div>
    <w:div w:id="195508726">
      <w:bodyDiv w:val="true"/>
      <w:marLeft w:val="0"/>
      <w:marRight w:val="0"/>
      <w:marTop w:val="0"/>
      <w:marBottom w:val="0"/>
      <w:divBdr>
        <w:top w:val="none" w:color="auto" w:sz="0" w:space="0"/>
        <w:left w:val="none" w:color="auto" w:sz="0" w:space="0"/>
        <w:bottom w:val="none" w:color="auto" w:sz="0" w:space="0"/>
        <w:right w:val="none" w:color="auto" w:sz="0" w:space="0"/>
      </w:divBdr>
    </w:div>
    <w:div w:id="448739394">
      <w:bodyDiv w:val="true"/>
      <w:marLeft w:val="0"/>
      <w:marRight w:val="0"/>
      <w:marTop w:val="0"/>
      <w:marBottom w:val="0"/>
      <w:divBdr>
        <w:top w:val="none" w:color="auto" w:sz="0" w:space="0"/>
        <w:left w:val="none" w:color="auto" w:sz="0" w:space="0"/>
        <w:bottom w:val="none" w:color="auto" w:sz="0" w:space="0"/>
        <w:right w:val="none" w:color="auto" w:sz="0" w:space="0"/>
      </w:divBdr>
    </w:div>
    <w:div w:id="780609222">
      <w:bodyDiv w:val="true"/>
      <w:marLeft w:val="0"/>
      <w:marRight w:val="0"/>
      <w:marTop w:val="0"/>
      <w:marBottom w:val="0"/>
      <w:divBdr>
        <w:top w:val="none" w:color="auto" w:sz="0" w:space="0"/>
        <w:left w:val="none" w:color="auto" w:sz="0" w:space="0"/>
        <w:bottom w:val="none" w:color="auto" w:sz="0" w:space="0"/>
        <w:right w:val="none" w:color="auto" w:sz="0" w:space="0"/>
      </w:divBdr>
    </w:div>
    <w:div w:id="1269196658">
      <w:bodyDiv w:val="true"/>
      <w:marLeft w:val="0"/>
      <w:marRight w:val="0"/>
      <w:marTop w:val="0"/>
      <w:marBottom w:val="0"/>
      <w:divBdr>
        <w:top w:val="none" w:color="auto" w:sz="0" w:space="0"/>
        <w:left w:val="none" w:color="auto" w:sz="0" w:space="0"/>
        <w:bottom w:val="none" w:color="auto" w:sz="0" w:space="0"/>
        <w:right w:val="none" w:color="auto" w:sz="0" w:space="0"/>
      </w:divBdr>
      <w:divsChild>
        <w:div w:id="857623719">
          <w:marLeft w:val="0"/>
          <w:marRight w:val="0"/>
          <w:marTop w:val="0"/>
          <w:marBottom w:val="0"/>
          <w:divBdr>
            <w:top w:val="none" w:color="auto" w:sz="0" w:space="0"/>
            <w:left w:val="none" w:color="auto" w:sz="0" w:space="0"/>
            <w:bottom w:val="none" w:color="auto" w:sz="0" w:space="0"/>
            <w:right w:val="none" w:color="auto" w:sz="0" w:space="0"/>
          </w:divBdr>
          <w:divsChild>
            <w:div w:id="1924289777">
              <w:marLeft w:val="0"/>
              <w:marRight w:val="0"/>
              <w:marTop w:val="0"/>
              <w:marBottom w:val="0"/>
              <w:divBdr>
                <w:top w:val="none" w:color="auto" w:sz="0" w:space="0"/>
                <w:left w:val="none" w:color="auto" w:sz="0" w:space="0"/>
                <w:bottom w:val="none" w:color="auto" w:sz="0" w:space="0"/>
                <w:right w:val="none" w:color="auto" w:sz="0" w:space="0"/>
              </w:divBdr>
              <w:divsChild>
                <w:div w:id="2128237900">
                  <w:marLeft w:val="0"/>
                  <w:marRight w:val="0"/>
                  <w:marTop w:val="0"/>
                  <w:marBottom w:val="0"/>
                  <w:divBdr>
                    <w:top w:val="none" w:color="auto" w:sz="0" w:space="0"/>
                    <w:left w:val="none" w:color="auto" w:sz="0" w:space="0"/>
                    <w:bottom w:val="none" w:color="auto" w:sz="0" w:space="0"/>
                    <w:right w:val="none" w:color="auto" w:sz="0" w:space="0"/>
                  </w:divBdr>
                  <w:divsChild>
                    <w:div w:id="688020243">
                      <w:marLeft w:val="0"/>
                      <w:marRight w:val="0"/>
                      <w:marTop w:val="0"/>
                      <w:marBottom w:val="0"/>
                      <w:divBdr>
                        <w:top w:val="single" w:color="E4E4E6" w:sz="6" w:space="0"/>
                        <w:left w:val="none" w:color="auto" w:sz="0" w:space="0"/>
                        <w:bottom w:val="none" w:color="auto" w:sz="0" w:space="0"/>
                        <w:right w:val="none" w:color="auto" w:sz="0" w:space="0"/>
                      </w:divBdr>
                      <w:divsChild>
                        <w:div w:id="880747547">
                          <w:marLeft w:val="0"/>
                          <w:marRight w:val="0"/>
                          <w:marTop w:val="0"/>
                          <w:marBottom w:val="0"/>
                          <w:divBdr>
                            <w:top w:val="single" w:color="E4E4E6" w:sz="6" w:space="0"/>
                            <w:left w:val="none" w:color="auto" w:sz="0" w:space="0"/>
                            <w:bottom w:val="none" w:color="auto" w:sz="0" w:space="0"/>
                            <w:right w:val="none" w:color="auto" w:sz="0" w:space="0"/>
                          </w:divBdr>
                          <w:divsChild>
                            <w:div w:id="517307415">
                              <w:marLeft w:val="0"/>
                              <w:marRight w:val="1500"/>
                              <w:marTop w:val="100"/>
                              <w:marBottom w:val="100"/>
                              <w:divBdr>
                                <w:top w:val="none" w:color="auto" w:sz="0" w:space="0"/>
                                <w:left w:val="none" w:color="auto" w:sz="0" w:space="0"/>
                                <w:bottom w:val="none" w:color="auto" w:sz="0" w:space="0"/>
                                <w:right w:val="none" w:color="auto" w:sz="0" w:space="0"/>
                              </w:divBdr>
                              <w:divsChild>
                                <w:div w:id="940914436">
                                  <w:marLeft w:val="0"/>
                                  <w:marRight w:val="0"/>
                                  <w:marTop w:val="300"/>
                                  <w:marBottom w:val="450"/>
                                  <w:divBdr>
                                    <w:top w:val="none" w:color="auto" w:sz="0" w:space="0"/>
                                    <w:left w:val="none" w:color="auto" w:sz="0" w:space="0"/>
                                    <w:bottom w:val="none" w:color="auto" w:sz="0" w:space="0"/>
                                    <w:right w:val="none" w:color="auto" w:sz="0" w:space="0"/>
                                  </w:divBdr>
                                  <w:divsChild>
                                    <w:div w:id="1504465784">
                                      <w:marLeft w:val="0"/>
                                      <w:marRight w:val="0"/>
                                      <w:marTop w:val="0"/>
                                      <w:marBottom w:val="0"/>
                                      <w:divBdr>
                                        <w:top w:val="none" w:color="auto" w:sz="0" w:space="0"/>
                                        <w:left w:val="none" w:color="auto" w:sz="0" w:space="0"/>
                                        <w:bottom w:val="none" w:color="auto" w:sz="0" w:space="0"/>
                                        <w:right w:val="none" w:color="auto" w:sz="0" w:space="0"/>
                                      </w:divBdr>
                                      <w:divsChild>
                                        <w:div w:id="162863528">
                                          <w:marLeft w:val="0"/>
                                          <w:marRight w:val="0"/>
                                          <w:marTop w:val="0"/>
                                          <w:marBottom w:val="0"/>
                                          <w:divBdr>
                                            <w:top w:val="none" w:color="auto" w:sz="0" w:space="0"/>
                                            <w:left w:val="none" w:color="auto" w:sz="0" w:space="0"/>
                                            <w:bottom w:val="none" w:color="auto" w:sz="0" w:space="0"/>
                                            <w:right w:val="none" w:color="auto" w:sz="0" w:space="0"/>
                                          </w:divBdr>
                                          <w:divsChild>
                                            <w:div w:id="1021711745">
                                              <w:marLeft w:val="0"/>
                                              <w:marRight w:val="0"/>
                                              <w:marTop w:val="0"/>
                                              <w:marBottom w:val="0"/>
                                              <w:divBdr>
                                                <w:top w:val="none" w:color="auto" w:sz="0" w:space="0"/>
                                                <w:left w:val="none" w:color="auto" w:sz="0" w:space="0"/>
                                                <w:bottom w:val="none" w:color="auto" w:sz="0" w:space="0"/>
                                                <w:right w:val="none" w:color="auto" w:sz="0" w:space="0"/>
                                              </w:divBdr>
                                              <w:divsChild>
                                                <w:div w:id="83461016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val="none" w:color="auto" w:sz="0" w:space="0"/>
        <w:left w:val="none" w:color="auto" w:sz="0" w:space="0"/>
        <w:bottom w:val="none" w:color="auto" w:sz="0" w:space="0"/>
        <w:right w:val="none" w:color="auto" w:sz="0" w:space="0"/>
      </w:divBdr>
    </w:div>
    <w:div w:id="1342463796">
      <w:bodyDiv w:val="true"/>
      <w:marLeft w:val="0"/>
      <w:marRight w:val="0"/>
      <w:marTop w:val="0"/>
      <w:marBottom w:val="0"/>
      <w:divBdr>
        <w:top w:val="none" w:color="auto" w:sz="0" w:space="0"/>
        <w:left w:val="none" w:color="auto" w:sz="0" w:space="0"/>
        <w:bottom w:val="none" w:color="auto" w:sz="0" w:space="0"/>
        <w:right w:val="none" w:color="auto" w:sz="0" w:space="0"/>
      </w:divBdr>
    </w:div>
    <w:div w:id="1544445119">
      <w:bodyDiv w:val="true"/>
      <w:marLeft w:val="0"/>
      <w:marRight w:val="0"/>
      <w:marTop w:val="0"/>
      <w:marBottom w:val="0"/>
      <w:divBdr>
        <w:top w:val="none" w:color="auto" w:sz="0" w:space="0"/>
        <w:left w:val="none" w:color="auto" w:sz="0" w:space="0"/>
        <w:bottom w:val="none" w:color="auto" w:sz="0" w:space="0"/>
        <w:right w:val="none" w:color="auto" w:sz="0" w:space="0"/>
      </w:divBdr>
      <w:divsChild>
        <w:div w:id="1897934743">
          <w:marLeft w:val="0"/>
          <w:marRight w:val="0"/>
          <w:marTop w:val="0"/>
          <w:marBottom w:val="0"/>
          <w:divBdr>
            <w:top w:val="none" w:color="auto" w:sz="0" w:space="0"/>
            <w:left w:val="none" w:color="auto" w:sz="0" w:space="0"/>
            <w:bottom w:val="none" w:color="auto" w:sz="0" w:space="0"/>
            <w:right w:val="none" w:color="auto" w:sz="0" w:space="0"/>
          </w:divBdr>
          <w:divsChild>
            <w:div w:id="1305231918">
              <w:marLeft w:val="0"/>
              <w:marRight w:val="0"/>
              <w:marTop w:val="0"/>
              <w:marBottom w:val="0"/>
              <w:divBdr>
                <w:top w:val="none" w:color="auto" w:sz="0" w:space="0"/>
                <w:left w:val="none" w:color="auto" w:sz="0" w:space="0"/>
                <w:bottom w:val="none" w:color="auto" w:sz="0" w:space="0"/>
                <w:right w:val="none" w:color="auto" w:sz="0" w:space="0"/>
              </w:divBdr>
              <w:divsChild>
                <w:div w:id="1992826841">
                  <w:marLeft w:val="0"/>
                  <w:marRight w:val="0"/>
                  <w:marTop w:val="0"/>
                  <w:marBottom w:val="0"/>
                  <w:divBdr>
                    <w:top w:val="none" w:color="auto" w:sz="0" w:space="0"/>
                    <w:left w:val="none" w:color="auto" w:sz="0" w:space="0"/>
                    <w:bottom w:val="none" w:color="auto" w:sz="0" w:space="0"/>
                    <w:right w:val="none" w:color="auto" w:sz="0" w:space="0"/>
                  </w:divBdr>
                  <w:divsChild>
                    <w:div w:id="2112165385">
                      <w:marLeft w:val="0"/>
                      <w:marRight w:val="0"/>
                      <w:marTop w:val="0"/>
                      <w:marBottom w:val="0"/>
                      <w:divBdr>
                        <w:top w:val="single" w:color="E4E4E6" w:sz="6" w:space="0"/>
                        <w:left w:val="none" w:color="auto" w:sz="0" w:space="0"/>
                        <w:bottom w:val="none" w:color="auto" w:sz="0" w:space="0"/>
                        <w:right w:val="none" w:color="auto" w:sz="0" w:space="0"/>
                      </w:divBdr>
                      <w:divsChild>
                        <w:div w:id="1879393625">
                          <w:marLeft w:val="0"/>
                          <w:marRight w:val="0"/>
                          <w:marTop w:val="0"/>
                          <w:marBottom w:val="0"/>
                          <w:divBdr>
                            <w:top w:val="single" w:color="E4E4E6" w:sz="6" w:space="0"/>
                            <w:left w:val="none" w:color="auto" w:sz="0" w:space="0"/>
                            <w:bottom w:val="none" w:color="auto" w:sz="0" w:space="0"/>
                            <w:right w:val="none" w:color="auto" w:sz="0" w:space="0"/>
                          </w:divBdr>
                          <w:divsChild>
                            <w:div w:id="110786151">
                              <w:marLeft w:val="0"/>
                              <w:marRight w:val="1500"/>
                              <w:marTop w:val="100"/>
                              <w:marBottom w:val="100"/>
                              <w:divBdr>
                                <w:top w:val="none" w:color="auto" w:sz="0" w:space="0"/>
                                <w:left w:val="none" w:color="auto" w:sz="0" w:space="0"/>
                                <w:bottom w:val="none" w:color="auto" w:sz="0" w:space="0"/>
                                <w:right w:val="none" w:color="auto" w:sz="0" w:space="0"/>
                              </w:divBdr>
                              <w:divsChild>
                                <w:div w:id="1410809363">
                                  <w:marLeft w:val="0"/>
                                  <w:marRight w:val="0"/>
                                  <w:marTop w:val="300"/>
                                  <w:marBottom w:val="450"/>
                                  <w:divBdr>
                                    <w:top w:val="none" w:color="auto" w:sz="0" w:space="0"/>
                                    <w:left w:val="none" w:color="auto" w:sz="0" w:space="0"/>
                                    <w:bottom w:val="none" w:color="auto" w:sz="0" w:space="0"/>
                                    <w:right w:val="none" w:color="auto" w:sz="0" w:space="0"/>
                                  </w:divBdr>
                                  <w:divsChild>
                                    <w:div w:id="200095206">
                                      <w:marLeft w:val="0"/>
                                      <w:marRight w:val="0"/>
                                      <w:marTop w:val="0"/>
                                      <w:marBottom w:val="0"/>
                                      <w:divBdr>
                                        <w:top w:val="none" w:color="auto" w:sz="0" w:space="0"/>
                                        <w:left w:val="none" w:color="auto" w:sz="0" w:space="0"/>
                                        <w:bottom w:val="none" w:color="auto" w:sz="0" w:space="0"/>
                                        <w:right w:val="none" w:color="auto" w:sz="0" w:space="0"/>
                                      </w:divBdr>
                                      <w:divsChild>
                                        <w:div w:id="2028561449">
                                          <w:marLeft w:val="0"/>
                                          <w:marRight w:val="0"/>
                                          <w:marTop w:val="0"/>
                                          <w:marBottom w:val="0"/>
                                          <w:divBdr>
                                            <w:top w:val="none" w:color="auto" w:sz="0" w:space="0"/>
                                            <w:left w:val="none" w:color="auto" w:sz="0" w:space="0"/>
                                            <w:bottom w:val="none" w:color="auto" w:sz="0" w:space="0"/>
                                            <w:right w:val="none" w:color="auto" w:sz="0" w:space="0"/>
                                          </w:divBdr>
                                          <w:divsChild>
                                            <w:div w:id="378020816">
                                              <w:marLeft w:val="0"/>
                                              <w:marRight w:val="0"/>
                                              <w:marTop w:val="0"/>
                                              <w:marBottom w:val="0"/>
                                              <w:divBdr>
                                                <w:top w:val="none" w:color="auto" w:sz="0" w:space="0"/>
                                                <w:left w:val="none" w:color="auto" w:sz="0" w:space="0"/>
                                                <w:bottom w:val="none" w:color="auto" w:sz="0" w:space="0"/>
                                                <w:right w:val="none" w:color="auto" w:sz="0" w:space="0"/>
                                              </w:divBdr>
                                              <w:divsChild>
                                                <w:div w:id="198202918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val="none" w:color="auto" w:sz="0" w:space="0"/>
        <w:left w:val="none" w:color="auto" w:sz="0" w:space="0"/>
        <w:bottom w:val="none" w:color="auto" w:sz="0" w:space="0"/>
        <w:right w:val="none" w:color="auto" w:sz="0" w:space="0"/>
      </w:divBdr>
      <w:divsChild>
        <w:div w:id="836268903">
          <w:marLeft w:val="0"/>
          <w:marRight w:val="0"/>
          <w:marTop w:val="0"/>
          <w:marBottom w:val="0"/>
          <w:divBdr>
            <w:top w:val="none" w:color="auto" w:sz="0" w:space="0"/>
            <w:left w:val="none" w:color="auto" w:sz="0" w:space="0"/>
            <w:bottom w:val="none" w:color="auto" w:sz="0" w:space="0"/>
            <w:right w:val="none" w:color="auto" w:sz="0" w:space="0"/>
          </w:divBdr>
        </w:div>
      </w:divsChild>
    </w:div>
    <w:div w:id="1623269169">
      <w:bodyDiv w:val="true"/>
      <w:marLeft w:val="0"/>
      <w:marRight w:val="0"/>
      <w:marTop w:val="0"/>
      <w:marBottom w:val="0"/>
      <w:divBdr>
        <w:top w:val="none" w:color="auto" w:sz="0" w:space="0"/>
        <w:left w:val="none" w:color="auto" w:sz="0" w:space="0"/>
        <w:bottom w:val="none" w:color="auto" w:sz="0" w:space="0"/>
        <w:right w:val="none" w:color="auto" w:sz="0" w:space="0"/>
      </w:divBdr>
      <w:divsChild>
        <w:div w:id="1746299737">
          <w:marLeft w:val="0"/>
          <w:marRight w:val="0"/>
          <w:marTop w:val="0"/>
          <w:marBottom w:val="0"/>
          <w:divBdr>
            <w:top w:val="none" w:color="auto" w:sz="0" w:space="0"/>
            <w:left w:val="none" w:color="auto" w:sz="0" w:space="0"/>
            <w:bottom w:val="none" w:color="auto" w:sz="0" w:space="0"/>
            <w:right w:val="none" w:color="auto" w:sz="0" w:space="0"/>
          </w:divBdr>
          <w:divsChild>
            <w:div w:id="1199464621">
              <w:marLeft w:val="0"/>
              <w:marRight w:val="0"/>
              <w:marTop w:val="0"/>
              <w:marBottom w:val="0"/>
              <w:divBdr>
                <w:top w:val="none" w:color="auto" w:sz="0" w:space="0"/>
                <w:left w:val="none" w:color="auto" w:sz="0" w:space="0"/>
                <w:bottom w:val="none" w:color="auto" w:sz="0" w:space="0"/>
                <w:right w:val="none" w:color="auto" w:sz="0" w:space="0"/>
              </w:divBdr>
              <w:divsChild>
                <w:div w:id="1043793222">
                  <w:marLeft w:val="0"/>
                  <w:marRight w:val="0"/>
                  <w:marTop w:val="0"/>
                  <w:marBottom w:val="0"/>
                  <w:divBdr>
                    <w:top w:val="none" w:color="auto" w:sz="0" w:space="0"/>
                    <w:left w:val="none" w:color="auto" w:sz="0" w:space="0"/>
                    <w:bottom w:val="none" w:color="auto" w:sz="0" w:space="0"/>
                    <w:right w:val="none" w:color="auto" w:sz="0" w:space="0"/>
                  </w:divBdr>
                  <w:divsChild>
                    <w:div w:id="602612079">
                      <w:marLeft w:val="0"/>
                      <w:marRight w:val="0"/>
                      <w:marTop w:val="0"/>
                      <w:marBottom w:val="0"/>
                      <w:divBdr>
                        <w:top w:val="single" w:color="E4E4E6" w:sz="6" w:space="0"/>
                        <w:left w:val="none" w:color="auto" w:sz="0" w:space="0"/>
                        <w:bottom w:val="none" w:color="auto" w:sz="0" w:space="0"/>
                        <w:right w:val="none" w:color="auto" w:sz="0" w:space="0"/>
                      </w:divBdr>
                      <w:divsChild>
                        <w:div w:id="787235195">
                          <w:marLeft w:val="0"/>
                          <w:marRight w:val="0"/>
                          <w:marTop w:val="0"/>
                          <w:marBottom w:val="0"/>
                          <w:divBdr>
                            <w:top w:val="single" w:color="E4E4E6" w:sz="6" w:space="0"/>
                            <w:left w:val="none" w:color="auto" w:sz="0" w:space="0"/>
                            <w:bottom w:val="none" w:color="auto" w:sz="0" w:space="0"/>
                            <w:right w:val="none" w:color="auto" w:sz="0" w:space="0"/>
                          </w:divBdr>
                          <w:divsChild>
                            <w:div w:id="1663048403">
                              <w:marLeft w:val="0"/>
                              <w:marRight w:val="1500"/>
                              <w:marTop w:val="100"/>
                              <w:marBottom w:val="100"/>
                              <w:divBdr>
                                <w:top w:val="none" w:color="auto" w:sz="0" w:space="0"/>
                                <w:left w:val="none" w:color="auto" w:sz="0" w:space="0"/>
                                <w:bottom w:val="none" w:color="auto" w:sz="0" w:space="0"/>
                                <w:right w:val="none" w:color="auto" w:sz="0" w:space="0"/>
                              </w:divBdr>
                              <w:divsChild>
                                <w:div w:id="963778407">
                                  <w:marLeft w:val="0"/>
                                  <w:marRight w:val="0"/>
                                  <w:marTop w:val="300"/>
                                  <w:marBottom w:val="450"/>
                                  <w:divBdr>
                                    <w:top w:val="none" w:color="auto" w:sz="0" w:space="0"/>
                                    <w:left w:val="none" w:color="auto" w:sz="0" w:space="0"/>
                                    <w:bottom w:val="none" w:color="auto" w:sz="0" w:space="0"/>
                                    <w:right w:val="none" w:color="auto" w:sz="0" w:space="0"/>
                                  </w:divBdr>
                                  <w:divsChild>
                                    <w:div w:id="635333314">
                                      <w:marLeft w:val="0"/>
                                      <w:marRight w:val="0"/>
                                      <w:marTop w:val="0"/>
                                      <w:marBottom w:val="0"/>
                                      <w:divBdr>
                                        <w:top w:val="none" w:color="auto" w:sz="0" w:space="0"/>
                                        <w:left w:val="none" w:color="auto" w:sz="0" w:space="0"/>
                                        <w:bottom w:val="none" w:color="auto" w:sz="0" w:space="0"/>
                                        <w:right w:val="none" w:color="auto" w:sz="0" w:space="0"/>
                                      </w:divBdr>
                                      <w:divsChild>
                                        <w:div w:id="1070031876">
                                          <w:marLeft w:val="0"/>
                                          <w:marRight w:val="0"/>
                                          <w:marTop w:val="0"/>
                                          <w:marBottom w:val="0"/>
                                          <w:divBdr>
                                            <w:top w:val="none" w:color="auto" w:sz="0" w:space="0"/>
                                            <w:left w:val="none" w:color="auto" w:sz="0" w:space="0"/>
                                            <w:bottom w:val="none" w:color="auto" w:sz="0" w:space="0"/>
                                            <w:right w:val="none" w:color="auto" w:sz="0" w:space="0"/>
                                          </w:divBdr>
                                          <w:divsChild>
                                            <w:div w:id="1488087699">
                                              <w:marLeft w:val="0"/>
                                              <w:marRight w:val="0"/>
                                              <w:marTop w:val="0"/>
                                              <w:marBottom w:val="0"/>
                                              <w:divBdr>
                                                <w:top w:val="none" w:color="auto" w:sz="0" w:space="0"/>
                                                <w:left w:val="none" w:color="auto" w:sz="0" w:space="0"/>
                                                <w:bottom w:val="none" w:color="auto" w:sz="0" w:space="0"/>
                                                <w:right w:val="none" w:color="auto" w:sz="0" w:space="0"/>
                                              </w:divBdr>
                                              <w:divsChild>
                                                <w:div w:id="109933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val="none" w:color="auto" w:sz="0" w:space="0"/>
        <w:left w:val="none" w:color="auto" w:sz="0" w:space="0"/>
        <w:bottom w:val="none" w:color="auto" w:sz="0" w:space="0"/>
        <w:right w:val="none" w:color="auto" w:sz="0" w:space="0"/>
      </w:divBdr>
      <w:divsChild>
        <w:div w:id="1213807723">
          <w:marLeft w:val="0"/>
          <w:marRight w:val="0"/>
          <w:marTop w:val="0"/>
          <w:marBottom w:val="0"/>
          <w:divBdr>
            <w:top w:val="none" w:color="auto" w:sz="0" w:space="0"/>
            <w:left w:val="none" w:color="auto" w:sz="0" w:space="0"/>
            <w:bottom w:val="none" w:color="auto" w:sz="0" w:space="0"/>
            <w:right w:val="none" w:color="auto" w:sz="0" w:space="0"/>
          </w:divBdr>
          <w:divsChild>
            <w:div w:id="860364660">
              <w:marLeft w:val="0"/>
              <w:marRight w:val="0"/>
              <w:marTop w:val="0"/>
              <w:marBottom w:val="0"/>
              <w:divBdr>
                <w:top w:val="none" w:color="auto" w:sz="0" w:space="0"/>
                <w:left w:val="none" w:color="auto" w:sz="0" w:space="0"/>
                <w:bottom w:val="none" w:color="auto" w:sz="0" w:space="0"/>
                <w:right w:val="none" w:color="auto" w:sz="0" w:space="0"/>
              </w:divBdr>
              <w:divsChild>
                <w:div w:id="1432625192">
                  <w:marLeft w:val="0"/>
                  <w:marRight w:val="0"/>
                  <w:marTop w:val="0"/>
                  <w:marBottom w:val="0"/>
                  <w:divBdr>
                    <w:top w:val="none" w:color="auto" w:sz="0" w:space="0"/>
                    <w:left w:val="none" w:color="auto" w:sz="0" w:space="0"/>
                    <w:bottom w:val="none" w:color="auto" w:sz="0" w:space="0"/>
                    <w:right w:val="none" w:color="auto" w:sz="0" w:space="0"/>
                  </w:divBdr>
                  <w:divsChild>
                    <w:div w:id="235289723">
                      <w:marLeft w:val="0"/>
                      <w:marRight w:val="0"/>
                      <w:marTop w:val="0"/>
                      <w:marBottom w:val="0"/>
                      <w:divBdr>
                        <w:top w:val="single" w:color="E4E4E6" w:sz="6" w:space="0"/>
                        <w:left w:val="none" w:color="auto" w:sz="0" w:space="0"/>
                        <w:bottom w:val="none" w:color="auto" w:sz="0" w:space="0"/>
                        <w:right w:val="none" w:color="auto" w:sz="0" w:space="0"/>
                      </w:divBdr>
                      <w:divsChild>
                        <w:div w:id="468132820">
                          <w:marLeft w:val="0"/>
                          <w:marRight w:val="0"/>
                          <w:marTop w:val="0"/>
                          <w:marBottom w:val="0"/>
                          <w:divBdr>
                            <w:top w:val="single" w:color="E4E4E6" w:sz="6" w:space="0"/>
                            <w:left w:val="none" w:color="auto" w:sz="0" w:space="0"/>
                            <w:bottom w:val="none" w:color="auto" w:sz="0" w:space="0"/>
                            <w:right w:val="none" w:color="auto" w:sz="0" w:space="0"/>
                          </w:divBdr>
                          <w:divsChild>
                            <w:div w:id="999187444">
                              <w:marLeft w:val="0"/>
                              <w:marRight w:val="1500"/>
                              <w:marTop w:val="100"/>
                              <w:marBottom w:val="100"/>
                              <w:divBdr>
                                <w:top w:val="none" w:color="auto" w:sz="0" w:space="0"/>
                                <w:left w:val="none" w:color="auto" w:sz="0" w:space="0"/>
                                <w:bottom w:val="none" w:color="auto" w:sz="0" w:space="0"/>
                                <w:right w:val="none" w:color="auto" w:sz="0" w:space="0"/>
                              </w:divBdr>
                              <w:divsChild>
                                <w:div w:id="1547066906">
                                  <w:marLeft w:val="0"/>
                                  <w:marRight w:val="0"/>
                                  <w:marTop w:val="300"/>
                                  <w:marBottom w:val="450"/>
                                  <w:divBdr>
                                    <w:top w:val="none" w:color="auto" w:sz="0" w:space="0"/>
                                    <w:left w:val="none" w:color="auto" w:sz="0" w:space="0"/>
                                    <w:bottom w:val="none" w:color="auto" w:sz="0" w:space="0"/>
                                    <w:right w:val="none" w:color="auto" w:sz="0" w:space="0"/>
                                  </w:divBdr>
                                  <w:divsChild>
                                    <w:div w:id="1404140198">
                                      <w:marLeft w:val="0"/>
                                      <w:marRight w:val="0"/>
                                      <w:marTop w:val="0"/>
                                      <w:marBottom w:val="0"/>
                                      <w:divBdr>
                                        <w:top w:val="none" w:color="auto" w:sz="0" w:space="0"/>
                                        <w:left w:val="none" w:color="auto" w:sz="0" w:space="0"/>
                                        <w:bottom w:val="none" w:color="auto" w:sz="0" w:space="0"/>
                                        <w:right w:val="none" w:color="auto" w:sz="0" w:space="0"/>
                                      </w:divBdr>
                                      <w:divsChild>
                                        <w:div w:id="940140814">
                                          <w:marLeft w:val="0"/>
                                          <w:marRight w:val="0"/>
                                          <w:marTop w:val="0"/>
                                          <w:marBottom w:val="0"/>
                                          <w:divBdr>
                                            <w:top w:val="none" w:color="auto" w:sz="0" w:space="0"/>
                                            <w:left w:val="none" w:color="auto" w:sz="0" w:space="0"/>
                                            <w:bottom w:val="none" w:color="auto" w:sz="0" w:space="0"/>
                                            <w:right w:val="none" w:color="auto" w:sz="0" w:space="0"/>
                                          </w:divBdr>
                                          <w:divsChild>
                                            <w:div w:id="322853919">
                                              <w:marLeft w:val="0"/>
                                              <w:marRight w:val="0"/>
                                              <w:marTop w:val="0"/>
                                              <w:marBottom w:val="0"/>
                                              <w:divBdr>
                                                <w:top w:val="none" w:color="auto" w:sz="0" w:space="0"/>
                                                <w:left w:val="none" w:color="auto" w:sz="0" w:space="0"/>
                                                <w:bottom w:val="none" w:color="auto" w:sz="0" w:space="0"/>
                                                <w:right w:val="none" w:color="auto" w:sz="0" w:space="0"/>
                                              </w:divBdr>
                                              <w:divsChild>
                                                <w:div w:id="2091390341">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header3.xml" Type="http://schemas.openxmlformats.org/officeDocument/2006/relationships/head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jpe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rujna 2019.</izvorni_sadrzaj>
    <derivirana_varijabla naziv="DomainObject.DatumDonosenjaOdluke_1">27.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2068</izvorni_sadrzaj>
    <derivirana_varijabla naziv="DomainObject.Predmet.Broj_1">2068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rujna 2019.</izvorni_sadrzaj>
    <derivirana_varijabla naziv="DomainObject.Predmet.DatumRjesavanja_1">26.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St-2068/2018</izvorni_sadrzaj>
    <derivirana_varijabla naziv="DomainObject.Predmet.OznakaBroj_1">St-2068/2018</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BIO PHARM VET trgovina i usluge u veterini d.o.o. zastupanog po punomoćniku Davor Palatinuš</izvorni_sadrzaj>
    <derivirana_varijabla naziv="DomainObject.Predmet.ProtustrankaFormated_1">  BIO PHARM VET trgovina i usluge u veterini d.o.o. zastupanog po punomoćniku Davor Palatinuš</derivirana_varijabla>
  </DomainObject.Predmet.ProtustrankaFormated>
  <DomainObject.Predmet.ProtustrankaFormatedOIB>
    <izvorni_sadrzaj>  BIO PHARM VET trgovina i usluge u veterini d.o.o., OIB 59417050556 zastupanog po punomoćniku Davor Palatinuš</izvorni_sadrzaj>
    <derivirana_varijabla naziv="DomainObject.Predmet.ProtustrankaFormatedOIB_1">  BIO PHARM VET trgovina i usluge u veterini d.o.o., OIB 59417050556 zastupanog po punomoćniku Davor Palatinuš</derivirana_varijabla>
  </DomainObject.Predmet.ProtustrankaFormatedOIB>
  <DomainObject.Predmet.ProtustrankaFormatedWithAdress>
    <izvorni_sadrzaj> BIO PHARM VET trgovina i usluge u veterini d.o.o., Medvedgradska 1/c, 10000 Zagreb zastupanog po punomoćniku Davor Palatinuš</izvorni_sadrzaj>
    <derivirana_varijabla naziv="DomainObject.Predmet.ProtustrankaFormatedWithAdress_1"> BIO PHARM VET trgovina i usluge u veterini d.o.o., Medvedgradska 1/c, 10000 Zagreb zastupanog po punomoćniku Davor Palatinuš</derivirana_varijabla>
  </DomainObject.Predmet.ProtustrankaFormatedWithAdress>
  <DomainObject.Predmet.ProtustrankaFormatedWithAdressOIB>
    <izvorni_sadrzaj> BIO PHARM VET trgovina i usluge u veterini d.o.o., OIB 59417050556, Medvedgradska 1/c, 10000 Zagreb zastupanog po punomoćniku Davor Palatinuš</izvorni_sadrzaj>
    <derivirana_varijabla naziv="DomainObject.Predmet.ProtustrankaFormatedWithAdressOIB_1"> BIO PHARM VET trgovina i usluge u veterini d.o.o., OIB 59417050556, Medvedgradska 1/c, 10000 Zagreb zastupanog po punomoćniku Davor Palatinuš</derivirana_varijabla>
  </DomainObject.Predmet.ProtustrankaFormatedWithAdressOIB>
  <DomainObject.Predmet.ProtustrankaWithAdress>
    <izvorni_sadrzaj>BIO PHARM VET trgovina i usluge u veterini d.o.o. Medvedgradska 1/c, 10000 Zagreb</izvorni_sadrzaj>
    <derivirana_varijabla naziv="DomainObject.Predmet.ProtustrankaWithAdress_1">BIO PHARM VET trgovina i usluge u veterini d.o.o. Medvedgradska 1/c, 10000 Zagreb</derivirana_varijabla>
  </DomainObject.Predmet.ProtustrankaWithAdress>
  <DomainObject.Predmet.ProtustrankaWithAdressOIB>
    <izvorni_sadrzaj>BIO PHARM VET trgovina i usluge u veterini d.o.o., OIB 59417050556, Medvedgradska 1/c, 10000 Zagreb</izvorni_sadrzaj>
    <derivirana_varijabla naziv="DomainObject.Predmet.ProtustrankaWithAdressOIB_1">BIO PHARM VET trgovina i usluge u veterini d.o.o., OIB 59417050556, Medvedgradska 1/c, 10000 Zagreb</derivirana_varijabla>
  </DomainObject.Predmet.ProtustrankaWithAdressOIB>
  <DomainObject.Predmet.ProtustrankaNazivFormated>
    <izvorni_sadrzaj>BIO PHARM VET trgovina i usluge u veterini d.o.o.</izvorni_sadrzaj>
    <derivirana_varijabla naziv="DomainObject.Predmet.ProtustrankaNazivFormated_1">BIO PHARM VET trgovina i usluge u veterini d.o.o.</derivirana_varijabla>
  </DomainObject.Predmet.ProtustrankaNazivFormated>
  <DomainObject.Predmet.ProtustrankaNazivFormatedOIB>
    <izvorni_sadrzaj>BIO PHARM VET trgovina i usluge u veterini d.o.o., OIB 59417050556</izvorni_sadrzaj>
    <derivirana_varijabla naziv="DomainObject.Predmet.ProtustrankaNazivFormatedOIB_1">BIO PHARM VET trgovina i usluge u veterini d.o.o., OIB 59417050556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 PHARM VET trgovina i usluge u veterini d.o.o.; Mladen Orešić</izvorni_sadrzaj>
    <derivirana_varijabla naziv="DomainObject.Predmet.StrankaFormated_1">  BIO PHARM VET trgovina i usluge u veterini d.o.o.; Mladen Orešić</derivirana_varijabla>
  </DomainObject.Predmet.StrankaFormated>
  <DomainObject.Predmet.StrankaFormatedOIB>
    <izvorni_sadrzaj>  BIO PHARM VET trgovina i usluge u veterini d.o.o., OIB 59417050556; Mladen Orešić, OIB 04207747994</izvorni_sadrzaj>
    <derivirana_varijabla naziv="DomainObject.Predmet.StrankaFormatedOIB_1">  BIO PHARM VET trgovina i usluge u veterini d.o.o., OIB 59417050556; Mladen Orešić, OIB 04207747994</derivirana_varijabla>
  </DomainObject.Predmet.StrankaFormatedOIB>
  <DomainObject.Predmet.StrankaFormatedWithAdress>
    <izvorni_sadrzaj> BIO PHARM VET trgovina i usluge u veterini d.o.o., Medvedgradska 1/c, 10000 Zagreb; Mladen Orešić, Medvedgradska Ulica 1 C, 10000 Zagreb</izvorni_sadrzaj>
    <derivirana_varijabla naziv="DomainObject.Predmet.StrankaFormatedWithAdress_1"> BIO PHARM VET trgovina i usluge u veterini d.o.o., Medvedgradska 1/c, 10000 Zagreb; Mladen Orešić, Medvedgradska Ulica 1 C, 10000 Zagreb</derivirana_varijabla>
  </DomainObject.Predmet.StrankaFormatedWithAdress>
  <DomainObject.Predmet.StrankaFormatedWithAdressOIB>
    <izvorni_sadrzaj> BIO PHARM VET trgovina i usluge u veterini d.o.o., OIB 59417050556, Medvedgradska 1/c, 10000 Zagreb; Mladen Orešić, OIB 04207747994, Medvedgradska Ulica 1 C, 10000 Zagreb</izvorni_sadrzaj>
    <derivirana_varijabla naziv="DomainObject.Predmet.StrankaFormatedWithAdressOIB_1"> BIO PHARM VET trgovina i usluge u veterini d.o.o., OIB 59417050556, Medvedgradska 1/c, 10000 Zagreb; Mladen Orešić, OIB 04207747994, Medvedgradska Ulica 1 C, 10000 Zagreb</derivirana_varijabla>
  </DomainObject.Predmet.StrankaFormatedWithAdressOIB>
  <DomainObject.Predmet.StrankaWithAdress>
    <izvorni_sadrzaj>BIO PHARM VET trgovina i usluge u veterini d.o.o. Medvedgradska 1/c,10000 Zagreb,Mladen Orešić Medvedgradska Ulica 1 C,10000 Zagreb</izvorni_sadrzaj>
    <derivirana_varijabla naziv="DomainObject.Predmet.StrankaWithAdress_1">BIO PHARM VET trgovina i usluge u veterini d.o.o. Medvedgradska 1/c,10000 Zagreb,Mladen Orešić Medvedgradska Ulica 1 C,10000 Zagreb</derivirana_varijabla>
  </DomainObject.Predmet.StrankaWithAdress>
  <DomainObject.Predmet.StrankaWithAdressOIB>
    <izvorni_sadrzaj>BIO PHARM VET trgovina i usluge u veterini d.o.o., OIB 59417050556, Medvedgradska 1/c,10000 Zagreb,Mladen Orešić, OIB 04207747994, Medvedgradska Ulica 1 C,10000 Zagreb</izvorni_sadrzaj>
    <derivirana_varijabla naziv="DomainObject.Predmet.StrankaWithAdressOIB_1">BIO PHARM VET trgovina i usluge u veterini d.o.o., OIB 59417050556, Medvedgradska 1/c,10000 Zagreb,Mladen Orešić, OIB 04207747994, Medvedgradska Ulica 1 C,10000 Zagreb</derivirana_varijabla>
  </DomainObject.Predmet.StrankaWithAdressOIB>
  <DomainObject.Predmet.StrankaNazivFormated>
    <izvorni_sadrzaj>BIO PHARM VET trgovina i usluge u veterini d.o.o.,Mladen Orešić</izvorni_sadrzaj>
    <derivirana_varijabla naziv="DomainObject.Predmet.StrankaNazivFormated_1">BIO PHARM VET trgovina i usluge u veterini d.o.o.,Mladen Orešić</derivirana_varijabla>
  </DomainObject.Predmet.StrankaNazivFormated>
  <DomainObject.Predmet.StrankaNazivFormatedOIB>
    <izvorni_sadrzaj>BIO PHARM VET trgovina i usluge u veterini d.o.o., OIB 59417050556,Mladen Orešić, OIB 04207747994</izvorni_sadrzaj>
    <derivirana_varijabla naziv="DomainObject.Predmet.StrankaNazivFormatedOIB_1">BIO PHARM VET trgovina i usluge u veterini d.o.o., OIB 59417050556,Mladen Orešić, OIB 04207747994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BIO PHARM VET trgovina i usluge u veterini d.o.o.</item>
      <item>Mladen Orešić</item>
    </izvorni_sadrzaj>
    <derivirana_varijabla naziv="DomainObject.Predmet.StrankaListFormated_1">
      <item>BIO PHARM VET trgovina i usluge u veterini d.o.o.</item>
      <item>Mladen Orešić</item>
    </derivirana_varijabla>
  </DomainObject.Predmet.StrankaListFormated>
  <DomainObject.Predmet.StrankaListFormatedOIB>
    <izvorni_sadrzaj>
      <item>BIO PHARM VET trgovina i usluge u veterini d.o.o., OIB 59417050556</item>
      <item>Mladen Orešić, OIB 04207747994</item>
    </izvorni_sadrzaj>
    <derivirana_varijabla naziv="DomainObject.Predmet.StrankaListFormatedOIB_1">
      <item>BIO PHARM VET trgovina i usluge u veterini d.o.o., OIB 59417050556</item>
      <item>Mladen Orešić, OIB 04207747994</item>
    </derivirana_varijabla>
  </DomainObject.Predmet.StrankaListFormatedOIB>
  <DomainObject.Predmet.StrankaListFormatedWithAdress>
    <izvorni_sadrzaj>
      <item>BIO PHARM VET trgovina i usluge u veterini d.o.o., Medvedgradska 1/c, 10000 Zagreb</item>
      <item>Mladen Orešić, Medvedgradska Ulica 1 C, 10000 Zagreb</item>
    </izvorni_sadrzaj>
    <derivirana_varijabla naziv="DomainObject.Predmet.StrankaListFormatedWithAdress_1">
      <item>BIO PHARM VET trgovina i usluge u veterini d.o.o., Medvedgradska 1/c, 10000 Zagreb</item>
      <item>Mladen Orešić, Medvedgradska Ulica 1 C, 10000 Zagreb</item>
    </derivirana_varijabla>
  </DomainObject.Predmet.StrankaListFormatedWithAdress>
  <DomainObject.Predmet.StrankaListFormatedWithAdressOIB>
    <izvorni_sadrzaj>
      <item>BIO PHARM VET trgovina i usluge u veterini d.o.o., OIB 59417050556, Medvedgradska 1/c, 10000 Zagreb</item>
      <item>Mladen Orešić, OIB 04207747994, Medvedgradska Ulica 1 C, 10000 Zagreb</item>
    </izvorni_sadrzaj>
    <derivirana_varijabla naziv="DomainObject.Predmet.StrankaListFormatedWithAdressOIB_1">
      <item>BIO PHARM VET trgovina i usluge u veterini d.o.o., OIB 59417050556, Medvedgradska 1/c, 10000 Zagreb</item>
      <item>Mladen Orešić, OIB 04207747994, Medvedgradska Ulica 1 C, 10000 Zagreb</item>
    </derivirana_varijabla>
  </DomainObject.Predmet.StrankaListFormatedWithAdressOIB>
  <DomainObject.Predmet.StrankaListNazivFormated>
    <izvorni_sadrzaj>
      <item>BIO PHARM VET trgovina i usluge u veterini d.o.o.</item>
      <item>Mladen Orešić</item>
    </izvorni_sadrzaj>
    <derivirana_varijabla naziv="DomainObject.Predmet.StrankaListNazivFormated_1">
      <item>BIO PHARM VET trgovina i usluge u veterini d.o.o.</item>
      <item>Mladen Orešić</item>
    </derivirana_varijabla>
  </DomainObject.Predmet.StrankaListNazivFormated>
  <DomainObject.Predmet.StrankaListNazivFormatedOIB>
    <izvorni_sadrzaj>
      <item>BIO PHARM VET trgovina i usluge u veterini d.o.o., OIB 59417050556</item>
      <item>Mladen Orešić, OIB 04207747994</item>
    </izvorni_sadrzaj>
    <derivirana_varijabla naziv="DomainObject.Predmet.StrankaListNazivFormatedOIB_1">
      <item>BIO PHARM VET trgovina i usluge u veterini d.o.o., OIB 59417050556</item>
      <item>Mladen Orešić, OIB 04207747994</item>
    </derivirana_varijabla>
  </DomainObject.Predmet.StrankaListNazivFormatedOIB>
  <DomainObject.Predmet.ProtuStrankaListFormated>
    <izvorni_sadrzaj>
      <item>BIO PHARM VET trgovina i usluge u veterini d.o.o. zastupanog po punomoćniku Davor Palatinuš</item>
    </izvorni_sadrzaj>
    <derivirana_varijabla naziv="DomainObject.Predmet.ProtuStrankaListFormated_1">
      <item>BIO PHARM VET trgovina i usluge u veterini d.o.o. zastupanog po punomoćniku Davor Palatinuš</item>
    </derivirana_varijabla>
  </DomainObject.Predmet.ProtuStrankaListFormated>
  <DomainObject.Predmet.ProtuStrankaListFormatedOIB>
    <izvorni_sadrzaj>
      <item>BIO PHARM VET trgovina i usluge u veterini d.o.o., OIB 59417050556 zastupanog po punomoćniku Davor Palatinuš</item>
    </izvorni_sadrzaj>
    <derivirana_varijabla naziv="DomainObject.Predmet.ProtuStrankaListFormatedOIB_1">
      <item>BIO PHARM VET trgovina i usluge u veterini d.o.o., OIB 59417050556 zastupanog po punomoćniku Davor Palatinuš</item>
    </derivirana_varijabla>
  </DomainObject.Predmet.ProtuStrankaListFormatedOIB>
  <DomainObject.Predmet.ProtuStrankaListFormatedWithAdress>
    <izvorni_sadrzaj>
      <item>BIO PHARM VET trgovina i usluge u veterini d.o.o., Medvedgradska 1/c, 10000 Zagreb zastupanog po punomoćniku Davor Palatinuš</item>
    </izvorni_sadrzaj>
    <derivirana_varijabla naziv="DomainObject.Predmet.ProtuStrankaListFormatedWithAdress_1">
      <item>BIO PHARM VET trgovina i usluge u veterini d.o.o., Medvedgradska 1/c, 10000 Zagreb zastupanog po punomoćniku Davor Palatinuš</item>
    </derivirana_varijabla>
  </DomainObject.Predmet.ProtuStrankaListFormatedWithAdress>
  <DomainObject.Predmet.ProtuStrankaListFormatedWithAdressOIB>
    <izvorni_sadrzaj>
      <item>BIO PHARM VET trgovina i usluge u veterini d.o.o., OIB 59417050556, Medvedgradska 1/c, 10000 Zagreb zastupanog po punomoćniku Davor Palatinuš</item>
    </izvorni_sadrzaj>
    <derivirana_varijabla naziv="DomainObject.Predmet.ProtuStrankaListFormatedWithAdressOIB_1">
      <item>BIO PHARM VET trgovina i usluge u veterini d.o.o., OIB 59417050556, Medvedgradska 1/c, 10000 Zagreb zastupanog po punomoćniku Davor Palatinuš</item>
    </derivirana_varijabla>
  </DomainObject.Predmet.ProtuStrankaListFormatedWithAdressOIB>
  <DomainObject.Predmet.ProtuStrankaListNazivFormated>
    <izvorni_sadrzaj>
      <item>BIO PHARM VET trgovina i usluge u veterini d.o.o.</item>
    </izvorni_sadrzaj>
    <derivirana_varijabla naziv="DomainObject.Predmet.ProtuStrankaListNazivFormated_1">
      <item>BIO PHARM VET trgovina i usluge u veterini d.o.o.</item>
    </derivirana_varijabla>
  </DomainObject.Predmet.ProtuStrankaListNazivFormated>
  <DomainObject.Predmet.ProtuStrankaListNazivFormatedOIB>
    <izvorni_sadrzaj>
      <item>BIO PHARM VET trgovina i usluge u veterini d.o.o., OIB 59417050556</item>
    </izvorni_sadrzaj>
    <derivirana_varijabla naziv="DomainObject.Predmet.ProtuStrankaListNazivFormatedOIB_1">
      <item>BIO PHARM VET trgovina i usluge u veterini d.o.o., OIB 59417050556</item>
    </derivirana_varijabla>
  </DomainObject.Predmet.ProtuStrankaListNazivFormatedOIB>
  <DomainObject.Predmet.OstaliListFormated>
    <izvorni_sadrzaj>
      <item>Financijska agencija</item>
      <item>Davor Palatinuš punomoćnik sudionika u postupku BIO PHARM VET trgovina i usluge u veterini d.o.o.</item>
      <item>RH Ministarstvo uprave, Registar udruga</item>
      <item>ŽDO Zagreb</item>
      <item>Zajednički odvj.ured Matković &amp; Bezjak</item>
    </izvorni_sadrzaj>
    <derivirana_varijabla naziv="DomainObject.Predmet.OstaliListFormated_1">
      <item>Financijska agencija</item>
      <item>Davor Palatinuš punomoćnik sudionika u postupku BIO PHARM VET trgovina i usluge u veterini d.o.o.</item>
      <item>RH Ministarstvo uprave, Registar udruga</item>
      <item>ŽDO Zagreb</item>
      <item>Zajednički odvj.ured Matković &amp; Bezjak</item>
    </derivirana_varijabla>
  </DomainObject.Predmet.OstaliListFormated>
  <DomainObject.Predmet.OstaliListFormatedOIB>
    <izvorni_sadrzaj>
      <item>Financijska agencija, OIB 85821130368</item>
      <item>Davor Palatinuš, OIB 32970975894 punomoćnik sudionika u postupku BIO PHARM VET trgovina i usluge u veterini d.o.o.</item>
      <item>RH Ministarstvo uprave, Registar udruga, OIB 81700550832</item>
      <item>ŽDO Zagreb, OIB 16488001145</item>
      <item>Zajednički odvj.ured Matković &amp; Bezjak</item>
    </izvorni_sadrzaj>
    <derivirana_varijabla naziv="DomainObject.Predmet.OstaliListFormatedOIB_1">
      <item>Financijska agencija, OIB 85821130368</item>
      <item>Davor Palatinuš, OIB 32970975894 punomoćnik sudionika u postupku BIO PHARM VET trgovina i usluge u veterini d.o.o.</item>
      <item>RH Ministarstvo uprave, Registar udruga, OIB 81700550832</item>
      <item>ŽDO Zagreb, OIB 16488001145</item>
      <item>Zajednički odvj.ured Matković &amp; Bezjak</item>
    </derivirana_varijabla>
  </DomainObject.Predmet.OstaliListFormatedOIB>
  <DomainObject.Predmet.OstaliListFormatedWithAdress>
    <izvorni_sadrzaj>
      <item>Financijska agencija, Ulica grada Vukovara 70, 10000 Zagreb</item>
      <item>Davor Palatinuš, Nova Ves 74, 10000 Zagreb punomoćnik sudionika u postupku BIO PHARM VET trgovina i usluge u veterini d.o.o.</item>
      <item>RH Ministarstvo uprave, Registar udruga, Maksimirska 63, 10000 Zagreb</item>
      <item>ŽDO Zagreb</item>
      <item>Zajednički odvj.ured Matković &amp; Bezjak, Zagrebačka 5/I, 51000 Rijeka</item>
    </izvorni_sadrzaj>
    <derivirana_varijabla naziv="DomainObject.Predmet.OstaliListFormatedWithAdress_1">
      <item>Financijska agencija, Ulica grada Vukovara 70, 10000 Zagreb</item>
      <item>Davor Palatinuš, Nova Ves 74, 10000 Zagreb punomoćnik sudionika u postupku BIO PHARM VET trgovina i usluge u veterini d.o.o.</item>
      <item>RH Ministarstvo uprave, Registar udruga, Maksimirska 63, 10000 Zagreb</item>
      <item>ŽDO Zagreb</item>
      <item>Zajednički odvj.ured Matković &amp; Bezjak, Zagrebačka 5/I, 51000 Rijeka</item>
    </derivirana_varijabla>
  </DomainObject.Predmet.OstaliListFormatedWithAdress>
  <DomainObject.Predmet.OstaliListFormatedWithAdressOIB>
    <izvorni_sadrzaj>
      <item>Financijska agencija, OIB 85821130368, Ulica grada Vukovara 70, 10000 Zagreb</item>
      <item>Davor Palatinuš, OIB 32970975894, Nova Ves 74, 10000 Zagreb punomoćnik sudionika u postupku BIO PHARM VET trgovina i usluge u veterini d.o.o.</item>
      <item>RH Ministarstvo uprave, Registar udruga, OIB 81700550832, Maksimirska 63, 10000 Zagreb</item>
      <item>ŽDO Zagreb, OIB 16488001145</item>
      <item>Zajednički odvj.ured Matković &amp; Bezjak, Zagrebačka 5/I, 51000 Rijeka</item>
    </izvorni_sadrzaj>
    <derivirana_varijabla naziv="DomainObject.Predmet.OstaliListFormatedWithAdressOIB_1">
      <item>Financijska agencija, OIB 85821130368, Ulica grada Vukovara 70, 10000 Zagreb</item>
      <item>Davor Palatinuš, OIB 32970975894, Nova Ves 74, 10000 Zagreb punomoćnik sudionika u postupku BIO PHARM VET trgovina i usluge u veterini d.o.o.</item>
      <item>RH Ministarstvo uprave, Registar udruga, OIB 81700550832, Maksimirska 63, 10000 Zagreb</item>
      <item>ŽDO Zagreb, OIB 16488001145</item>
      <item>Zajednički odvj.ured Matković &amp; Bezjak, Zagrebačka 5/I, 51000 Rijeka</item>
    </derivirana_varijabla>
  </DomainObject.Predmet.OstaliListFormatedWithAdressOIB>
  <DomainObject.Predmet.OstaliListNazivFormated>
    <izvorni_sadrzaj>
      <item>Financijska agencija</item>
      <item>Davor Palatinuš</item>
      <item>RH Ministarstvo uprave, Registar udruga</item>
      <item>ŽDO Zagreb</item>
      <item>Zajednički odvj.ured Matković &amp; Bezjak</item>
    </izvorni_sadrzaj>
    <derivirana_varijabla naziv="DomainObject.Predmet.OstaliListNazivFormated_1">
      <item>Financijska agencija</item>
      <item>Davor Palatinuš</item>
      <item>RH Ministarstvo uprave, Registar udruga</item>
      <item>ŽDO Zagreb</item>
      <item>Zajednički odvj.ured Matković &amp; Bezjak</item>
    </derivirana_varijabla>
  </DomainObject.Predmet.OstaliListNazivFormated>
  <DomainObject.Predmet.OstaliListNazivFormatedOIB>
    <izvorni_sadrzaj>
      <item>Financijska agencija, OIB 85821130368</item>
      <item>Davor Palatinuš, OIB 32970975894</item>
      <item>RH Ministarstvo uprave, Registar udruga, OIB 81700550832</item>
      <item>ŽDO Zagreb, OIB 16488001145</item>
      <item>Zajednički odvj.ured Matković &amp; Bezjak</item>
    </izvorni_sadrzaj>
    <derivirana_varijabla naziv="DomainObject.Predmet.OstaliListNazivFormatedOIB_1">
      <item>Financijska agencija, OIB 85821130368</item>
      <item>Davor Palatinuš, OIB 32970975894</item>
      <item>RH Ministarstvo uprave, Registar udruga, OIB 81700550832</item>
      <item>ŽDO Zagreb, OIB 16488001145</item>
      <item>Zajednički odvj.ured Matković &amp; Bezjak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rujna 2019.</izvorni_sadrzaj>
    <derivirana_varijabla naziv="DomainObject.Datum_1">27. rujna 2019.</derivirana_varijabla>
  </DomainObject.Datum>
  <DomainObject.PoslovniBrojDokumenta>
    <izvorni_sadrzaj/>
    <derivirana_varijabla naziv="DomainObject.PoslovniBrojDokumenta_1"/>
  </DomainObject.PoslovniBrojDokumenta>
  <DomainObject.Predmet.StrankaIDrugi>
    <izvorni_sadrzaj>BIO PHARM VET trgovina i usluge u veterini d.o.o. i dr.</izvorni_sadrzaj>
    <derivirana_varijabla naziv="DomainObject.Predmet.StrankaIDrugi_1">BIO PHARM VET trgovina i usluge u veterini d.o.o. i dr.</derivirana_varijabla>
  </DomainObject.Predmet.StrankaIDrugi>
  <DomainObject.Predmet.ProtustrankaIDrugi>
    <izvorni_sadrzaj>BIO PHARM VET trgovina i usluge u veterini d.o.o.</izvorni_sadrzaj>
    <derivirana_varijabla naziv="DomainObject.Predmet.ProtustrankaIDrugi_1">BIO PHARM VET trgovina i usluge u veterini d.o.o.</derivirana_varijabla>
  </DomainObject.Predmet.ProtustrankaIDrugi>
  <DomainObject.Predmet.StrankaIDrugiAdressOIB>
    <izvorni_sadrzaj>BIO PHARM VET trgovina i usluge u veterini d.o.o., OIB 59417050556, Medvedgradska 1/c, 10000 Zagreb i dr.</izvorni_sadrzaj>
    <derivirana_varijabla naziv="DomainObject.Predmet.StrankaIDrugiAdressOIB_1">BIO PHARM VET trgovina i usluge u veterini d.o.o., OIB 59417050556, Medvedgradska 1/c, 10000 Zagreb i dr.</derivirana_varijabla>
  </DomainObject.Predmet.StrankaIDrugiAdressOIB>
  <DomainObject.Predmet.ProtustrankaIDrugiAdressOIB>
    <izvorni_sadrzaj>BIO PHARM VET trgovina i usluge u veterini d.o.o., OIB 59417050556, Medvedgradska 1/c, 10000 Zagreb</izvorni_sadrzaj>
    <derivirana_varijabla naziv="DomainObject.Predmet.ProtustrankaIDrugiAdressOIB_1">BIO PHARM VET trgovina i usluge u veterini d.o.o., OIB 59417050556, Medvedgradska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kolovoza 2019.</izvorni_sadrzaj>
    <derivirana_varijabla naziv="DomainObject.Predmet.OdlukaRjesenje.DatumDonosenjaOdluke_1">29. kolovoza 2019.</derivirana_varijabla>
  </DomainObject.Predmet.OdlukaRjesenje.DatumDonosenjaOdluke>
  <DomainObject.Predmet.OdlukaRjesenje.DatumPravomocnosti>
    <izvorni_sadrzaj>17. rujna 2019.</izvorni_sadrzaj>
    <derivirana_varijabla naziv="DomainObject.Predmet.OdlukaRjesenje.DatumPravomocnosti_1">17. rujna 2019.</derivirana_varijabla>
  </DomainObject.Predmet.OdlukaRjesenje.DatumPravomocnosti>
  <DomainObject.Predmet.OdlukaRjesenje.Oznaka>
    <izvorni_sadrzaj>St-2068/2018-52</izvorni_sadrzaj>
    <derivirana_varijabla naziv="DomainObject.Predmet.OdlukaRjesenje.Oznaka_1">St-2068/2018-52</derivirana_varijabla>
  </DomainObject.Predmet.OdlukaRjesenje.Oznaka>
  <DomainObject.Predmet.SudioniciListNaziv>
    <izvorni_sadrzaj>
      <item>BIO PHARM VET trgovina i usluge u veterini d.o.o.</item>
      <item>BIO PHARM VET trgovina i usluge u veterini d.o.o.</item>
      <item>Financijska agencija</item>
      <item>Davor Palatinuš</item>
      <item>Mladen Orešić</item>
      <item>RH Ministarstvo uprave, Registar udruga</item>
      <item>ŽDO Zagreb</item>
      <item>Zajednički odvj.ured Matković &amp; Bezjak</item>
    </izvorni_sadrzaj>
    <derivirana_varijabla naziv="DomainObject.Predmet.SudioniciListNaziv_1">
      <item>BIO PHARM VET trgovina i usluge u veterini d.o.o.</item>
      <item>BIO PHARM VET trgovina i usluge u veterini d.o.o.</item>
      <item>Financijska agencija</item>
      <item>Davor Palatinuš</item>
      <item>Mladen Orešić</item>
      <item>RH Ministarstvo uprave, Registar udruga</item>
      <item>ŽDO Zagreb</item>
      <item>Zajednički odvj.ured Matković &amp; Bezjak</item>
    </derivirana_varijabla>
  </DomainObject.Predmet.SudioniciListNaziv>
  <DomainObject.Predmet.SudioniciListAdressOIB>
    <izvorni_sadrzaj>
      <item>BIO PHARM VET trgovina i usluge u veterini d.o.o., OIB 59417050556, Medvedgradska 1/c,10000 Zagreb</item>
      <item>BIO PHARM VET trgovina i usluge u veterini d.o.o., OIB 59417050556, Medvedgradska 1/c,10000 Zagreb</item>
      <item>Financijska agencija, OIB 85821130368, Ulica grada Vukovara 70,10000 Zagreb</item>
      <item>Davor Palatinuš, OIB 32970975894, Nova Ves 74,10000 Zagreb</item>
      <item>Mladen Orešić, OIB 04207747994, Medvedgradska Ulica 1 C,10000 Zagreb</item>
      <item>RH Ministarstvo uprave, Registar udruga, OIB 81700550832, Maksimirska 63,10000 Zagreb</item>
      <item>ŽDO Zagreb, OIB 16488001145</item>
      <item>Zajednički odvj.ured Matković &amp; Bezjak, Zagrebačka 5/I,51000 Rijeka</item>
    </izvorni_sadrzaj>
    <derivirana_varijabla naziv="DomainObject.Predmet.SudioniciListAdressOIB_1">
      <item>BIO PHARM VET trgovina i usluge u veterini d.o.o., OIB 59417050556, Medvedgradska 1/c,10000 Zagreb</item>
      <item>BIO PHARM VET trgovina i usluge u veterini d.o.o., OIB 59417050556, Medvedgradska 1/c,10000 Zagreb</item>
      <item>Financijska agencija, OIB 85821130368, Ulica grada Vukovara 70,10000 Zagreb</item>
      <item>Davor Palatinuš, OIB 32970975894, Nova Ves 74,10000 Zagreb</item>
      <item>Mladen Orešić, OIB 04207747994, Medvedgradska Ulica 1 C,10000 Zagreb</item>
      <item>RH Ministarstvo uprave, Registar udruga, OIB 81700550832, Maksimirska 63,10000 Zagreb</item>
      <item>ŽDO Zagreb, OIB 16488001145</item>
      <item>Zajednički odvj.ured Matković &amp; Bezjak, Zagrebačka 5/I,51000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59417050556</item>
      <item>, OIB 59417050556</item>
      <item>, OIB 85821130368</item>
      <item>, OIB 32970975894</item>
      <item>, OIB 04207747994</item>
      <item>, OIB 81700550832</item>
      <item>, OIB 16488001145</item>
      <item>, OIB null</item>
    </izvorni_sadrzaj>
    <derivirana_varijabla naziv="DomainObject.Predmet.SudioniciListNazivOIB_1">
      <item>, OIB 59417050556</item>
      <item>, OIB 59417050556</item>
      <item>, OIB 85821130368</item>
      <item>, OIB 32970975894</item>
      <item>, OIB 04207747994</item>
      <item>, OIB 81700550832</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2019.</izvorni_sadrzaj>
    <derivirana_varijabla naziv="DomainObject.Predmet.DatumZadnjeOdrzaneSudskeRadnje_1">19. srpnja 2019.</derivirana_varijabla>
  </DomainObject.Predmet.DatumZadnjeOdrzaneSudskeRadnje>
  <DomainObject.PredzadnjaOdlukaIzPredmeta.DatumDonosenjaOdluke>
    <izvorni_sadrzaj>29. kolovoza 2019.</izvorni_sadrzaj>
    <derivirana_varijabla naziv="DomainObject.PredzadnjaOdlukaIzPredmeta.DatumDonosenjaOdluke_1">29. kolovoza 2019.</derivirana_varijabla>
  </DomainObject.PredzadnjaOdlukaIzPredmeta.DatumDonosenjaOdluke>
  <DomainObject.PredzadnjaOdlukaIzPredmeta.Oznaka>
    <izvorni_sadrzaj>St-2068/2018-52</izvorni_sadrzaj>
    <derivirana_varijabla naziv="DomainObject.PredzadnjaOdlukaIzPredmeta.Oznaka_1">St-2068/2018-52</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6CBC3-2E47-474A-8FA3-7443B025D65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1131</properties:Words>
  <properties:Characters>6066</properties:Characters>
  <properties:Lines>133</properties:Lines>
  <properties:Paragraphs>37</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7294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2019-09-27T12:00:00Z</dcterms:created>
  <dc:creator>nribaric</dc:creator>
  <cp:lastModifiedBy>Maja Hajtek</cp:lastModifiedBy>
  <cp:lastPrinted>2019-09-27T13:34:00Z</cp:lastPrinted>
  <dcterms:modified xmlns:xsi="http://www.w3.org/2001/XMLSchema-instance" xsi:type="dcterms:W3CDTF">2019-09-27T13:35:00Z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Odluka - Rješenje (Rj._FINA_NAKNADA TROŠKOVA bio pharm vet 27.9.2019.7 - 58.docx)</vt:lpwstr>
  </prop:property>
  <prop:property fmtid="{D5CDD505-2E9C-101B-9397-08002B2CF9AE}" pid="5" name="CC_coloring">
    <vt:bool>false</vt:bool>
  </prop:property>
</prop:Properties>
</file>