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304d" w14:paraId="25f304d" w:rsidRDefault="00944464" w:rsidP="00944464" w:rsidR="00944464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944464" w:rsidP="00944464" w:rsidR="00944464">
      <w:pPr>
        <w:ind w:firstLine="708"/>
        <w:rPr>
          <w:szCs w:val="24"/>
        </w:rPr>
      </w:pPr>
    </w:p>
    <w:p w:rsidRDefault="00944464" w:rsidP="00944464" w:rsidR="00944464">
      <w:pPr>
        <w:ind w:firstLine="708"/>
        <w:rPr>
          <w:szCs w:val="24"/>
        </w:rPr>
      </w:pPr>
    </w:p>
    <w:p w:rsidRDefault="00944464" w:rsidP="00944464" w:rsidR="00944464">
      <w:pPr>
        <w:ind w:firstLine="708"/>
        <w:rPr>
          <w:szCs w:val="24"/>
        </w:rPr>
      </w:pPr>
    </w:p>
    <w:p w:rsidRDefault="00944464" w:rsidP="00944464" w:rsidR="00944464">
      <w:pPr>
        <w:ind w:firstLine="708"/>
        <w:rPr>
          <w:szCs w:val="24"/>
        </w:rPr>
      </w:pPr>
    </w:p>
    <w:p w:rsidRDefault="00944464" w:rsidP="00944464" w:rsidR="00944464">
      <w:pPr>
        <w:ind w:firstLine="708"/>
        <w:rPr>
          <w:szCs w:val="24"/>
        </w:rPr>
      </w:pPr>
    </w:p>
    <w:p w:rsidRDefault="00944464" w:rsidP="00944464" w:rsidR="00944464">
      <w:pPr>
        <w:ind w:firstLine="708"/>
        <w:rPr>
          <w:szCs w:val="24"/>
        </w:rPr>
      </w:pPr>
    </w:p>
    <w:p w:rsidRDefault="00944464" w:rsidP="00944464" w:rsidR="00944464">
      <w:pPr>
        <w:pStyle w:val="Zaglavlje"/>
        <w:jc w:val="right"/>
      </w:pPr>
      <w:r>
        <w:t>12 St-59/2019-3</w:t>
      </w:r>
    </w:p>
    <w:p w:rsidRDefault="00944464" w:rsidP="00944464" w:rsidR="00944464">
      <w:pPr>
        <w:ind w:firstLine="708"/>
        <w:rPr>
          <w:szCs w:val="24"/>
        </w:rPr>
      </w:pPr>
    </w:p>
    <w:p w:rsidRDefault="00944464" w:rsidP="00944464" w:rsidR="0094446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CONOR USLUGE</w:t>
      </w:r>
      <w:r w:rsidRPr="007B2565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7B2565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7B2565">
        <w:rPr>
          <w:rFonts w:cs="Times New Roman" w:eastAsia="Times New Roman"/>
          <w:szCs w:val="24"/>
          <w:lang w:eastAsia="hr-HR"/>
        </w:rPr>
        <w:t xml:space="preserve">o. </w:t>
      </w:r>
      <w:proofErr w:type="spellStart"/>
      <w:r>
        <w:rPr>
          <w:rFonts w:cs="Times New Roman" w:eastAsia="Times New Roman"/>
          <w:szCs w:val="24"/>
          <w:lang w:eastAsia="hr-HR"/>
        </w:rPr>
        <w:t>Karigador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Karigador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152, OIB </w:t>
      </w:r>
      <w:r w:rsidRPr="00944464">
        <w:rPr>
          <w:rFonts w:cs="Times New Roman" w:eastAsia="Times New Roman"/>
          <w:szCs w:val="24"/>
          <w:lang w:eastAsia="hr-HR"/>
        </w:rPr>
        <w:t>68779551230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44464">
        <w:rPr>
          <w:rFonts w:cs="Times New Roman" w:eastAsia="Times New Roman"/>
          <w:szCs w:val="24"/>
          <w:lang w:eastAsia="hr-HR"/>
        </w:rPr>
        <w:t>080855335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21. veljače 2019. objavljuje sljedeći</w:t>
      </w:r>
    </w:p>
    <w:p w:rsidRDefault="00944464" w:rsidP="00944464" w:rsidR="0094446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44464" w:rsidP="00944464" w:rsidR="0094446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944464" w:rsidP="00944464" w:rsidR="00944464">
      <w:pPr>
        <w:ind w:firstLine="708"/>
        <w:rPr>
          <w:szCs w:val="24"/>
        </w:rPr>
      </w:pPr>
    </w:p>
    <w:p w:rsidRDefault="00944464" w:rsidP="00944464" w:rsidR="0094446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Pr="00944464">
        <w:rPr>
          <w:szCs w:val="24"/>
        </w:rPr>
        <w:t xml:space="preserve">Dužnik </w:t>
      </w:r>
      <w:r>
        <w:rPr>
          <w:rFonts w:cs="Times New Roman" w:eastAsia="Times New Roman"/>
          <w:szCs w:val="24"/>
          <w:lang w:eastAsia="hr-HR"/>
        </w:rPr>
        <w:t>CONOR USLUGE</w:t>
      </w:r>
      <w:r w:rsidRPr="007B2565">
        <w:rPr>
          <w:rFonts w:cs="Times New Roman" w:eastAsia="Times New Roman"/>
          <w:szCs w:val="24"/>
          <w:lang w:eastAsia="hr-HR"/>
        </w:rPr>
        <w:t xml:space="preserve">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7B2565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7B2565">
        <w:rPr>
          <w:rFonts w:cs="Times New Roman" w:eastAsia="Times New Roman"/>
          <w:szCs w:val="24"/>
          <w:lang w:eastAsia="hr-HR"/>
        </w:rPr>
        <w:t xml:space="preserve">o. </w:t>
      </w:r>
      <w:proofErr w:type="spellStart"/>
      <w:r>
        <w:rPr>
          <w:rFonts w:cs="Times New Roman" w:eastAsia="Times New Roman"/>
          <w:szCs w:val="24"/>
          <w:lang w:eastAsia="hr-HR"/>
        </w:rPr>
        <w:t>Karigador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Karigador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152, OIB </w:t>
      </w:r>
      <w:r w:rsidRPr="00944464">
        <w:rPr>
          <w:rFonts w:cs="Times New Roman" w:eastAsia="Times New Roman"/>
          <w:szCs w:val="24"/>
          <w:lang w:eastAsia="hr-HR"/>
        </w:rPr>
        <w:t>68779551230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944464">
        <w:rPr>
          <w:rFonts w:cs="Times New Roman" w:eastAsia="Times New Roman"/>
          <w:szCs w:val="24"/>
          <w:lang w:eastAsia="hr-HR"/>
        </w:rPr>
        <w:t>080855335</w:t>
      </w:r>
      <w:r>
        <w:rPr>
          <w:rFonts w:cs="Times New Roman" w:eastAsia="Times New Roman"/>
          <w:szCs w:val="24"/>
          <w:lang w:eastAsia="hr-HR"/>
        </w:rPr>
        <w:t>, je pravna osoba koja nema zaposlenih, koja je na dan 5. veljače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44464" w:rsidP="00944464" w:rsidR="00944464">
      <w:pPr>
        <w:ind w:firstLine="708"/>
        <w:rPr>
          <w:szCs w:val="24"/>
        </w:rPr>
      </w:pPr>
    </w:p>
    <w:p w:rsidRDefault="00944464" w:rsidP="00944464" w:rsidR="00944464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5</w:t>
      </w:r>
      <w:r>
        <w:rPr>
          <w:rFonts w:cs="Times New Roman" w:eastAsia="Times New Roman"/>
          <w:szCs w:val="24"/>
          <w:lang w:eastAsia="hr-HR"/>
        </w:rPr>
        <w:t>. veljače 2019</w:t>
      </w:r>
      <w:r>
        <w:rPr>
          <w:szCs w:val="24"/>
        </w:rPr>
        <w:t>. iznosio 156.493,72 kn.</w:t>
      </w:r>
    </w:p>
    <w:p w:rsidRDefault="00944464" w:rsidP="00944464" w:rsidR="00944464">
      <w:pPr>
        <w:rPr>
          <w:szCs w:val="24"/>
        </w:rPr>
      </w:pPr>
    </w:p>
    <w:p w:rsidRDefault="00944464" w:rsidP="00944464" w:rsidR="0094446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944464" w:rsidP="00944464" w:rsidR="0094446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44464" w:rsidP="00944464" w:rsidR="0094446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3333-59-2019, i da u istom roku uplate na depozit ovog suda broj HR 4323900011300029763, poziv na broj 020-59-19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944464" w:rsidP="00944464" w:rsidR="00944464">
      <w:pPr>
        <w:ind w:firstLine="708"/>
        <w:rPr>
          <w:szCs w:val="24"/>
        </w:rPr>
      </w:pPr>
    </w:p>
    <w:p w:rsidRDefault="00944464" w:rsidP="00944464" w:rsidR="0094446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944464" w:rsidP="00944464" w:rsidR="00944464">
      <w:pPr>
        <w:ind w:firstLine="708"/>
        <w:rPr>
          <w:szCs w:val="24"/>
        </w:rPr>
      </w:pPr>
    </w:p>
    <w:p w:rsidRDefault="00944464" w:rsidP="00944464" w:rsidR="00944464">
      <w:pPr>
        <w:jc w:val="center"/>
        <w:rPr>
          <w:szCs w:val="24"/>
        </w:rPr>
      </w:pPr>
      <w:r>
        <w:rPr>
          <w:szCs w:val="24"/>
        </w:rPr>
        <w:t>U Pazinu 21. veljače 2019.</w:t>
      </w:r>
    </w:p>
    <w:p w:rsidRDefault="00944464" w:rsidP="00944464" w:rsidR="00944464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944464" w:rsidP="00944464" w:rsidR="00944464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52759B">
        <w:rPr>
          <w:szCs w:val="24"/>
        </w:rPr>
        <w:t xml:space="preserve">, v. r. </w:t>
      </w:r>
    </w:p>
    <w:p w:rsidRDefault="00944464" w:rsidP="00944464" w:rsidR="00944464">
      <w:pPr>
        <w:rPr>
          <w:szCs w:val="24"/>
        </w:rPr>
      </w:pPr>
      <w:r>
        <w:rPr>
          <w:szCs w:val="24"/>
        </w:rPr>
        <w:t>DNA:</w:t>
      </w:r>
    </w:p>
    <w:p w:rsidRDefault="00944464" w:rsidP="00944464" w:rsidR="00944464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944464" w:rsidP="00944464" w:rsidR="00944464"/>
    <w:p w:rsidRDefault="00944464" w:rsidP="00944464" w:rsidR="00944464"/>
    <w:p w:rsidRDefault="00944464" w:rsidP="00944464" w:rsidR="00944464"/>
    <w:p w:rsidRDefault="00944464" w:rsidP="00944464" w:rsidR="00944464"/>
    <w:p w:rsidRDefault="00944464" w:rsidP="00944464" w:rsidR="00944464"/>
    <w:p w:rsidRDefault="00A3709F" w:rsidR="00A3709F"/>
    <w:sectPr w:rsidSect="00FD2388" w:rsidR="00A3709F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464" w:rsidP="00944464" w:rsidR="00944464">
      <w:r>
        <w:separator/>
      </w:r>
    </w:p>
  </w:endnote>
  <w:endnote w:id="0" w:type="continuationSeparator">
    <w:p w:rsidRDefault="00944464" w:rsidP="00944464" w:rsidR="00944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464" w:rsidP="00944464" w:rsidR="00944464">
      <w:r>
        <w:separator/>
      </w:r>
    </w:p>
  </w:footnote>
  <w:footnote w:id="0" w:type="continuationSeparator">
    <w:p w:rsidRDefault="00944464" w:rsidP="00944464" w:rsidR="009444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4464" w:rsidP="006333DD" w:rsidR="006333DD">
    <w:pPr>
      <w:pStyle w:val="Zaglavlje"/>
      <w:jc w:val="right"/>
    </w:pPr>
    <w:r>
      <w:t>12 St-59/2019-3</w:t>
    </w:r>
  </w:p>
  <w:p w:rsidRDefault="0052759B" w:rsidR="006333D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2A6"/>
    <w:rsid w:val="0052759B"/>
    <w:rsid w:val="00944464"/>
    <w:rsid w:val="009B22A6"/>
    <w:rsid w:val="00A3709F"/>
    <w:rsid w:val="00DB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446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44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446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444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446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27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5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59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5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5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446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44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446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444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446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27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5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59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5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5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St-59/2019</izvorni_sadrzaj>
    <derivirana_varijabla naziv="DomainObject.Predmet.OznakaBroj_1">St-59/2019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CONOR USLUGE d.o.o. KARIGADOR</izvorni_sadrzaj>
    <derivirana_varijabla naziv="DomainObject.Predmet.ProtustrankaFormated_1">  CONOR USLUGE d.o.o. KARIGADOR</derivirana_varijabla>
  </DomainObject.Predmet.ProtustrankaFormated>
  <DomainObject.Predmet.ProtustrankaFormatedOIB>
    <izvorni_sadrzaj>  CONOR USLUGE d.o.o. KARIGADOR, OIB 68779551230</izvorni_sadrzaj>
    <derivirana_varijabla naziv="DomainObject.Predmet.ProtustrankaFormatedOIB_1">  CONOR USLUGE d.o.o. KARIGADOR, OIB 68779551230</derivirana_varijabla>
  </DomainObject.Predmet.ProtustrankaFormatedOIB>
  <DomainObject.Predmet.ProtustrankaFormatedWithAdress>
    <izvorni_sadrzaj> CONOR USLUGE d.o.o. KARIGADOR, Karigador 152, 52474 Karigador</izvorni_sadrzaj>
    <derivirana_varijabla naziv="DomainObject.Predmet.ProtustrankaFormatedWithAdress_1"> CONOR USLUGE d.o.o. KARIGADOR, Karigador 152, 52474 Karigador</derivirana_varijabla>
  </DomainObject.Predmet.ProtustrankaFormatedWithAdress>
  <DomainObject.Predmet.ProtustrankaFormatedWithAdressOIB>
    <izvorni_sadrzaj> CONOR USLUGE d.o.o. KARIGADOR, OIB 68779551230, Karigador 152, 52474 Karigador</izvorni_sadrzaj>
    <derivirana_varijabla naziv="DomainObject.Predmet.ProtustrankaFormatedWithAdressOIB_1"> CONOR USLUGE d.o.o. KARIGADOR, OIB 68779551230, Karigador 152, 52474 Karigador</derivirana_varijabla>
  </DomainObject.Predmet.ProtustrankaFormatedWithAdressOIB>
  <DomainObject.Predmet.ProtustrankaWithAdress>
    <izvorni_sadrzaj>CONOR USLUGE d.o.o. KARIGADOR Karigador 152, 52474 Karigador</izvorni_sadrzaj>
    <derivirana_varijabla naziv="DomainObject.Predmet.ProtustrankaWithAdress_1">CONOR USLUGE d.o.o. KARIGADOR Karigador 152, 52474 Karigador</derivirana_varijabla>
  </DomainObject.Predmet.ProtustrankaWithAdress>
  <DomainObject.Predmet.ProtustrankaWithAdressOIB>
    <izvorni_sadrzaj>CONOR USLUGE d.o.o. KARIGADOR, OIB 68779551230, Karigador 152, 52474 Karigador</izvorni_sadrzaj>
    <derivirana_varijabla naziv="DomainObject.Predmet.ProtustrankaWithAdressOIB_1">CONOR USLUGE d.o.o. KARIGADOR, OIB 68779551230, Karigador 152, 52474 Karigador</derivirana_varijabla>
  </DomainObject.Predmet.ProtustrankaWithAdressOIB>
  <DomainObject.Predmet.ProtustrankaNazivFormated>
    <izvorni_sadrzaj>CONOR USLUGE d.o.o. KARIGADOR</izvorni_sadrzaj>
    <derivirana_varijabla naziv="DomainObject.Predmet.ProtustrankaNazivFormated_1">CONOR USLUGE d.o.o. KARIGADOR</derivirana_varijabla>
  </DomainObject.Predmet.ProtustrankaNazivFormated>
  <DomainObject.Predmet.ProtustrankaNazivFormatedOIB>
    <izvorni_sadrzaj>CONOR USLUGE d.o.o. KARIGADOR, OIB 68779551230</izvorni_sadrzaj>
    <derivirana_varijabla naziv="DomainObject.Predmet.ProtustrankaNazivFormatedOIB_1">CONOR USLUGE d.o.o. KARIGADOR, OIB 68779551230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156493.72</izvorni_sadrzaj>
    <derivirana_varijabla naziv="DomainObject.Predmet.TrenutnaVrijednost_1">156493.72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CONOR USLUGE d.o.o. KARIGADOR</item>
    </izvorni_sadrzaj>
    <derivirana_varijabla naziv="DomainObject.Predmet.ProtuStrankaListFormated_1">
      <item>CONOR USLUGE d.o.o. KARIGADOR</item>
    </derivirana_varijabla>
  </DomainObject.Predmet.ProtuStrankaListFormated>
  <DomainObject.Predmet.ProtuStrankaListFormatedOIB>
    <izvorni_sadrzaj>
      <item>CONOR USLUGE d.o.o. KARIGADOR, OIB 68779551230</item>
    </izvorni_sadrzaj>
    <derivirana_varijabla naziv="DomainObject.Predmet.ProtuStrankaListFormatedOIB_1">
      <item>CONOR USLUGE d.o.o. KARIGADOR, OIB 68779551230</item>
    </derivirana_varijabla>
  </DomainObject.Predmet.ProtuStrankaListFormatedOIB>
  <DomainObject.Predmet.ProtuStrankaListFormatedWithAdress>
    <izvorni_sadrzaj>
      <item>CONOR USLUGE d.o.o. KARIGADOR, Karigador 152, 52474 Karigador</item>
    </izvorni_sadrzaj>
    <derivirana_varijabla naziv="DomainObject.Predmet.ProtuStrankaListFormatedWithAdress_1">
      <item>CONOR USLUGE d.o.o. KARIGADOR, Karigador 152, 52474 Karigador</item>
    </derivirana_varijabla>
  </DomainObject.Predmet.ProtuStrankaListFormatedWithAdress>
  <DomainObject.Predmet.ProtuStrankaListFormatedWithAdressOIB>
    <izvorni_sadrzaj>
      <item>CONOR USLUGE d.o.o. KARIGADOR, OIB 68779551230, Karigador 152, 52474 Karigador</item>
    </izvorni_sadrzaj>
    <derivirana_varijabla naziv="DomainObject.Predmet.ProtuStrankaListFormatedWithAdressOIB_1">
      <item>CONOR USLUGE d.o.o. KARIGADOR, OIB 68779551230, Karigador 152, 52474 Karigador</item>
    </derivirana_varijabla>
  </DomainObject.Predmet.ProtuStrankaListFormatedWithAdressOIB>
  <DomainObject.Predmet.ProtuStrankaListNazivFormated>
    <izvorni_sadrzaj>
      <item>CONOR USLUGE d.o.o. KARIGADOR</item>
    </izvorni_sadrzaj>
    <derivirana_varijabla naziv="DomainObject.Predmet.ProtuStrankaListNazivFormated_1">
      <item>CONOR USLUGE d.o.o. KARIGADOR</item>
    </derivirana_varijabla>
  </DomainObject.Predmet.ProtuStrankaListNazivFormated>
  <DomainObject.Predmet.ProtuStrankaListNazivFormatedOIB>
    <izvorni_sadrzaj>
      <item>CONOR USLUGE d.o.o. KARIGADOR, OIB 68779551230</item>
    </izvorni_sadrzaj>
    <derivirana_varijabla naziv="DomainObject.Predmet.ProtuStrankaListNazivFormatedOIB_1">
      <item>CONOR USLUGE d.o.o. KARIGADOR, OIB 68779551230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CONOR USLUGE d.o.o. KARIGADOR</izvorni_sadrzaj>
    <derivirana_varijabla naziv="DomainObject.Predmet.ProtustrankaIDrugi_1">CONOR USLUGE d.o.o. KARIGADOR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CONOR USLUGE d.o.o. KARIGADOR, OIB 68779551230, Karigador 152, 52474 Karigador</izvorni_sadrzaj>
    <derivirana_varijabla naziv="DomainObject.Predmet.ProtustrankaIDrugiAdressOIB_1">CONOR USLUGE d.o.o. KARIGADOR, OIB 68779551230, Karigador 152, 52474 Karigador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CONOR USLUGE d.o.o. KARIGADOR</item>
    </izvorni_sadrzaj>
    <derivirana_varijabla naziv="DomainObject.Predmet.SudioniciListNaziv_1">
      <item>FINANCIJSKA AGENCIJA, RC RIJEKA, PODRUŽNICA PULA, PULA</item>
      <item>CONOR USLUGE d.o.o. KARIGADOR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CONOR USLUGE d.o.o. KARIGADOR, OIB 68779551230, Karigador 152,52474 Karigador</item>
    </izvorni_sadrzaj>
    <derivirana_varijabla naziv="DomainObject.Predmet.SudioniciListAdressOIB_1">
      <item>FINANCIJSKA AGENCIJA, RC RIJEKA, PODRUŽNICA PULA, PULA, OIB 85821130368, F. Kurelca 8,51000 Rijeka</item>
      <item>CONOR USLUGE d.o.o. KARIGADOR, OIB 68779551230, Karigador 152,52474 Karigador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68779551230</item>
    </izvorni_sadrzaj>
    <derivirana_varijabla naziv="DomainObject.Predmet.SudioniciListNazivOIB_1">
      <item>, OIB 85821130368</item>
      <item>, OIB 68779551230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2685</properties:Characters>
  <properties:Lines>64</properties:Lines>
  <properties:Paragraphs>13</properties:Paragraphs>
  <properties:TotalTime>1</properties:TotalTime>
  <properties:ScaleCrop>false</properties:ScaleCrop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2019-02-20T07:07:00Z</dcterms:created>
  <dc:creator>Morena Brajuha</dc:creator>
  <dc:description/>
  <cp:keywords/>
  <cp:lastModifiedBy>Morena Brajuha</cp:lastModifiedBy>
  <cp:lastPrinted>2019-02-20T07:11:00Z</cp:lastPrinted>
  <dcterms:modified xmlns:xsi="http://www.w3.org/2001/XMLSchema-instance" xsi:type="dcterms:W3CDTF">2019-02-21T12:08:00Z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(St-59-19 Conor usluge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